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24d0" w14:paraId="a1924d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F22CE">
        <w:t>5905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F22CE">
        <w:t>Seniorenbetreuung mit Herz Rekrutierung j.d.o.o. Zagreb, Draškovićeva 25, OIB: 55697727580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EB248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F22CE">
        <w:t>Seniorenbetreuung mit Herz Rekrutierung j.d.o.o. Zagreb, Draškovićeva 25, OIB: 55697727580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EB248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EB248A">
        <w:t>4</w:t>
      </w:r>
      <w:r w:rsidR="000F22CE">
        <w:t>,3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F22CE">
        <w:t>Miljenko Marinić, Zagreb, Lopudska 1a, OIB: 34668485052.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F22CE">
        <w:t>Seniorenbetreuung mit Herz Rekrutierung j.d.o.o. Zagreb, Draškovićeva 25, OIB: 55697727580,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EB248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F22CE">
        <w:t>Seniorenbetreuung mit Herz Rekrutierung j.d.o.o. Zagreb, Draškovićeva 25, OIB: 55697727580,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0F22CE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0F22CE">
        <w:t>Seniorenbetreuung mit Herz Rekrutierung j.d.o.o. Zagreb, Draškovićeva 25, OIB: 55697727580,</w:t>
      </w:r>
      <w:r w:rsidR="00195338">
        <w:t xml:space="preserve"> dana </w:t>
      </w:r>
      <w:r w:rsidR="000F22CE">
        <w:t>10.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EB248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C062C1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C062C1" w:rsidR="00C062C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F22CE">
        <w:t>Miljenko Marinić,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967" w:rsidR="00C94967">
      <w:r>
        <w:separator/>
      </w:r>
    </w:p>
  </w:endnote>
  <w:endnote w:id="0" w:type="continuationSeparator">
    <w:p w:rsidRDefault="00C94967" w:rsidR="00C9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967" w:rsidR="00C94967">
      <w:r>
        <w:separator/>
      </w:r>
    </w:p>
  </w:footnote>
  <w:footnote w:id="0" w:type="continuationSeparator">
    <w:p w:rsidRDefault="00C94967" w:rsidR="00C94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2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F22CE">
      <w:t>5905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0F22CE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062C1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94967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5905</izvorni_sadrzaj>
    <derivirana_varijabla naziv="DomainObject.Predmet.Broj_1">5905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St-5905/2015</izvorni_sadrzaj>
    <derivirana_varijabla naziv="DomainObject.Predmet.OznakaBroj_1">St-5905/2015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Seniorenbetreuung mit Herz Rekrutierung j.d.o.o. zastupanog po punomoćniku Anja Katharina Michels</izvorni_sadrzaj>
    <derivirana_varijabla naziv="DomainObject.Predmet.ProtustrankaFormated_1">  Seniorenbetreuung mit Herz Rekrutierung j.d.o.o. zastupanog po punomoćniku Anja Katharina Michels</derivirana_varijabla>
  </DomainObject.Predmet.ProtustrankaFormated>
  <DomainObject.Predmet.ProtustrankaFormatedOIB>
    <izvorni_sadrzaj>  Seniorenbetreuung mit Herz Rekrutierung j.d.o.o., OIB 55697727580 zastupanog po punomoćniku Anja Katharina Michels</izvorni_sadrzaj>
    <derivirana_varijabla naziv="DomainObject.Predmet.ProtustrankaFormatedOIB_1">  Seniorenbetreuung mit Herz Rekrutierung j.d.o.o., OIB 55697727580 zastupanog po punomoćniku Anja Katharina Michels</derivirana_varijabla>
  </DomainObject.Predmet.ProtustrankaFormatedOIB>
  <DomainObject.Predmet.ProtustrankaFormatedWithAdress>
    <izvorni_sadrzaj> Seniorenbetreuung mit Herz Rekrutierung j.d.o.o., Draškovićeva 25, 10000 Zagreb zastupanog po punomoćniku Anja Katharina Michels</izvorni_sadrzaj>
    <derivirana_varijabla naziv="DomainObject.Predmet.ProtustrankaFormatedWithAdress_1"> Seniorenbetreuung mit Herz Rekrutierung j.d.o.o., Draškovićeva 25, 10000 Zagreb zastupanog po punomoćniku Anja Katharina Michels</derivirana_varijabla>
  </DomainObject.Predmet.ProtustrankaFormatedWithAdress>
  <DomainObject.Predmet.ProtustrankaFormatedWithAdressOIB>
    <izvorni_sadrzaj> Seniorenbetreuung mit Herz Rekrutierung j.d.o.o., OIB 55697727580, Draškovićeva 25, 10000 Zagreb zastupanog po punomoćniku Anja Katharina Michels</izvorni_sadrzaj>
    <derivirana_varijabla naziv="DomainObject.Predmet.ProtustrankaFormatedWithAdressOIB_1"> Seniorenbetreuung mit Herz Rekrutierung j.d.o.o., OIB 55697727580, Draškovićeva 25, 10000 Zagreb zastupanog po punomoćniku Anja Katharina Michels</derivirana_varijabla>
  </DomainObject.Predmet.ProtustrankaFormatedWithAdressOIB>
  <DomainObject.Predmet.ProtustrankaWithAdress>
    <izvorni_sadrzaj>Seniorenbetreuung mit Herz Rekrutierung j.d.o.o. Draškovićeva 25, 10000 Zagreb</izvorni_sadrzaj>
    <derivirana_varijabla naziv="DomainObject.Predmet.ProtustrankaWithAdress_1">Seniorenbetreuung mit Herz Rekrutierung j.d.o.o. Draškovićeva 25, 10000 Zagreb</derivirana_varijabla>
  </DomainObject.Predmet.ProtustrankaWithAdress>
  <DomainObject.Predmet.ProtustrankaWithAdressOIB>
    <izvorni_sadrzaj>Seniorenbetreuung mit Herz Rekrutierung j.d.o.o., OIB 55697727580, Draškovićeva 25, 10000 Zagreb</izvorni_sadrzaj>
    <derivirana_varijabla naziv="DomainObject.Predmet.ProtustrankaWithAdressOIB_1">Seniorenbetreuung mit Herz Rekrutierung j.d.o.o., OIB 55697727580, Draškovićeva 25, 10000 Zagreb</derivirana_varijabla>
  </DomainObject.Predmet.ProtustrankaWithAdressOIB>
  <DomainObject.Predmet.ProtustrankaNazivFormated>
    <izvorni_sadrzaj>Seniorenbetreuung mit Herz Rekrutierung j.d.o.o.</izvorni_sadrzaj>
    <derivirana_varijabla naziv="DomainObject.Predmet.ProtustrankaNazivFormated_1">Seniorenbetreuung mit Herz Rekrutierung j.d.o.o.</derivirana_varijabla>
  </DomainObject.Predmet.ProtustrankaNazivFormated>
  <DomainObject.Predmet.ProtustrankaNazivFormatedOIB>
    <izvorni_sadrzaj>Seniorenbetreuung mit Herz Rekrutierung j.d.o.o., OIB 55697727580</izvorni_sadrzaj>
    <derivirana_varijabla naziv="DomainObject.Predmet.ProtustrankaNazivFormatedOIB_1">Seniorenbetreuung mit Herz Rekrutierung j.d.o.o., OIB 55697727580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Seniorenbetreuung mit Herz Rekrutierung j.d.o.o. zastupanog po punomoćniku Anja Katharina Michels</item>
    </izvorni_sadrzaj>
    <derivirana_varijabla naziv="DomainObject.Predmet.ProtuStrankaListFormated_1">
      <item>Seniorenbetreuung mit Herz Rekrutierung j.d.o.o. zastupanog po punomoćniku Anja Katharina Michels</item>
    </derivirana_varijabla>
  </DomainObject.Predmet.ProtuStrankaListFormated>
  <DomainObject.Predmet.ProtuStrankaListFormatedOIB>
    <izvorni_sadrzaj>
      <item>Seniorenbetreuung mit Herz Rekrutierung j.d.o.o., OIB 55697727580 zastupanog po punomoćniku Anja Katharina Michels</item>
    </izvorni_sadrzaj>
    <derivirana_varijabla naziv="DomainObject.Predmet.ProtuStrankaListFormatedOIB_1">
      <item>Seniorenbetreuung mit Herz Rekrutierung j.d.o.o., OIB 55697727580 zastupanog po punomoćniku Anja Katharina Michels</item>
    </derivirana_varijabla>
  </DomainObject.Predmet.ProtuStrankaListFormatedOIB>
  <DomainObject.Predmet.ProtuStrankaListFormatedWithAdress>
    <izvorni_sadrzaj>
      <item>Seniorenbetreuung mit Herz Rekrutierung j.d.o.o., Draškovićeva 25, 10000 Zagreb zastupanog po punomoćniku Anja Katharina Michels</item>
    </izvorni_sadrzaj>
    <derivirana_varijabla naziv="DomainObject.Predmet.ProtuStrankaListFormatedWithAdress_1">
      <item>Seniorenbetreuung mit Herz Rekrutierung j.d.o.o., Draškovićeva 25, 10000 Zagreb zastupanog po punomoćniku Anja Katharina Michels</item>
    </derivirana_varijabla>
  </DomainObject.Predmet.ProtuStrankaListFormatedWithAdress>
  <DomainObject.Predmet.ProtuStrankaListFormatedWithAdressOIB>
    <izvorni_sadrzaj>
      <item>Seniorenbetreuung mit Herz Rekrutierung j.d.o.o., OIB 55697727580, Draškovićeva 25, 10000 Zagreb zastupanog po punomoćniku Anja Katharina Michels</item>
    </izvorni_sadrzaj>
    <derivirana_varijabla naziv="DomainObject.Predmet.ProtuStrankaListFormatedWithAdressOIB_1">
      <item>Seniorenbetreuung mit Herz Rekrutierung j.d.o.o., OIB 55697727580, Draškovićeva 25, 10000 Zagreb zastupanog po punomoćniku Anja Katharina Michels</item>
    </derivirana_varijabla>
  </DomainObject.Predmet.ProtuStrankaListFormatedWithAdressOIB>
  <DomainObject.Predmet.ProtuStrankaListNazivFormated>
    <izvorni_sadrzaj>
      <item>Seniorenbetreuung mit Herz Rekrutierung j.d.o.o.</item>
    </izvorni_sadrzaj>
    <derivirana_varijabla naziv="DomainObject.Predmet.ProtuStrankaListNazivFormated_1">
      <item>Seniorenbetreuung mit Herz Rekrutierung j.d.o.o.</item>
    </derivirana_varijabla>
  </DomainObject.Predmet.ProtuStrankaListNazivFormated>
  <DomainObject.Predmet.ProtuStrankaListNazivFormatedOIB>
    <izvorni_sadrzaj>
      <item>Seniorenbetreuung mit Herz Rekrutierung j.d.o.o., OIB 55697727580</item>
    </izvorni_sadrzaj>
    <derivirana_varijabla naziv="DomainObject.Predmet.ProtuStrankaListNazivFormatedOIB_1">
      <item>Seniorenbetreuung mit Herz Rekrutierung j.d.o.o., OIB 55697727580</item>
    </derivirana_varijabla>
  </DomainObject.Predmet.ProtuStrankaListNazivFormatedOIB>
  <DomainObject.Predmet.OstaliListFormated>
    <izvorni_sadrzaj>
      <item>Anja Katharina Michels punomoćnik sudionika u postupku Seniorenbetreuung mit Herz Rekrutierung j.d.o.o.</item>
    </izvorni_sadrzaj>
    <derivirana_varijabla naziv="DomainObject.Predmet.OstaliListFormated_1">
      <item>Anja Katharina Michels punomoćnik sudionika u postupku Seniorenbetreuung mit Herz Rekrutierung j.d.o.o.</item>
    </derivirana_varijabla>
  </DomainObject.Predmet.OstaliListFormated>
  <DomainObject.Predmet.OstaliListFormatedOIB>
    <izvorni_sadrzaj>
      <item>Anja Katharina Michels, OIB 38407592798 punomoćnik sudionika u postupku Seniorenbetreuung mit Herz Rekrutierung j.d.o.o.</item>
    </izvorni_sadrzaj>
    <derivirana_varijabla naziv="DomainObject.Predmet.OstaliListFormatedOIB_1">
      <item>Anja Katharina Michels, OIB 38407592798 punomoćnik sudionika u postupku Seniorenbetreuung mit Herz Rekrutierung j.d.o.o.</item>
    </derivirana_varijabla>
  </DomainObject.Predmet.OstaliListFormatedOIB>
  <DomainObject.Predmet.OstaliListFormatedWithAdress>
    <izvorni_sadrzaj>
      <item>Anja Katharina Michels, Friedensstrasse 11, 47677 Willich punomoćnik sudionika u postupku Seniorenbetreuung mit Herz Rekrutierung j.d.o.o.</item>
    </izvorni_sadrzaj>
    <derivirana_varijabla naziv="DomainObject.Predmet.OstaliListFormatedWithAdress_1">
      <item>Anja Katharina Michels, Friedensstrasse 11, 47677 Willich punomoćnik sudionika u postupku Seniorenbetreuung mit Herz Rekrutierung j.d.o.o.</item>
    </derivirana_varijabla>
  </DomainObject.Predmet.OstaliListFormatedWithAdress>
  <DomainObject.Predmet.OstaliListFormatedWithAdressOIB>
    <izvorni_sadrzaj>
      <item>Anja Katharina Michels, OIB 38407592798, Friedensstrasse 11, 47677 Willich punomoćnik sudionika u postupku Seniorenbetreuung mit Herz Rekrutierung j.d.o.o.</item>
    </izvorni_sadrzaj>
    <derivirana_varijabla naziv="DomainObject.Predmet.OstaliListFormatedWithAdressOIB_1">
      <item>Anja Katharina Michels, OIB 38407592798, Friedensstrasse 11, 47677 Willich punomoćnik sudionika u postupku Seniorenbetreuung mit Herz Rekrutierung j.d.o.o.</item>
    </derivirana_varijabla>
  </DomainObject.Predmet.OstaliListFormatedWithAdressOIB>
  <DomainObject.Predmet.OstaliListNazivFormated>
    <izvorni_sadrzaj>
      <item>Anja Katharina Michels</item>
    </izvorni_sadrzaj>
    <derivirana_varijabla naziv="DomainObject.Predmet.OstaliListNazivFormated_1">
      <item>Anja Katharina Michels</item>
    </derivirana_varijabla>
  </DomainObject.Predmet.OstaliListNazivFormated>
  <DomainObject.Predmet.OstaliListNazivFormatedOIB>
    <izvorni_sadrzaj>
      <item>Anja Katharina Michels, OIB 38407592798</item>
    </izvorni_sadrzaj>
    <derivirana_varijabla naziv="DomainObject.Predmet.OstaliListNazivFormatedOIB_1">
      <item>Anja Katharina Michels, OIB 38407592798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Seniorenbetreuung mit Herz Rekrutierung j.d.o.o.</izvorni_sadrzaj>
    <derivirana_varijabla naziv="DomainObject.Predmet.ProtustrankaIDrugi_1">Seniorenbetreuung mit Herz Rekrutierung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Seniorenbetreuung mit Herz Rekrutierung j.d.o.o., OIB 55697727580, Draškovićeva 25, 10000 Zagreb</izvorni_sadrzaj>
    <derivirana_varijabla naziv="DomainObject.Predmet.ProtustrankaIDrugiAdressOIB_1">Seniorenbetreuung mit Herz Rekrutierung j.d.o.o., OIB 55697727580, Draškovićeva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Seniorenbetreuung mit Herz Rekrutierung j.d.o.o.</item>
      <item>Anja Katharina Michels</item>
    </izvorni_sadrzaj>
    <derivirana_varijabla naziv="DomainObject.Predmet.SudioniciListNaziv_1">
      <item>FINA Regionalni centar Zagreb</item>
      <item>Seniorenbetreuung mit Herz Rekrutierung j.d.o.o.</item>
      <item>Anja Katharina Michels</item>
    </derivirana_varijabla>
  </DomainObject.Predmet.SudioniciListNaziv>
  <DomainObject.Predmet.SudioniciListAdressOIB>
    <izvorni_sadrzaj>
      <item>FINA Regionalni centar Zagreb, OIB 85821130368, Trg svibanjskih žrtava 1995. br.1,10000 Zagreb</item>
      <item>Seniorenbetreuung mit Herz Rekrutierung j.d.o.o., OIB 55697727580, Draškovićeva 25,10000 Zagreb</item>
      <item>Anja Katharina Michels, OIB 38407592798, Friedensstrasse 11,47677 Willich</item>
    </izvorni_sadrzaj>
    <derivirana_varijabla naziv="DomainObject.Predmet.SudioniciListAdressOIB_1">
      <item>FINA Regionalni centar Zagreb, OIB 85821130368, Trg svibanjskih žrtava 1995. br.1,10000 Zagreb</item>
      <item>Seniorenbetreuung mit Herz Rekrutierung j.d.o.o., OIB 55697727580, Draškovićeva 25,10000 Zagreb</item>
      <item>Anja Katharina Michels, OIB 38407592798, Friedensstrasse 11,47677 Willich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55697727580</item>
      <item>, OIB 38407592798</item>
    </izvorni_sadrzaj>
    <derivirana_varijabla naziv="DomainObject.Predmet.SudioniciListNazivOIB_1">
      <item>, OIB 85821130368</item>
      <item>, OIB 55697727580</item>
      <item>, OIB 38407592798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509</properties:Words>
  <properties:Characters>2864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2016-03-07T13:24:00Z</dcterms:created>
  <dc:creator>Korisnik</dc:creator>
  <cp:lastModifiedBy>Draženka Prpić</cp:lastModifiedBy>
  <cp:lastPrinted>2016-03-07T13:25:00Z</cp:lastPrinted>
  <dcterms:modified xmlns:xsi="http://www.w3.org/2001/XMLSchema-instance" xsi:type="dcterms:W3CDTF">2016-03-07T13:25:00Z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