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787e" w14:paraId="ef2787e" w:rsidRDefault="0072704A" w:rsidP="00910611" w:rsidR="007270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04A" w:rsidP="00910611" w:rsidR="0072704A">
      <w:r>
        <w:rPr>
          <w:rFonts w:eastAsia="MS Mincho"/>
        </w:rPr>
        <w:t>REPUBLIKA HRVATSKA</w:t>
      </w:r>
    </w:p>
    <w:p w:rsidRDefault="0072704A" w:rsidP="00910611" w:rsidR="0072704A">
      <w:r>
        <w:rPr>
          <w:rFonts w:eastAsia="MS Mincho"/>
        </w:rPr>
        <w:t>TRGOVAČKI SUD U RIJECI</w:t>
      </w:r>
    </w:p>
    <w:p w:rsidRDefault="0072704A" w:rsidR="007270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CD1898">
      <w:pPr>
        <w:jc w:val="center"/>
      </w:pPr>
    </w:p>
    <w:p w:rsidRDefault="008965DC" w:rsidP="0073588E" w:rsidR="008965DC" w:rsidRPr="00CD1898">
      <w:pPr>
        <w:jc w:val="center"/>
        <w:rPr>
          <w:bCs/>
        </w:rPr>
      </w:pP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E P U B L I K A    H R V A T S K A</w:t>
      </w: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J E Š E N J E</w:t>
      </w:r>
    </w:p>
    <w:p w:rsidRDefault="008965DC" w:rsidP="008965DC" w:rsidR="008965DC" w:rsidRPr="00CD1898">
      <w:pPr>
        <w:jc w:val="both"/>
      </w:pPr>
    </w:p>
    <w:p w:rsidRDefault="008965DC" w:rsidP="008965DC" w:rsidR="008965DC" w:rsidRPr="00CD1898">
      <w:pPr>
        <w:jc w:val="both"/>
      </w:pPr>
    </w:p>
    <w:p w:rsidRDefault="007B688B" w:rsidP="007B688B" w:rsidR="007B688B" w:rsidRPr="00CD1898">
      <w:pPr>
        <w:autoSpaceDE w:val="false"/>
        <w:autoSpaceDN w:val="false"/>
        <w:adjustRightInd w:val="false"/>
        <w:jc w:val="both"/>
      </w:pPr>
      <w:r w:rsidRPr="00CD1898">
        <w:tab/>
      </w:r>
      <w:r w:rsidRPr="00CD189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CD1898">
        <w:t>dužnikom TRGOVINA I UGOSTITELJSTVO IVAN jednostavno društvo s ograničenom odgovornošću za trgovinu i ugostiteljstvo Viškovo (Općina Viškovo), Donji Jugi 15, OIB: 26564483827</w:t>
      </w:r>
      <w:r w:rsidRPr="00CD1898">
        <w:t xml:space="preserve">, dana </w:t>
      </w:r>
      <w:r w:rsidR="00CD1898" w:rsidRPr="00CD1898">
        <w:t>7. travnja</w:t>
      </w:r>
      <w:r w:rsidR="007D36BB" w:rsidRPr="00CD1898">
        <w:t xml:space="preserve"> 2017</w:t>
      </w:r>
      <w:r w:rsidRPr="00CD1898">
        <w:t xml:space="preserve">. godine  </w:t>
      </w:r>
    </w:p>
    <w:p w:rsidRDefault="0073588E" w:rsidP="0073588E" w:rsidR="0073588E" w:rsidRPr="00CD1898">
      <w:pPr>
        <w:jc w:val="both"/>
      </w:pPr>
      <w:r w:rsidRPr="00CD1898">
        <w:t xml:space="preserve"> </w:t>
      </w: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r i j e š i o  j e</w:t>
      </w:r>
    </w:p>
    <w:p w:rsidRDefault="0073588E" w:rsidP="0073588E" w:rsidR="0073588E" w:rsidRPr="00CD1898">
      <w:pPr>
        <w:jc w:val="center"/>
        <w:rPr>
          <w:bCs/>
        </w:rPr>
      </w:pPr>
    </w:p>
    <w:p w:rsidRDefault="00B20B9B" w:rsidP="00B20B9B" w:rsidR="00D61648" w:rsidRPr="00CD1898">
      <w:pPr>
        <w:ind w:firstLine="1440"/>
        <w:jc w:val="both"/>
      </w:pPr>
      <w:r w:rsidRPr="00CD1898">
        <w:t xml:space="preserve">I. </w:t>
      </w:r>
      <w:r w:rsidR="00D61648" w:rsidRPr="00CD1898">
        <w:t xml:space="preserve">Privremenom stečajnom upravitelju </w:t>
      </w:r>
      <w:r w:rsidRPr="00CD1898">
        <w:t>Jelenku Lehki, OIB: 96068307857, Pavla Hatza 10, Zagreb</w:t>
      </w:r>
      <w:r w:rsidR="0073588E" w:rsidRPr="00CD1898">
        <w:t xml:space="preserve"> određuje se jednokratna nagrada za poslove obavljene u prethodnom postupku u iznosu </w:t>
      </w:r>
      <w:r w:rsidR="00A972F7" w:rsidRPr="00CD1898">
        <w:t xml:space="preserve">od </w:t>
      </w:r>
      <w:r w:rsidR="00A0308A" w:rsidRPr="00CD1898">
        <w:t>4</w:t>
      </w:r>
      <w:r w:rsidR="00A71FB8" w:rsidRPr="00CD1898">
        <w:t>.000,00</w:t>
      </w:r>
      <w:r w:rsidR="00EF1D21" w:rsidRPr="00CD1898">
        <w:t xml:space="preserve"> kn </w:t>
      </w:r>
      <w:r w:rsidR="00D61648" w:rsidRPr="00CD1898">
        <w:t>u bruto iznosu, to jest iznosu prije odbitka pripadajućih doprinosa iz osnovice, poreza ili drugih naknada.</w:t>
      </w:r>
      <w:r w:rsidR="00B17D82" w:rsidRPr="00CD1898">
        <w:t xml:space="preserve"> </w:t>
      </w:r>
    </w:p>
    <w:p w:rsidRDefault="00B20B9B" w:rsidP="00B20B9B" w:rsidR="00B20B9B" w:rsidRPr="00CD1898">
      <w:pPr>
        <w:ind w:firstLine="1418"/>
        <w:jc w:val="both"/>
      </w:pPr>
      <w:r w:rsidRPr="00CD1898">
        <w:t xml:space="preserve">II. Privremenom stečajnom upravitelju Jelenku Lehki, OIB: 96068307857, Pavla Hatza 10, Zagreb, određuje se naknada troškova učinjenih u prethodnom postupku u iznosu od </w:t>
      </w:r>
      <w:r w:rsidR="007D36BB" w:rsidRPr="00CD1898">
        <w:t>133,25</w:t>
      </w:r>
      <w:r w:rsidRPr="00CD1898">
        <w:t xml:space="preserve"> kn neto. </w:t>
      </w:r>
    </w:p>
    <w:p w:rsidRDefault="008965DC" w:rsidP="0073588E" w:rsidR="008965DC" w:rsidRPr="00CD1898">
      <w:pPr>
        <w:jc w:val="both"/>
      </w:pP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Obrazloženje</w:t>
      </w:r>
    </w:p>
    <w:p w:rsidRDefault="005562D0" w:rsidP="005562D0" w:rsidR="0073588E" w:rsidRPr="00CD1898">
      <w:pPr>
        <w:pStyle w:val="Zaglavlje"/>
        <w:ind w:firstLine="1418"/>
        <w:jc w:val="both"/>
        <w:rPr>
          <w:bCs/>
        </w:rPr>
      </w:pPr>
      <w:r w:rsidRPr="00CD1898">
        <w:rPr>
          <w:bCs/>
        </w:rPr>
        <w:tab/>
      </w:r>
      <w:r w:rsidR="0073588E" w:rsidRPr="00CD1898">
        <w:rPr>
          <w:bCs/>
        </w:rPr>
        <w:t xml:space="preserve">Rješenjem </w:t>
      </w:r>
      <w:r w:rsidRPr="00CD1898">
        <w:rPr>
          <w:bCs/>
        </w:rPr>
        <w:t xml:space="preserve">ovog suda </w:t>
      </w:r>
      <w:r w:rsidR="00245085" w:rsidRPr="00CD1898">
        <w:t>p</w:t>
      </w:r>
      <w:r w:rsidRPr="00CD1898">
        <w:t>osl. br. 14. St-</w:t>
      </w:r>
      <w:r w:rsidR="00CD1898" w:rsidRPr="00CD1898">
        <w:t>684</w:t>
      </w:r>
      <w:r w:rsidR="00B20B9B" w:rsidRPr="00CD1898">
        <w:t>/2016-</w:t>
      </w:r>
      <w:r w:rsidR="007D36BB" w:rsidRPr="00CD1898">
        <w:t>3</w:t>
      </w:r>
      <w:r w:rsidRPr="00CD1898">
        <w:t xml:space="preserve"> </w:t>
      </w:r>
      <w:r w:rsidR="0073588E" w:rsidRPr="00CD1898">
        <w:rPr>
          <w:bCs/>
        </w:rPr>
        <w:t xml:space="preserve">od </w:t>
      </w:r>
      <w:r w:rsidR="00CD1898" w:rsidRPr="00CD1898">
        <w:t>20. listopada</w:t>
      </w:r>
      <w:r w:rsidR="00B20B9B" w:rsidRPr="00CD1898">
        <w:t xml:space="preserve"> 2016</w:t>
      </w:r>
      <w:r w:rsidR="00887C10" w:rsidRPr="00CD1898">
        <w:rPr>
          <w:bCs/>
        </w:rPr>
        <w:t xml:space="preserve">. godine </w:t>
      </w:r>
      <w:r w:rsidR="0073588E" w:rsidRPr="00CD1898">
        <w:rPr>
          <w:bCs/>
        </w:rPr>
        <w:t xml:space="preserve">pokrenut je prethodni postupak radi utvrđivanja uvjeta za otvaranje stečajnog postupka nad dužnikom </w:t>
      </w:r>
      <w:r w:rsidR="00CD1898" w:rsidRPr="00CD1898">
        <w:t>TRGOVINA I UGOSTITELJSTVO IVAN jednostavno društvo s ograničenom odgovornošću za trgovinu i ugostiteljstvo Viškovo (Općina Viškovo), Donji Jugi 15, OIB: 26564483827</w:t>
      </w:r>
      <w:r w:rsidRPr="00CD1898">
        <w:t xml:space="preserve">, a rješenjem </w:t>
      </w:r>
      <w:r w:rsidR="00245085" w:rsidRPr="00CD1898">
        <w:t>p</w:t>
      </w:r>
      <w:r w:rsidRPr="00CD1898">
        <w:t>osl.br. 14 St-</w:t>
      </w:r>
      <w:r w:rsidR="00CD1898" w:rsidRPr="00CD1898">
        <w:t>684</w:t>
      </w:r>
      <w:r w:rsidR="00B20B9B" w:rsidRPr="00CD1898">
        <w:t>/2016-</w:t>
      </w:r>
      <w:r w:rsidR="007D36BB" w:rsidRPr="00CD1898">
        <w:t>6</w:t>
      </w:r>
      <w:r w:rsidR="00A71FB8" w:rsidRPr="00CD1898">
        <w:t xml:space="preserve"> od </w:t>
      </w:r>
      <w:r w:rsidR="00B20B9B" w:rsidRPr="00CD1898">
        <w:t xml:space="preserve">14. prosinca </w:t>
      </w:r>
      <w:r w:rsidRPr="00CD1898">
        <w:t>2016. godine</w:t>
      </w:r>
      <w:r w:rsidR="0073588E" w:rsidRPr="00CD1898">
        <w:rPr>
          <w:bCs/>
        </w:rPr>
        <w:t xml:space="preserve"> je imenovan privremeni stečajni upravitelj </w:t>
      </w:r>
      <w:r w:rsidR="00B20B9B" w:rsidRPr="00CD1898">
        <w:t>Jelenko Lehki, OIB: 96068307857, Pavla Hatza 10, Zagreb</w:t>
      </w:r>
      <w:r w:rsidR="0073588E" w:rsidRPr="00CD1898">
        <w:rPr>
          <w:bCs/>
        </w:rPr>
        <w:t>.</w:t>
      </w:r>
    </w:p>
    <w:p w:rsidRDefault="0073588E" w:rsidP="0073588E" w:rsidR="0073588E" w:rsidRPr="00CD1898">
      <w:pPr>
        <w:jc w:val="both"/>
        <w:rPr>
          <w:bCs/>
        </w:rPr>
      </w:pPr>
      <w:r w:rsidRPr="00CD1898">
        <w:rPr>
          <w:bCs/>
        </w:rPr>
        <w:t xml:space="preserve"> </w:t>
      </w:r>
      <w:r w:rsidRPr="00CD1898">
        <w:rPr>
          <w:bCs/>
        </w:rPr>
        <w:tab/>
      </w:r>
      <w:r w:rsidRPr="00CD1898">
        <w:rPr>
          <w:bCs/>
        </w:rPr>
        <w:tab/>
        <w:t xml:space="preserve">U prethodnom postupku privremeni stečajni upravitelj je po nalogu suda podnio </w:t>
      </w:r>
      <w:r w:rsidR="005562D0" w:rsidRPr="00CD1898">
        <w:rPr>
          <w:bCs/>
        </w:rPr>
        <w:t xml:space="preserve">dana </w:t>
      </w:r>
      <w:r w:rsidR="007D36BB" w:rsidRPr="00CD1898">
        <w:rPr>
          <w:bCs/>
        </w:rPr>
        <w:t>22. veljače</w:t>
      </w:r>
      <w:r w:rsidR="005562D0" w:rsidRPr="00CD1898">
        <w:rPr>
          <w:bCs/>
        </w:rPr>
        <w:t xml:space="preserve"> 2017. godine </w:t>
      </w:r>
      <w:r w:rsidRPr="00CD1898">
        <w:rPr>
          <w:bCs/>
        </w:rPr>
        <w:t>izvješće o gospodar</w:t>
      </w:r>
      <w:r w:rsidR="005562D0" w:rsidRPr="00CD1898">
        <w:rPr>
          <w:bCs/>
        </w:rPr>
        <w:t>sko-financijskom stanju dužnika</w:t>
      </w:r>
      <w:r w:rsidR="00482343" w:rsidRPr="00CD1898">
        <w:rPr>
          <w:bCs/>
        </w:rPr>
        <w:t>.</w:t>
      </w:r>
    </w:p>
    <w:p w:rsidRDefault="00B20B9B" w:rsidP="00B20B9B" w:rsidR="00B20B9B" w:rsidRPr="00CD1898">
      <w:pPr>
        <w:jc w:val="both"/>
      </w:pPr>
      <w:r w:rsidRPr="00CD1898">
        <w:tab/>
      </w:r>
      <w:r w:rsidRPr="00CD1898">
        <w:tab/>
        <w:t xml:space="preserve">Slijedom navedenog, a na temelju čl. 94. st. 1., 2. i 3. Stečajnog zakona </w:t>
      </w:r>
      <w:r w:rsidRPr="00CD1898">
        <w:rPr>
          <w:bCs/>
        </w:rPr>
        <w:t>(dalje: SZ, objavljen u NN 71/15)</w:t>
      </w:r>
      <w:r w:rsidRPr="00CD1898">
        <w:t xml:space="preserve"> u svezi sa člankom 119. stavak 6. SZ-a, valjalo je riješiti kao u točki I. izreke, a na temelju članka 128. stavak 9. SZ-a kao u točki II. izreke.</w:t>
      </w:r>
    </w:p>
    <w:p w:rsidRDefault="00B20B9B" w:rsidP="00B20B9B" w:rsidR="00B20B9B" w:rsidRPr="00CD1898">
      <w:pPr>
        <w:jc w:val="both"/>
      </w:pPr>
      <w:r w:rsidRPr="00CD1898">
        <w:tab/>
      </w:r>
      <w:r w:rsidRPr="00CD1898">
        <w:tab/>
        <w:t xml:space="preserve">Pri tome je privremenom stečajnom upravitelju priznato je </w:t>
      </w:r>
      <w:r w:rsidR="007D36BB" w:rsidRPr="00CD1898">
        <w:t>133,25</w:t>
      </w:r>
      <w:r w:rsidRPr="00CD1898">
        <w:t xml:space="preserve"> kn naknade troškova na temelju pisanoga, obrazloženoga i dokumentiranoga izvješća privremenog stečajnog upravitelja, pri čemu se od navedenog iznosa 70,00 kn odnosi na upravne pristojbe, </w:t>
      </w:r>
      <w:r w:rsidR="007D36BB" w:rsidRPr="00CD1898">
        <w:t>9,50</w:t>
      </w:r>
      <w:r w:rsidRPr="00CD1898">
        <w:t xml:space="preserve"> kn na poštarinu, te 53,75 kn na naknadu Financijske agencije.</w:t>
      </w:r>
    </w:p>
    <w:p w:rsidRDefault="0073588E" w:rsidP="0073588E" w:rsidR="0073588E" w:rsidRPr="00CD1898">
      <w:pPr>
        <w:jc w:val="center"/>
      </w:pPr>
      <w:r w:rsidRPr="00CD1898">
        <w:t xml:space="preserve">Rijeka, </w:t>
      </w:r>
      <w:r w:rsidR="00CD1898" w:rsidRPr="00CD1898">
        <w:t xml:space="preserve">7. travnja </w:t>
      </w:r>
      <w:r w:rsidR="00245085" w:rsidRPr="00CD1898">
        <w:t>2017</w:t>
      </w:r>
      <w:r w:rsidRPr="00CD1898">
        <w:t>. g</w:t>
      </w:r>
      <w:r w:rsidR="008965DC" w:rsidRPr="00CD1898">
        <w:t>odine</w:t>
      </w:r>
    </w:p>
    <w:p w:rsidRDefault="0073588E" w:rsidP="0073588E" w:rsidR="0073588E" w:rsidRPr="00CD1898">
      <w:pPr>
        <w:jc w:val="both"/>
      </w:pPr>
      <w:r w:rsidRPr="00CD1898">
        <w:tab/>
      </w:r>
      <w:r w:rsidR="008B16A3" w:rsidRPr="00CD1898">
        <w:t xml:space="preserve">                </w:t>
      </w:r>
      <w:r w:rsidRPr="00CD1898">
        <w:t xml:space="preserve"> </w:t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="00796152" w:rsidRPr="00CD1898">
        <w:t xml:space="preserve">      </w:t>
      </w:r>
      <w:r w:rsidRPr="00CD1898">
        <w:t xml:space="preserve">   </w:t>
      </w:r>
      <w:r w:rsidR="00245085" w:rsidRPr="00CD1898">
        <w:t xml:space="preserve">       S</w:t>
      </w:r>
      <w:r w:rsidRPr="00CD1898">
        <w:t xml:space="preserve">udac                 </w:t>
      </w:r>
    </w:p>
    <w:p w:rsidRDefault="0073588E" w:rsidP="0073588E" w:rsidR="0073588E" w:rsidRPr="00CD1898">
      <w:pPr>
        <w:ind w:left="2160"/>
        <w:jc w:val="both"/>
      </w:pPr>
      <w:r w:rsidRPr="00CD1898">
        <w:t xml:space="preserve">                     </w:t>
      </w:r>
      <w:r w:rsidRPr="00CD1898">
        <w:tab/>
      </w:r>
      <w:r w:rsidRPr="00CD1898">
        <w:tab/>
        <w:t xml:space="preserve">                 </w:t>
      </w:r>
      <w:r w:rsidR="00E8360A" w:rsidRPr="00CD1898">
        <w:t xml:space="preserve">        </w:t>
      </w:r>
      <w:r w:rsidR="00796152" w:rsidRPr="00CD1898">
        <w:t xml:space="preserve">     </w:t>
      </w:r>
      <w:r w:rsidR="008965DC" w:rsidRPr="00CD1898">
        <w:t xml:space="preserve">  </w:t>
      </w:r>
      <w:r w:rsidR="00796152" w:rsidRPr="00CD1898">
        <w:t xml:space="preserve"> </w:t>
      </w:r>
      <w:r w:rsidRPr="00CD1898">
        <w:t xml:space="preserve">Vera </w:t>
      </w:r>
      <w:r w:rsidR="00E8360A" w:rsidRPr="00CD1898">
        <w:t>Jelenović</w:t>
      </w:r>
      <w:r w:rsidRPr="00CD1898">
        <w:t xml:space="preserve"> </w:t>
      </w:r>
    </w:p>
    <w:p w:rsidRDefault="0098719A" w:rsidP="0073588E" w:rsidR="0098719A" w:rsidRPr="00CD1898"/>
    <w:p w:rsidRDefault="00EF1D21" w:rsidP="0073588E" w:rsidR="00EF1D21" w:rsidRPr="00CD1898"/>
    <w:p w:rsidRDefault="00EF1D21" w:rsidP="0073588E" w:rsidR="00EF1D21" w:rsidRPr="00CD1898"/>
    <w:p w:rsidRDefault="00EF1D21" w:rsidP="0073588E" w:rsidR="00EF1D21" w:rsidRPr="00CD1898"/>
    <w:p w:rsidRDefault="0073588E" w:rsidP="0073588E" w:rsidR="0073588E" w:rsidRPr="00CD1898">
      <w:r w:rsidRPr="00CD1898">
        <w:t>UPUTA O PRAVNOM LIJEKU:</w:t>
      </w:r>
    </w:p>
    <w:p w:rsidRDefault="0073588E" w:rsidP="008B16A3" w:rsidR="00D201E2" w:rsidRPr="00CD1898">
      <w:pPr>
        <w:jc w:val="both"/>
      </w:pPr>
      <w:r w:rsidRPr="00CD1898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5543D8" w:rsidR="005543D8"/>
    <w:p w:rsidRDefault="00D201E2" w:rsidR="00D201E2" w:rsidRPr="00CD1898">
      <w:r w:rsidRPr="00CD1898">
        <w:t>DNA</w:t>
      </w:r>
    </w:p>
    <w:p w:rsidRDefault="00245085" w:rsidP="00D201E2" w:rsidR="00D201E2" w:rsidRPr="00CD1898">
      <w:pPr>
        <w:numPr>
          <w:ilvl w:val="0"/>
          <w:numId w:val="1"/>
        </w:numPr>
      </w:pPr>
      <w:r w:rsidRPr="00CD1898">
        <w:t>privremeni stečajni upravitelj</w:t>
      </w:r>
    </w:p>
    <w:p w:rsidRDefault="00245085" w:rsidP="00D201E2" w:rsidR="00245085" w:rsidRPr="00CD1898">
      <w:pPr>
        <w:numPr>
          <w:ilvl w:val="0"/>
          <w:numId w:val="1"/>
        </w:numPr>
      </w:pPr>
      <w:r w:rsidRPr="00CD1898">
        <w:t xml:space="preserve">dužnik </w:t>
      </w:r>
    </w:p>
    <w:p w:rsidRDefault="002A4238" w:rsidP="00AF3BFB" w:rsidR="00AF3BFB" w:rsidRPr="00CD1898">
      <w:pPr>
        <w:numPr>
          <w:ilvl w:val="0"/>
          <w:numId w:val="1"/>
        </w:numPr>
      </w:pPr>
      <w:r w:rsidRPr="00CD1898">
        <w:t>mrežna stranica E-o</w:t>
      </w:r>
      <w:r w:rsidR="0079743C" w:rsidRPr="00CD1898">
        <w:t>glasna</w:t>
      </w:r>
      <w:r w:rsidR="00AF3BFB" w:rsidRPr="00CD1898">
        <w:t xml:space="preserve"> ploč</w:t>
      </w:r>
      <w:r w:rsidR="0079743C" w:rsidRPr="00CD1898">
        <w:t>a</w:t>
      </w:r>
      <w:r w:rsidRPr="00CD1898">
        <w:t xml:space="preserve"> sudova</w:t>
      </w:r>
    </w:p>
    <w:p w:rsidRDefault="00095F3E" w:rsidP="00D201E2" w:rsidR="00095F3E" w:rsidRPr="00CD1898"/>
    <w:p w:rsidRDefault="00CB6FCF" w:rsidP="00D201E2" w:rsidR="00D201E2" w:rsidRPr="00CD1898">
      <w:r w:rsidRPr="00CD1898">
        <w:t xml:space="preserve">Rijeka, </w:t>
      </w:r>
      <w:r w:rsidR="00CD1898" w:rsidRPr="00CD1898">
        <w:t xml:space="preserve">7. travnja </w:t>
      </w:r>
      <w:r w:rsidR="00245085" w:rsidRPr="00CD1898">
        <w:t>2017</w:t>
      </w:r>
      <w:r w:rsidR="00D201E2" w:rsidRPr="00CD1898">
        <w:t>.</w:t>
      </w:r>
      <w:r w:rsidR="008965DC" w:rsidRPr="00CD1898">
        <w:t xml:space="preserve"> godine</w:t>
      </w:r>
    </w:p>
    <w:p w:rsidRDefault="00095F3E" w:rsidP="00D201E2" w:rsidR="00095F3E" w:rsidRPr="00CD1898"/>
    <w:p w:rsidRDefault="00095F3E" w:rsidR="00095F3E" w:rsidRPr="00CD1898">
      <w:pPr>
        <w:jc w:val="both"/>
      </w:pPr>
      <w:r w:rsidRPr="00CD1898">
        <w:t xml:space="preserve">                                                                                                     S u d a c</w:t>
      </w:r>
    </w:p>
    <w:p w:rsidRDefault="00095F3E" w:rsidR="00095F3E" w:rsidRPr="00CD1898">
      <w:pPr>
        <w:jc w:val="both"/>
      </w:pPr>
      <w:r w:rsidRPr="00CD1898">
        <w:t xml:space="preserve">                                                                         </w:t>
      </w:r>
      <w:r w:rsidR="00E8360A" w:rsidRPr="00CD1898">
        <w:t xml:space="preserve">                       Vera Jelenović</w:t>
      </w:r>
    </w:p>
    <w:p w:rsidRDefault="00095F3E" w:rsidP="00D201E2" w:rsidR="00095F3E" w:rsidRPr="00CD1898"/>
    <w:sectPr w:rsidSect="008B16A3" w:rsidR="00095F3E" w:rsidRPr="00CD189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52C" w:rsidR="0072052C">
      <w:r>
        <w:separator/>
      </w:r>
    </w:p>
  </w:endnote>
  <w:endnote w:id="0" w:type="continuationSeparator">
    <w:p w:rsidRDefault="0072052C" w:rsidR="00720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0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52C" w:rsidR="0072052C">
      <w:r>
        <w:separator/>
      </w:r>
    </w:p>
  </w:footnote>
  <w:footnote w:id="0" w:type="continuationSeparator">
    <w:p w:rsidRDefault="0072052C" w:rsidR="00720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D1898">
      <w:t>684</w:t>
    </w:r>
    <w:r w:rsidR="00B20B9B">
      <w:t>/2016</w:t>
    </w:r>
    <w:r w:rsidR="005543D8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43D8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2052C"/>
    <w:rsid w:val="0072704A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270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04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270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04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I UGOSTITELJSTVO IVAN j.d.o.o.</izvorni_sadrzaj>
    <derivirana_varijabla naziv="DomainObject.Predmet.ProtustrankaFormated_1">  TRGOVINA I UGOSTITELJSTVO IVAN j.d.o.o.</derivirana_varijabla>
  </DomainObject.Predmet.ProtustrankaFormated>
  <DomainObject.Predmet.ProtustrankaFormatedOIB>
    <izvorni_sadrzaj>  TRGOVINA I UGOSTITELJSTVO IVAN j.d.o.o., OIB 26564483827</izvorni_sadrzaj>
    <derivirana_varijabla naziv="DomainObject.Predmet.ProtustrankaFormatedOIB_1">  TRGOVINA I UGOSTITELJSTVO IVAN j.d.o.o., OIB 26564483827</derivirana_varijabla>
  </DomainObject.Predmet.ProtustrankaFormatedOIB>
  <DomainObject.Predmet.ProtustrankaFormatedWithAdress>
    <izvorni_sadrzaj> TRGOVINA I UGOSTITELJSTVO IVAN j.d.o.o., Donji Jugi 15, 51216 Viškovo</izvorni_sadrzaj>
    <derivirana_varijabla naziv="DomainObject.Predmet.ProtustrankaFormatedWithAdress_1"> TRGOVINA I UGOSTITELJSTVO IVAN j.d.o.o., Donji Jugi 15, 51216 Viškovo</derivirana_varijabla>
  </DomainObject.Predmet.ProtustrankaFormatedWithAdress>
  <DomainObject.Predmet.ProtustrankaFormatedWithAdressOIB>
    <izvorni_sadrzaj> TRGOVINA I UGOSTITELJSTVO IVAN j.d.o.o., OIB 26564483827, Donji Jugi 15, 51216 Viškovo</izvorni_sadrzaj>
    <derivirana_varijabla naziv="DomainObject.Predmet.ProtustrankaFormatedWithAdressOIB_1"> TRGOVINA I UGOSTITELJSTVO IVAN j.d.o.o., OIB 26564483827, Donji Jugi 15, 51216 Viškovo</derivirana_varijabla>
  </DomainObject.Predmet.ProtustrankaFormatedWithAdressOIB>
  <DomainObject.Predmet.ProtustrankaWithAdress>
    <izvorni_sadrzaj>TRGOVINA I UGOSTITELJSTVO IVAN j.d.o.o. Donji Jugi 15, 51216 Viškovo</izvorni_sadrzaj>
    <derivirana_varijabla naziv="DomainObject.Predmet.ProtustrankaWithAdress_1">TRGOVINA I UGOSTITELJSTVO IVAN j.d.o.o. Donji Jugi 15, 51216 Viškovo</derivirana_varijabla>
  </DomainObject.Predmet.ProtustrankaWithAdress>
  <DomainObject.Predmet.ProtustrankaWithAdressOIB>
    <izvorni_sadrzaj>TRGOVINA I UGOSTITELJSTVO IVAN j.d.o.o., OIB 26564483827, Donji Jugi 15, 51216 Viškovo</izvorni_sadrzaj>
    <derivirana_varijabla naziv="DomainObject.Predmet.ProtustrankaWithAdressOIB_1">TRGOVINA I UGOSTITELJSTVO IVAN j.d.o.o., OIB 26564483827, Donji Jugi 15, 51216 Viškovo</derivirana_varijabla>
  </DomainObject.Predmet.ProtustrankaWithAdressOIB>
  <DomainObject.Predmet.ProtustrankaNazivFormated>
    <izvorni_sadrzaj>TRGOVINA I UGOSTITELJSTVO IVAN j.d.o.o.</izvorni_sadrzaj>
    <derivirana_varijabla naziv="DomainObject.Predmet.ProtustrankaNazivFormated_1">TRGOVINA I UGOSTITELJSTVO IVAN j.d.o.o.</derivirana_varijabla>
  </DomainObject.Predmet.ProtustrankaNazivFormated>
  <DomainObject.Predmet.ProtustrankaNazivFormatedOIB>
    <izvorni_sadrzaj>TRGOVINA I UGOSTITELJSTVO IVAN j.d.o.o., OIB 26564483827</izvorni_sadrzaj>
    <derivirana_varijabla naziv="DomainObject.Predmet.ProtustrankaNazivFormatedOIB_1">TRGOVINA I UGOSTITELJSTVO IVAN j.d.o.o., OIB 26564483827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TRGOVINA I UGOSTITELJSTVO IVAN j.d.o.o.</item>
    </izvorni_sadrzaj>
    <derivirana_varijabla naziv="DomainObject.Predmet.ProtuStrankaListFormated_1">
      <item>TRGOVINA I UGOSTITELJSTVO IVAN j.d.o.o.</item>
    </derivirana_varijabla>
  </DomainObject.Predmet.ProtuStrankaListFormated>
  <DomainObject.Predmet.ProtuStrankaListFormatedOIB>
    <izvorni_sadrzaj>
      <item>TRGOVINA I UGOSTITELJSTVO IVAN j.d.o.o., OIB 26564483827</item>
    </izvorni_sadrzaj>
    <derivirana_varijabla naziv="DomainObject.Predmet.ProtuStrankaListFormatedOIB_1">
      <item>TRGOVINA I UGOSTITELJSTVO IVAN j.d.o.o., OIB 26564483827</item>
    </derivirana_varijabla>
  </DomainObject.Predmet.ProtuStrankaListFormatedOIB>
  <DomainObject.Predmet.ProtuStrankaListFormatedWithAdress>
    <izvorni_sadrzaj>
      <item>TRGOVINA I UGOSTITELJSTVO IVAN j.d.o.o., Donji Jugi 15, 51216 Viškovo</item>
    </izvorni_sadrzaj>
    <derivirana_varijabla naziv="DomainObject.Predmet.ProtuStrankaListFormatedWithAdress_1">
      <item>TRGOVINA I UGOSTITELJSTVO IVAN j.d.o.o., Donji Jugi 15, 51216 Viškovo</item>
    </derivirana_varijabla>
  </DomainObject.Predmet.ProtuStrankaListFormatedWithAdress>
  <DomainObject.Predmet.ProtuStrankaListFormatedWithAdressOIB>
    <izvorni_sadrzaj>
      <item>TRGOVINA I UGOSTITELJSTVO IVAN j.d.o.o., OIB 26564483827, Donji Jugi 15, 51216 Viškovo</item>
    </izvorni_sadrzaj>
    <derivirana_varijabla naziv="DomainObject.Predmet.ProtuStrankaListFormatedWithAdressOIB_1">
      <item>TRGOVINA I UGOSTITELJSTVO IVAN j.d.o.o., OIB 26564483827, Donji Jugi 15, 51216 Viškovo</item>
    </derivirana_varijabla>
  </DomainObject.Predmet.ProtuStrankaListFormatedWithAdressOIB>
  <DomainObject.Predmet.ProtuStrankaListNazivFormated>
    <izvorni_sadrzaj>
      <item>TRGOVINA I UGOSTITELJSTVO IVAN j.d.o.o.</item>
    </izvorni_sadrzaj>
    <derivirana_varijabla naziv="DomainObject.Predmet.ProtuStrankaListNazivFormated_1">
      <item>TRGOVINA I UGOSTITELJSTVO IVAN j.d.o.o.</item>
    </derivirana_varijabla>
  </DomainObject.Predmet.ProtuStrankaListNazivFormated>
  <DomainObject.Predmet.ProtuStrankaListNazivFormatedOIB>
    <izvorni_sadrzaj>
      <item>TRGOVINA I UGOSTITELJSTVO IVAN j.d.o.o., OIB 26564483827</item>
    </izvorni_sadrzaj>
    <derivirana_varijabla naziv="DomainObject.Predmet.ProtuStrankaListNazivFormatedOIB_1">
      <item>TRGOVINA I UGOSTITELJSTVO IVAN j.d.o.o., OIB 26564483827</item>
    </derivirana_varijabla>
  </DomainObject.Predmet.ProtuStrankaListNazivFormatedOIB>
  <DomainObject.Predmet.OstaliListFormated>
    <izvorni_sadrzaj>
      <item>ISTARSKA KREDITNA BANKA UMAG  dioničko društvo</item>
    </izvorni_sadrzaj>
    <derivirana_varijabla naziv="DomainObject.Predmet.OstaliListFormated_1">
      <item>ISTARSKA KREDITNA BANKA UMAG  dioničko društvo</item>
    </derivirana_varijabla>
  </DomainObject.Predmet.OstaliListFormated>
  <DomainObject.Predmet.OstaliListFormatedOIB>
    <izvorni_sadrzaj>
      <item>ISTARSKA KREDITNA BANKA UMAG  dioničko društvo, OIB 65723536010</item>
    </izvorni_sadrzaj>
    <derivirana_varijabla naziv="DomainObject.Predmet.OstaliListFormatedOIB_1">
      <item>ISTARSKA KREDITNA BANKA UMAG  dioničko društvo, OIB 65723536010</item>
    </derivirana_varijabla>
  </DomainObject.Predmet.OstaliListFormatedOIB>
  <DomainObject.Predmet.OstaliListFormatedWithAdress>
    <izvorni_sadrzaj>
      <item>ISTARSKA KREDITNA BANKA UMAG  dioničko društvo, Ernesta Miloša 1, 52470 Umag</item>
    </izvorni_sadrzaj>
    <derivirana_varijabla naziv="DomainObject.Predmet.OstaliListFormatedWithAdress_1">
      <item>ISTARSKA KREDITNA BANKA UMAG  dioničko društvo, Ernesta Miloša 1, 52470 Umag</item>
    </derivirana_varijabla>
  </DomainObject.Predmet.OstaliListFormatedWithAdress>
  <DomainObject.Predmet.OstaliListFormatedWithAdressOIB>
    <izvorni_sadrzaj>
      <item>ISTARSKA KREDITNA BANKA UMAG  dioničko društvo, OIB 65723536010, Ernesta Miloša 1, 52470 Umag</item>
    </izvorni_sadrzaj>
    <derivirana_varijabla naziv="DomainObject.Predmet.OstaliListFormatedWithAdressOIB_1">
      <item>ISTARSKA KREDITNA BANKA UMAG  dioničko društvo, OIB 65723536010, Ernesta Miloša 1, 52470 Umag</item>
    </derivirana_varijabla>
  </DomainObject.Predmet.OstaliListFormatedWithAdressOIB>
  <DomainObject.Predmet.OstaliListNazivFormated>
    <izvorni_sadrzaj>
      <item>ISTARSKA KREDITNA BANKA UMAG  dioničko društvo</item>
    </izvorni_sadrzaj>
    <derivirana_varijabla naziv="DomainObject.Predmet.OstaliListNazivFormated_1">
      <item>ISTARSKA KREDITNA BANKA UMAG  dioničko društvo</item>
    </derivirana_varijabla>
  </DomainObject.Predmet.OstaliListNazivFormated>
  <DomainObject.Predmet.OstaliListNazivFormatedOIB>
    <izvorni_sadrzaj>
      <item>ISTARSKA KREDITNA BANKA UMAG  dioničko društvo, OIB 65723536010</item>
    </izvorni_sadrzaj>
    <derivirana_varijabla naziv="DomainObject.Predmet.OstaliListNazivFormatedOIB_1">
      <item>ISTARSKA KREDITNA BANKA UMAG  dioničko društvo, OIB 65723536010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TRGOVINA I UGOSTITELJSTVO IVAN j.d.o.o.</izvorni_sadrzaj>
    <derivirana_varijabla naziv="DomainObject.Predmet.ProtustrankaIDrugi_1">TRGOVINA I UGOSTITELJSTVO IVAN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TRGOVINA I UGOSTITELJSTVO IVAN j.d.o.o., OIB 26564483827, Donji Jugi 15, 51216 Viškovo</izvorni_sadrzaj>
    <derivirana_varijabla naziv="DomainObject.Predmet.ProtustrankaIDrugiAdressOIB_1">TRGOVINA I UGOSTITELJSTVO IVAN j.d.o.o., OIB 26564483827, Donji Jugi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TRGOVINA I UGOSTITELJSTVO IVAN j.d.o.o.</item>
      <item>ISTARSKA KREDITNA BANKA UMAG  dioničko društvo</item>
    </izvorni_sadrzaj>
    <derivirana_varijabla naziv="DomainObject.Predmet.SudioniciListNaziv_1">
      <item>FINA Rijeka</item>
      <item>TRGOVINA I UGOSTITELJSTVO IVAN j.d.o.o.</item>
      <item>ISTARSKA KREDITNA BANKA UMAG  dioničko društvo</item>
    </derivirana_varijabla>
  </DomainObject.Predmet.SudioniciListNaziv>
  <DomainObject.Predmet.SudioniciListAdressOIB>
    <izvorni_sadrzaj>
      <item>FINA Rijeka, OIB 85821130368, Frana Kurelca 8,51000 Rijeka</item>
      <item>TRGOVINA I UGOSTITELJSTVO IVAN j.d.o.o., OIB 26564483827, Donji Jugi 15,51216 Viškovo</item>
      <item>ISTARSKA KREDITNA BANKA UMAG  dioničko društvo, OIB 65723536010, Ernesta Miloša 1,52470 Umag</item>
    </izvorni_sadrzaj>
    <derivirana_varijabla naziv="DomainObject.Predmet.SudioniciListAdressOIB_1">
      <item>FINA Rijeka, OIB 85821130368, Frana Kurelca 8,51000 Rijeka</item>
      <item>TRGOVINA I UGOSTITELJSTVO IVAN j.d.o.o., OIB 26564483827, Donji Jugi 15,51216 Viškovo</item>
      <item>ISTARSKA KREDITNA BANKA UMAG  dioničko društvo,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26564483827</item>
      <item>, OIB 65723536010</item>
    </izvorni_sadrzaj>
    <derivirana_varijabla naziv="DomainObject.Predmet.SudioniciListNazivOIB_1">
      <item>, OIB 85821130368</item>
      <item>, OIB 26564483827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432</properties:Words>
  <properties:Characters>2336</properties:Characters>
  <properties:Lines>106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2017-04-07T10:54:00Z</dcterms:created>
  <dc:creator>M San Grupa</dc:creator>
  <cp:lastModifiedBy>Danijela Fumić</cp:lastModifiedBy>
  <cp:lastPrinted>2017-04-07T10:54:00Z</cp:lastPrinted>
  <dcterms:modified xmlns:xsi="http://www.w3.org/2001/XMLSchema-instance" xsi:type="dcterms:W3CDTF">2017-04-07T10:55:00Z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