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7ad5" w14:paraId="5667ad5" w:rsidRDefault="004D7D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7D82" w:rsidP="004D7D82" w:rsidR="00AE649C">
      <w:pPr>
        <w:pStyle w:val="NormaleSPIS"/>
        <w:spacing w:after="0"/>
      </w:pPr>
      <w:r>
        <w:t xml:space="preserve">      Republika Hrvatska</w:t>
      </w:r>
    </w:p>
    <w:p w:rsidRDefault="004D7D82" w:rsidP="004D7D82" w:rsidR="004D7D82">
      <w:pPr>
        <w:pStyle w:val="NormaleSPIS"/>
        <w:spacing w:after="0"/>
      </w:pPr>
      <w:r>
        <w:t xml:space="preserve">    Trgovački sud u Bjelovaru</w:t>
      </w:r>
    </w:p>
    <w:p w:rsidRDefault="004D7D82" w:rsidP="004D7D82" w:rsidR="004D7D82" w:rsidRPr="00B76F3C">
      <w:pPr>
        <w:pStyle w:val="NormaleSPIS"/>
        <w:spacing w:after="0"/>
      </w:pPr>
      <w:r>
        <w:t>Bjelovar, Šetalište dr.I.Lebovića 42.</w:t>
      </w:r>
    </w:p>
    <w:p w:rsidRDefault="004D7D82" w:rsidP="00AA16ED" w:rsidR="004D7D82">
      <w:pPr>
        <w:spacing w:after="0"/>
        <w:jc w:val="right"/>
        <w:outlineLvl w:val="0"/>
        <w:rPr>
          <w:noProof/>
        </w:rPr>
      </w:pPr>
      <w:r>
        <w:rPr>
          <w:noProof/>
        </w:rPr>
        <w:t>Poslovni broj:7 St-719/2018-8</w:t>
      </w:r>
    </w:p>
    <w:p w:rsidRDefault="004D7D82" w:rsidP="004D7D82" w:rsidR="004D7D82">
      <w:pPr>
        <w:jc w:val="right"/>
        <w:outlineLvl w:val="0"/>
        <w:rPr>
          <w:rFonts w:cs="Arial" w:hAnsi="Arial" w:ascii="Arial"/>
          <w:b/>
          <w:noProof/>
        </w:rPr>
      </w:pPr>
    </w:p>
    <w:p w:rsidRDefault="004D7D82" w:rsidP="00AA16ED" w:rsidR="004D7D8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AA16ED" w:rsidP="00AA16ED" w:rsidR="00AA16ED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AA16ED" w:rsidP="004D7D82" w:rsidR="00AA16E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</w:t>
      </w:r>
      <w:r w:rsidR="004D7D82">
        <w:rPr>
          <w:lang w:eastAsia="hr-HR"/>
        </w:rPr>
        <w:t>R J E Š E N J E        </w:t>
      </w:r>
    </w:p>
    <w:p w:rsidRDefault="004D7D82" w:rsidP="004D7D82" w:rsidR="004D7D8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 </w:t>
      </w:r>
    </w:p>
    <w:p w:rsidRDefault="004D7D82" w:rsidP="004D7D82" w:rsidR="004D7D82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AUTO POČEPAN j.d.o.o. za trgovinu, usluge i posredovanje iz </w:t>
      </w:r>
      <w:proofErr w:type="spellStart"/>
      <w:r>
        <w:rPr>
          <w:lang w:eastAsia="hr-HR"/>
        </w:rPr>
        <w:t>Rogovca</w:t>
      </w:r>
      <w:proofErr w:type="spellEnd"/>
      <w:r>
        <w:rPr>
          <w:lang w:eastAsia="hr-HR"/>
        </w:rPr>
        <w:t xml:space="preserve"> 1/A, MBS 010097530, OIB 69224670781, 18. listopada 2018.    </w:t>
      </w:r>
    </w:p>
    <w:p w:rsidRDefault="004D7D82" w:rsidP="004D7D82" w:rsidR="004D7D82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4D7D82" w:rsidP="004D7D82" w:rsidR="004D7D8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</w:t>
      </w:r>
      <w:proofErr w:type="spellStart"/>
      <w:r>
        <w:rPr>
          <w:lang w:eastAsia="hr-HR"/>
        </w:rPr>
        <w:t>Kristianu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Počepan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Rogovca</w:t>
      </w:r>
      <w:proofErr w:type="spellEnd"/>
      <w:r>
        <w:rPr>
          <w:lang w:eastAsia="hr-HR"/>
        </w:rPr>
        <w:t xml:space="preserve"> 36, OIB 80765395925, kao osobi ovlaštenoj za zastupanje dužnika po zakonu, da u roku od 8 dana plati predujam za namirenje troškova stečajnog postupka i to iznos od 1.000,00 kn u Fond za namirenje troškova postupka koji se vodi kod ovog suda, IBAN: HR6123900011300000630 model HR00 51-719-18 i dodatni iznos predujma od 5.000,00 kuna na račun ovog suda br. IBAN:HR6123900011300000630 model HR05 540-719-18. Rok od 8 dana počinje teći istekom osmog dana od objave ovog rješenja na e-oglasnoj ploči ovog suda.  </w:t>
      </w:r>
    </w:p>
    <w:p w:rsidRDefault="004D7D82" w:rsidP="004D7D82" w:rsidR="004D7D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</w:t>
      </w:r>
      <w:proofErr w:type="spellStart"/>
      <w:r>
        <w:rPr>
          <w:lang w:eastAsia="hr-HR"/>
        </w:rPr>
        <w:t>Kristian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Počepan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Rogovca</w:t>
      </w:r>
      <w:proofErr w:type="spellEnd"/>
      <w:r>
        <w:rPr>
          <w:lang w:eastAsia="hr-HR"/>
        </w:rPr>
        <w:t xml:space="preserve"> 36, OIB 80765395925,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4D7D82" w:rsidP="004D7D82" w:rsidR="004D7D8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AUTO POČEPAN j.d.o.o. za trgovinu, usluge i posredovanje iz </w:t>
      </w:r>
      <w:proofErr w:type="spellStart"/>
      <w:r>
        <w:rPr>
          <w:lang w:eastAsia="hr-HR"/>
        </w:rPr>
        <w:t>Rogovca</w:t>
      </w:r>
      <w:proofErr w:type="spellEnd"/>
      <w:r>
        <w:rPr>
          <w:lang w:eastAsia="hr-HR"/>
        </w:rPr>
        <w:t xml:space="preserve"> 1/A, MBS 010097530, OIB 69224670781,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51-719-18 i dodatni iznos predujma od 5.000,00 kuna na račun ovog suda br. IBAN:HR6123900011300000630 model HR05 540-719-18. </w:t>
      </w:r>
    </w:p>
    <w:p w:rsidRDefault="004D7D82" w:rsidP="004D7D82" w:rsidR="004D7D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A16ED" w:rsidP="00AA16ED" w:rsidR="004D7D82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AA16ED" w:rsidP="00AA16ED" w:rsidR="00AA16ED">
      <w:pPr>
        <w:overflowPunct w:val="false"/>
        <w:autoSpaceDE w:val="false"/>
        <w:autoSpaceDN w:val="false"/>
        <w:spacing w:after="0"/>
        <w:jc w:val="right"/>
        <w:rPr>
          <w:lang w:eastAsia="hr-HR"/>
        </w:rPr>
      </w:pPr>
      <w:r>
        <w:rPr>
          <w:lang w:eastAsia="hr-HR"/>
        </w:rPr>
        <w:t>Poslovni broj:7 St-719/2018-8</w:t>
      </w:r>
    </w:p>
    <w:p w:rsidRDefault="00AA16ED" w:rsidP="004D7D82" w:rsidR="00AA16ED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4D7D82" w:rsidP="004D7D82" w:rsidR="004D7D8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AA16ED" w:rsidP="004D7D82" w:rsidR="00AA16ED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4D7D82" w:rsidP="004D7D82" w:rsidR="004D7D8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27.08.2018. godine dužnik u očevidniku redoslijeda osnova za plaćanje ima evidentirane neizvršene osnove za plaćanje u neprekidnom razdoblju od 120 dana u ukupnom iznosu od 42.396,81 kuna.</w:t>
      </w:r>
    </w:p>
    <w:p w:rsidRDefault="004D7D82" w:rsidP="004D7D82" w:rsidR="004D7D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D7D82" w:rsidP="004D7D82" w:rsidR="004D7D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4D7D82" w:rsidP="004D7D82" w:rsidR="004D7D82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</w:t>
      </w:r>
      <w:proofErr w:type="spellStart"/>
      <w:r>
        <w:rPr>
          <w:lang w:eastAsia="hr-HR"/>
        </w:rPr>
        <w:t>Kristian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Počepan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Rogovca</w:t>
      </w:r>
      <w:proofErr w:type="spellEnd"/>
      <w:r>
        <w:rPr>
          <w:lang w:eastAsia="hr-HR"/>
        </w:rPr>
        <w:t xml:space="preserve"> 36, OIB 80765395925.</w:t>
      </w:r>
    </w:p>
    <w:p w:rsidRDefault="004D7D82" w:rsidP="004D7D82" w:rsidR="004D7D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</w:t>
      </w:r>
      <w:proofErr w:type="spellStart"/>
      <w:r>
        <w:rPr>
          <w:lang w:eastAsia="hr-HR"/>
        </w:rPr>
        <w:t>Kristianu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Počepan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4D7D82" w:rsidP="004D7D82" w:rsidR="004D7D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4D7D82" w:rsidP="004D7D82" w:rsidR="00AA16E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AA16ED" w:rsidP="00AA16ED" w:rsidR="00AA16ED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AA16ED" w:rsidP="00AA16ED" w:rsidR="00AA16ED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St-719/2018-8</w:t>
      </w:r>
    </w:p>
    <w:p w:rsidRDefault="004D7D82" w:rsidP="00AA16ED" w:rsidR="004D7D8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4D7D82" w:rsidP="00AA16ED" w:rsidR="004D7D82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  <w:r>
        <w:rPr>
          <w:lang w:eastAsia="hr-HR"/>
        </w:rPr>
        <w:t>Bjelovar 18. listopada 2018.</w:t>
      </w:r>
    </w:p>
    <w:p w:rsidRDefault="004D7D82" w:rsidP="00AA16ED" w:rsidR="004D7D82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</w:p>
    <w:p w:rsidRDefault="004D7D82" w:rsidP="004D7D82" w:rsidR="004D7D8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                          S u d a c</w:t>
      </w:r>
    </w:p>
    <w:p w:rsidRDefault="004D7D82" w:rsidP="004D7D82" w:rsidR="004D7D8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                Tomislav Mrazović,v.r.</w:t>
      </w:r>
    </w:p>
    <w:p w:rsidRDefault="004D7D82" w:rsidP="004D7D82" w:rsidR="004D7D8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4D7D82" w:rsidP="004D7D82" w:rsidR="004D7D8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    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4D7D82" w:rsidP="004D7D82" w:rsidR="004D7D8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 w:rsidR="00AA16ED"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4D7D82" w:rsidP="004D7D82" w:rsidR="004D7D82">
      <w:pPr>
        <w:autoSpaceDN w:val="false"/>
        <w:jc w:val="both"/>
      </w:pPr>
    </w:p>
    <w:p w:rsidRDefault="004D7D82" w:rsidP="004D7D82" w:rsidR="004D7D82">
      <w:pPr>
        <w:autoSpaceDN w:val="false"/>
        <w:jc w:val="both"/>
      </w:pPr>
    </w:p>
    <w:p w:rsidRDefault="004D7D82" w:rsidP="004D7D82" w:rsidR="004D7D82">
      <w:pPr>
        <w:autoSpaceDN w:val="false"/>
        <w:jc w:val="both"/>
      </w:pPr>
    </w:p>
    <w:p w:rsidRDefault="004D7D82" w:rsidP="004D7D82" w:rsidR="004D7D82">
      <w:pPr>
        <w:autoSpaceDN w:val="false"/>
        <w:jc w:val="both"/>
      </w:pPr>
    </w:p>
    <w:p w:rsidRDefault="004D7D82" w:rsidP="004D7D82" w:rsidR="004D7D82">
      <w:pPr>
        <w:jc w:val="both"/>
      </w:pPr>
    </w:p>
    <w:p w:rsidRDefault="004D7D82" w:rsidP="004D7D82" w:rsidR="004D7D82">
      <w:pPr>
        <w:autoSpaceDN w:val="false"/>
        <w:jc w:val="both"/>
      </w:pPr>
    </w:p>
    <w:p w:rsidRDefault="004D7D82" w:rsidP="004D7D82" w:rsidR="004D7D82">
      <w:pPr>
        <w:jc w:val="both"/>
        <w:rPr>
          <w:sz w:val="22"/>
          <w:szCs w:val="22"/>
        </w:rPr>
      </w:pPr>
    </w:p>
    <w:p w:rsidRDefault="004D7D82" w:rsidP="004D7D82" w:rsidR="004D7D82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D7D82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6ED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38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St-719/2018-8</izvorni_sadrzaj>
    <derivirana_varijabla naziv="DomainObject.Oznaka_1">St-719/2018-8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St-719/2018</izvorni_sadrzaj>
    <derivirana_varijabla naziv="DomainObject.Predmet.OznakaBroj_1">St-719/2018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POČEPAN j.d.o.o. za trgovinu, usluge i posredovanje</izvorni_sadrzaj>
    <derivirana_varijabla naziv="DomainObject.Predmet.ProtustrankaFormated_1">  AUTO POČEPAN j.d.o.o. za trgovinu, usluge i posredovanje</derivirana_varijabla>
  </DomainObject.Predmet.ProtustrankaFormated>
  <DomainObject.Predmet.ProtustrankaFormatedOIB>
    <izvorni_sadrzaj>  AUTO POČEPAN j.d.o.o. za trgovinu, usluge i posredovanje, OIB 69224670781</izvorni_sadrzaj>
    <derivirana_varijabla naziv="DomainObject.Predmet.ProtustrankaFormatedOIB_1">  AUTO POČEPAN j.d.o.o. za trgovinu, usluge i posredovanje, OIB 69224670781</derivirana_varijabla>
  </DomainObject.Predmet.ProtustrankaFormatedOIB>
  <DomainObject.Predmet.ProtustrankaFormatedWithAdress>
    <izvorni_sadrzaj> AUTO POČEPAN j.d.o.o. za trgovinu, usluge i posredovanje, Rogovac 1/A, 33404 Rogovac</izvorni_sadrzaj>
    <derivirana_varijabla naziv="DomainObject.Predmet.ProtustrankaFormatedWithAdress_1"> AUTO POČEPAN j.d.o.o. za trgovinu, usluge i posredovanje, Rogovac 1/A, 33404 Rogovac</derivirana_varijabla>
  </DomainObject.Predmet.ProtustrankaFormatedWithAdress>
  <DomainObject.Predmet.ProtustrankaFormatedWithAdressOIB>
    <izvorni_sadrzaj> AUTO POČEPAN j.d.o.o. za trgovinu, usluge i posredovanje, OIB 69224670781, Rogovac 1/A, 33404 Rogovac</izvorni_sadrzaj>
    <derivirana_varijabla naziv="DomainObject.Predmet.ProtustrankaFormatedWithAdressOIB_1"> AUTO POČEPAN j.d.o.o. za trgovinu, usluge i posredovanje, OIB 69224670781, Rogovac 1/A, 33404 Rogovac</derivirana_varijabla>
  </DomainObject.Predmet.ProtustrankaFormatedWithAdressOIB>
  <DomainObject.Predmet.ProtustrankaWithAdress>
    <izvorni_sadrzaj>AUTO POČEPAN j.d.o.o. za trgovinu, usluge i posredovanje Rogovac 1/A, 33404 Rogovac</izvorni_sadrzaj>
    <derivirana_varijabla naziv="DomainObject.Predmet.ProtustrankaWithAdress_1">AUTO POČEPAN j.d.o.o. za trgovinu, usluge i posredovanje Rogovac 1/A, 33404 Rogovac</derivirana_varijabla>
  </DomainObject.Predmet.ProtustrankaWithAdress>
  <DomainObject.Predmet.ProtustrankaWithAdressOIB>
    <izvorni_sadrzaj>AUTO POČEPAN j.d.o.o. za trgovinu, usluge i posredovanje, OIB 69224670781, Rogovac 1/A, 33404 Rogovac</izvorni_sadrzaj>
    <derivirana_varijabla naziv="DomainObject.Predmet.ProtustrankaWithAdressOIB_1">AUTO POČEPAN j.d.o.o. za trgovinu, usluge i posredovanje, OIB 69224670781, Rogovac 1/A, 33404 Rogovac</derivirana_varijabla>
  </DomainObject.Predmet.ProtustrankaWithAdressOIB>
  <DomainObject.Predmet.ProtustrankaNazivFormated>
    <izvorni_sadrzaj>AUTO POČEPAN j.d.o.o. za trgovinu, usluge i posredovanje</izvorni_sadrzaj>
    <derivirana_varijabla naziv="DomainObject.Predmet.ProtustrankaNazivFormated_1">AUTO POČEPAN j.d.o.o. za trgovinu, usluge i posredovanje</derivirana_varijabla>
  </DomainObject.Predmet.ProtustrankaNazivFormated>
  <DomainObject.Predmet.ProtustrankaNazivFormatedOIB>
    <izvorni_sadrzaj>AUTO POČEPAN j.d.o.o. za trgovinu, usluge i posredovanje, OIB 69224670781</izvorni_sadrzaj>
    <derivirana_varijabla naziv="DomainObject.Predmet.ProtustrankaNazivFormatedOIB_1">AUTO POČEPAN j.d.o.o. za trgovinu, usluge i posredovanje, OIB 69224670781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POČEPAN j.d.o.o. za trgovinu, usluge i posredovanje</item>
    </izvorni_sadrzaj>
    <derivirana_varijabla naziv="DomainObject.Predmet.ProtuStrankaListFormated_1">
      <item>AUTO POČEPAN j.d.o.o. za trgovinu, usluge i posredovanje</item>
    </derivirana_varijabla>
  </DomainObject.Predmet.ProtuStrankaListFormated>
  <DomainObject.Predmet.ProtuStrankaListFormatedOIB>
    <izvorni_sadrzaj>
      <item>AUTO POČEPAN j.d.o.o. za trgovinu, usluge i posredovanje, OIB 69224670781</item>
    </izvorni_sadrzaj>
    <derivirana_varijabla naziv="DomainObject.Predmet.ProtuStrankaListFormatedOIB_1">
      <item>AUTO POČEPAN j.d.o.o. za trgovinu, usluge i posredovanje, OIB 69224670781</item>
    </derivirana_varijabla>
  </DomainObject.Predmet.ProtuStrankaListFormatedOIB>
  <DomainObject.Predmet.ProtuStrankaListFormatedWithAdress>
    <izvorni_sadrzaj>
      <item>AUTO POČEPAN j.d.o.o. za trgovinu, usluge i posredovanje, Rogovac 1/A, 33404 Rogovac</item>
    </izvorni_sadrzaj>
    <derivirana_varijabla naziv="DomainObject.Predmet.ProtuStrankaListFormatedWithAdress_1">
      <item>AUTO POČEPAN j.d.o.o. za trgovinu, usluge i posredovanje, Rogovac 1/A, 33404 Rogovac</item>
    </derivirana_varijabla>
  </DomainObject.Predmet.ProtuStrankaListFormatedWithAdress>
  <DomainObject.Predmet.ProtuStrankaListFormatedWithAdressOIB>
    <izvorni_sadrzaj>
      <item>AUTO POČEPAN j.d.o.o. za trgovinu, usluge i posredovanje, OIB 69224670781, Rogovac 1/A, 33404 Rogovac</item>
    </izvorni_sadrzaj>
    <derivirana_varijabla naziv="DomainObject.Predmet.ProtuStrankaListFormatedWithAdressOIB_1">
      <item>AUTO POČEPAN j.d.o.o. za trgovinu, usluge i posredovanje, OIB 69224670781, Rogovac 1/A, 33404 Rogovac</item>
    </derivirana_varijabla>
  </DomainObject.Predmet.ProtuStrankaListFormatedWithAdressOIB>
  <DomainObject.Predmet.ProtuStrankaListNazivFormated>
    <izvorni_sadrzaj>
      <item>AUTO POČEPAN j.d.o.o. za trgovinu, usluge i posredovanje</item>
    </izvorni_sadrzaj>
    <derivirana_varijabla naziv="DomainObject.Predmet.ProtuStrankaListNazivFormated_1">
      <item>AUTO POČEPAN j.d.o.o. za trgovinu, usluge i posredovanje</item>
    </derivirana_varijabla>
  </DomainObject.Predmet.ProtuStrankaListNazivFormated>
  <DomainObject.Predmet.ProtuStrankaListNazivFormatedOIB>
    <izvorni_sadrzaj>
      <item>AUTO POČEPAN j.d.o.o. za trgovinu, usluge i posredovanje, OIB 69224670781</item>
    </izvorni_sadrzaj>
    <derivirana_varijabla naziv="DomainObject.Predmet.ProtuStrankaListNazivFormatedOIB_1">
      <item>AUTO POČEPAN j.d.o.o. za trgovinu, usluge i posredovanje, OIB 69224670781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St-719/2018-8</izvorni_sadrzaj>
    <derivirana_varijabla naziv="DomainObject.PoslovniBrojDokumenta_1">St-719/2018-8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POČEPAN j.d.o.o. za trgovinu, usluge i posredovanje</izvorni_sadrzaj>
    <derivirana_varijabla naziv="DomainObject.Predmet.ProtustrankaIDrugi_1">AUTO POČEPAN j.d.o.o. za trgovinu, usluge i posredovanje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POČEPAN j.d.o.o. za trgovinu, usluge i posredovanje, OIB 69224670781, Rogovac 1/A, 33404 Rogovac</izvorni_sadrzaj>
    <derivirana_varijabla naziv="DomainObject.Predmet.ProtustrankaIDrugiAdressOIB_1">AUTO POČEPAN j.d.o.o. za trgovinu, usluge i posredovanje, OIB 69224670781, Rogovac 1/A, 33404 Rogovac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POČEPAN j.d.o.o. za trgovinu, usluge i posredovanje</item>
    </izvorni_sadrzaj>
    <derivirana_varijabla naziv="DomainObject.Predmet.SudioniciListNaziv_1">
      <item>FINA, RC ZAGREB, Podružnica BJELOVAR</item>
      <item>AUTO POČEPAN j.d.o.o. za trgovinu, usluge i posredovanje</item>
    </derivirana_varijabla>
  </DomainObject.Predmet.SudioniciListNaziv>
  <DomainObject.Predmet.SudioniciListAdressOIB>
    <izvorni_sadrzaj>
      <item>FINA, RC ZAGREB, Podružnica BJELOVAR, OIB 85821130368, F. Supila 4,43000 Bjelovar</item>
      <item>AUTO POČEPAN j.d.o.o. za trgovinu, usluge i posredovanje, OIB 69224670781, Rogovac 1/A,33404 Rogovac</item>
    </izvorni_sadrzaj>
    <derivirana_varijabla naziv="DomainObject.Predmet.SudioniciListAdressOIB_1">
      <item>FINA, RC ZAGREB, Podružnica BJELOVAR, OIB 85821130368, F. Supila 4,43000 Bjelovar</item>
      <item>AUTO POČEPAN j.d.o.o. za trgovinu, usluge i posredovanje, OIB 69224670781, Rogovac 1/A,33404 Rogovac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DF40B-0525-4D3A-9E3D-E70B6A806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913</properties:Words>
  <properties:Characters>5118</properties:Characters>
  <properties:Lines>103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2018-10-18T07:26:00Z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St-719/2018-8 / Odluka - Dopis (odluka_St-719_2018-8.docx)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