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c1c4" w14:paraId="d38c1c4" w:rsidRDefault="00C636F5" w:rsidP="000872DD" w:rsidR="00C636F5">
      <w:pPr>
        <w:jc w:val="both"/>
        <w15:collapsed w:val="false"/>
      </w:pPr>
      <w:bookmarkStart w:name="_GoBack" w:id="0"/>
      <w:bookmarkEnd w:id="0"/>
    </w:p>
    <w:p w:rsidRDefault="00C47E62" w:rsidP="000872DD" w:rsidR="00EE0413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E62" w:rsidP="000872DD" w:rsidR="00C47E62">
      <w:pPr>
        <w:jc w:val="both"/>
      </w:pP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>REPUBLIKA HRVATSKA</w:t>
      </w: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>TRGOVAČK</w:t>
      </w:r>
      <w:r w:rsidR="008E5033">
        <w:rPr>
          <w:b/>
        </w:rPr>
        <w:t>I</w:t>
      </w:r>
      <w:r w:rsidRPr="00CF5348">
        <w:rPr>
          <w:b/>
        </w:rPr>
        <w:t xml:space="preserve"> SUD U OSIJEKU</w:t>
      </w: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 xml:space="preserve">STALNA SLUŽBA U SLAVONSKOM BRODU            </w:t>
      </w:r>
      <w:r w:rsidR="0044758B">
        <w:rPr>
          <w:b/>
        </w:rPr>
        <w:t xml:space="preserve">          Broj: 7/St-</w:t>
      </w:r>
      <w:r w:rsidR="008E5033">
        <w:rPr>
          <w:b/>
        </w:rPr>
        <w:t>1074</w:t>
      </w:r>
      <w:r w:rsidR="0044758B">
        <w:rPr>
          <w:b/>
        </w:rPr>
        <w:t>/201</w:t>
      </w:r>
      <w:r w:rsidR="008E5033">
        <w:rPr>
          <w:b/>
        </w:rPr>
        <w:t>3</w:t>
      </w:r>
      <w:r w:rsidR="0044758B">
        <w:rPr>
          <w:b/>
        </w:rPr>
        <w:t>-</w:t>
      </w:r>
      <w:r w:rsidR="008E5033">
        <w:rPr>
          <w:b/>
        </w:rPr>
        <w:t>24</w:t>
      </w:r>
      <w:r w:rsidR="009732BE">
        <w:rPr>
          <w:b/>
        </w:rPr>
        <w:t>7</w:t>
      </w:r>
    </w:p>
    <w:p w:rsidRDefault="003417DB" w:rsidP="000872DD" w:rsidR="003417DB">
      <w:pPr>
        <w:jc w:val="both"/>
        <w:rPr>
          <w:b/>
        </w:rPr>
      </w:pPr>
      <w:r w:rsidRPr="00CF5348">
        <w:rPr>
          <w:b/>
        </w:rPr>
        <w:t>Trg pobjede 13</w:t>
      </w:r>
    </w:p>
    <w:p w:rsidRDefault="007A17FE" w:rsidP="000872DD" w:rsidR="007A17FE">
      <w:pPr>
        <w:jc w:val="both"/>
        <w:rPr>
          <w:b/>
        </w:rPr>
      </w:pPr>
      <w:r>
        <w:rPr>
          <w:b/>
        </w:rPr>
        <w:t>Slavonski Brod</w:t>
      </w:r>
    </w:p>
    <w:p w:rsidRDefault="00C47E62" w:rsidP="000872DD" w:rsidR="00C47E62" w:rsidRPr="00CF5348">
      <w:pPr>
        <w:jc w:val="both"/>
        <w:rPr>
          <w:b/>
        </w:rPr>
      </w:pPr>
    </w:p>
    <w:p w:rsidRDefault="00CF1298" w:rsidP="00C47E62" w:rsidR="00C636F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A6F67" w:rsidP="00CF1298" w:rsidR="00CA6F67" w:rsidRPr="00CF1298">
      <w:pPr>
        <w:jc w:val="center"/>
        <w:rPr>
          <w:b/>
        </w:rPr>
      </w:pPr>
    </w:p>
    <w:p w:rsidRDefault="00C636F5" w:rsidP="000872DD" w:rsidR="00C636F5">
      <w:pPr>
        <w:jc w:val="center"/>
        <w:rPr>
          <w:b/>
        </w:rPr>
      </w:pPr>
      <w:r w:rsidRPr="000872DD">
        <w:rPr>
          <w:b/>
        </w:rPr>
        <w:t>R</w:t>
      </w:r>
      <w:r w:rsidR="00C62374">
        <w:rPr>
          <w:b/>
        </w:rPr>
        <w:t xml:space="preserve"> </w:t>
      </w:r>
      <w:r w:rsidRPr="000872DD">
        <w:rPr>
          <w:b/>
        </w:rPr>
        <w:t>J</w:t>
      </w:r>
      <w:r w:rsidR="00C62374">
        <w:rPr>
          <w:b/>
        </w:rPr>
        <w:t xml:space="preserve"> </w:t>
      </w:r>
      <w:r w:rsidRPr="000872DD">
        <w:rPr>
          <w:b/>
        </w:rPr>
        <w:t>E</w:t>
      </w:r>
      <w:r w:rsidR="00C62374">
        <w:rPr>
          <w:b/>
        </w:rPr>
        <w:t xml:space="preserve"> </w:t>
      </w:r>
      <w:r w:rsidRPr="000872DD">
        <w:rPr>
          <w:b/>
        </w:rPr>
        <w:t>Š</w:t>
      </w:r>
      <w:r w:rsidR="00C62374">
        <w:rPr>
          <w:b/>
        </w:rPr>
        <w:t xml:space="preserve"> </w:t>
      </w:r>
      <w:r w:rsidRPr="000872DD">
        <w:rPr>
          <w:b/>
        </w:rPr>
        <w:t>E</w:t>
      </w:r>
      <w:r w:rsidR="00C62374">
        <w:rPr>
          <w:b/>
        </w:rPr>
        <w:t xml:space="preserve"> </w:t>
      </w:r>
      <w:r w:rsidRPr="000872DD">
        <w:rPr>
          <w:b/>
        </w:rPr>
        <w:t>N</w:t>
      </w:r>
      <w:r w:rsidR="00C62374">
        <w:rPr>
          <w:b/>
        </w:rPr>
        <w:t xml:space="preserve"> </w:t>
      </w:r>
      <w:r w:rsidRPr="000872DD">
        <w:rPr>
          <w:b/>
        </w:rPr>
        <w:t>J</w:t>
      </w:r>
      <w:r w:rsidR="00C62374">
        <w:rPr>
          <w:b/>
        </w:rPr>
        <w:t xml:space="preserve"> </w:t>
      </w:r>
      <w:r w:rsidRPr="000872DD">
        <w:rPr>
          <w:b/>
        </w:rPr>
        <w:t>E</w:t>
      </w:r>
    </w:p>
    <w:p w:rsidRDefault="00C47E62" w:rsidP="000872DD" w:rsidR="00C47E62" w:rsidRPr="000872DD">
      <w:pPr>
        <w:jc w:val="center"/>
        <w:rPr>
          <w:b/>
        </w:rPr>
      </w:pPr>
    </w:p>
    <w:p w:rsidRDefault="00C636F5" w:rsidP="000872DD" w:rsidR="00C636F5">
      <w:pPr>
        <w:jc w:val="both"/>
      </w:pPr>
    </w:p>
    <w:p w:rsidRDefault="00C636F5" w:rsidP="000872DD" w:rsidR="00C636F5">
      <w:pPr>
        <w:jc w:val="both"/>
      </w:pPr>
      <w:r>
        <w:t xml:space="preserve">                       </w:t>
      </w:r>
      <w:r w:rsidRPr="00C05283">
        <w:rPr>
          <w:b/>
        </w:rPr>
        <w:t>TRGOVAČKI SUD U OSIJEKU, STALNA SLUŽBA U SLAVONSKOM BRODU,</w:t>
      </w:r>
      <w:r w:rsidR="00C05283">
        <w:t xml:space="preserve"> </w:t>
      </w:r>
      <w:r>
        <w:t>po stečajnoj sutkinji Mirni Vujčić u stečajnom postupku nad stečajnim dužnikom</w:t>
      </w:r>
      <w:r w:rsidR="0042406E">
        <w:t xml:space="preserve"> </w:t>
      </w:r>
      <w:r w:rsidR="003D5FE0" w:rsidRPr="003D5FE0">
        <w:t>CESTE d. d. za održavanje, zaštitu, rekonstrukciju i izgradnju cesta "u stečaju", skraćena tvrtka: CESTE d.d. „u stečaju“, Slavonski Brod, I. G. Kovačića 58, OIB: 58799999864</w:t>
      </w:r>
      <w:r>
        <w:t xml:space="preserve">, dana </w:t>
      </w:r>
      <w:r w:rsidR="003D5FE0">
        <w:t>07</w:t>
      </w:r>
      <w:r w:rsidR="00CA6F67">
        <w:t xml:space="preserve">. </w:t>
      </w:r>
      <w:r w:rsidR="003D5FE0">
        <w:t>veljače</w:t>
      </w:r>
      <w:r w:rsidR="003B2D7E">
        <w:t xml:space="preserve"> 201</w:t>
      </w:r>
      <w:r w:rsidR="003D5FE0">
        <w:t>7</w:t>
      </w:r>
      <w:r>
        <w:t xml:space="preserve">. godine </w:t>
      </w:r>
    </w:p>
    <w:p w:rsidRDefault="001301A0" w:rsidP="000872DD" w:rsidR="001301A0">
      <w:pPr>
        <w:jc w:val="both"/>
      </w:pPr>
    </w:p>
    <w:p w:rsidRDefault="00C47E62" w:rsidP="000872DD" w:rsidR="00C47E62">
      <w:pPr>
        <w:jc w:val="both"/>
      </w:pPr>
    </w:p>
    <w:p w:rsidRDefault="00C636F5" w:rsidP="000872DD" w:rsidR="00C636F5">
      <w:pPr>
        <w:jc w:val="center"/>
      </w:pPr>
      <w:r>
        <w:t>r i j e š i o   j e</w:t>
      </w:r>
    </w:p>
    <w:p w:rsidRDefault="00C636F5" w:rsidP="000872DD" w:rsidR="00C636F5">
      <w:pPr>
        <w:jc w:val="both"/>
      </w:pPr>
    </w:p>
    <w:p w:rsidRDefault="007517CC" w:rsidP="007517CC" w:rsidR="00EB3ABE">
      <w:pPr>
        <w:jc w:val="both"/>
      </w:pPr>
      <w:r>
        <w:t xml:space="preserve">  </w:t>
      </w:r>
      <w:r>
        <w:tab/>
      </w:r>
      <w:r>
        <w:tab/>
        <w:t xml:space="preserve">I. </w:t>
      </w:r>
      <w:r w:rsidR="009732BE">
        <w:t>Članu</w:t>
      </w:r>
      <w:r w:rsidR="00C636F5">
        <w:t xml:space="preserve"> Odbora vjerovnika stečajnog dužnika</w:t>
      </w:r>
      <w:r w:rsidR="00CA6F67" w:rsidRPr="00CA6F67">
        <w:t xml:space="preserve"> </w:t>
      </w:r>
      <w:r>
        <w:t>Marku Mimić iz Novske</w:t>
      </w:r>
      <w:r w:rsidR="003D5FE0">
        <w:t xml:space="preserve">  </w:t>
      </w:r>
      <w:r w:rsidR="00C636F5">
        <w:t xml:space="preserve">određuje se </w:t>
      </w:r>
      <w:r w:rsidR="009732BE">
        <w:t xml:space="preserve"> naknada troškova za sudjelovanje u radu</w:t>
      </w:r>
      <w:r w:rsidR="00C636F5">
        <w:t xml:space="preserve"> Odbor</w:t>
      </w:r>
      <w:r w:rsidR="009732BE">
        <w:t>a</w:t>
      </w:r>
      <w:r w:rsidR="00C636F5">
        <w:t xml:space="preserve"> vjerovnika</w:t>
      </w:r>
      <w:r w:rsidR="00C31851">
        <w:t xml:space="preserve"> stečajnog dužnika u iznosu</w:t>
      </w:r>
      <w:r w:rsidR="00C31851" w:rsidRPr="00B325D9">
        <w:t xml:space="preserve"> od </w:t>
      </w:r>
      <w:r w:rsidR="009732BE">
        <w:t>1.728,00</w:t>
      </w:r>
      <w:r w:rsidR="003D5FE0">
        <w:t xml:space="preserve"> Kn.</w:t>
      </w:r>
    </w:p>
    <w:p w:rsidRDefault="009732BE" w:rsidP="009732BE" w:rsidR="009732BE">
      <w:pPr>
        <w:pStyle w:val="Odlomakpopisa"/>
        <w:ind w:left="2160"/>
        <w:jc w:val="both"/>
      </w:pPr>
    </w:p>
    <w:p w:rsidRDefault="009732BE" w:rsidP="008B603F" w:rsidR="00EB3ABE">
      <w:pPr>
        <w:ind w:firstLine="708"/>
        <w:jc w:val="both"/>
      </w:pPr>
      <w:r>
        <w:tab/>
        <w:t xml:space="preserve">II. Odbija se višak zahtjeva člana </w:t>
      </w:r>
      <w:r w:rsidR="007517CC">
        <w:t>O</w:t>
      </w:r>
      <w:r>
        <w:t xml:space="preserve">dbora vjerovnika Marka Mimić za naknadu troškova za sudjelovanje u radu </w:t>
      </w:r>
      <w:r w:rsidR="007517CC">
        <w:t>O</w:t>
      </w:r>
      <w:r>
        <w:t>dbora vjerovnika stečajnog dužnika u iznosu od 344,00 Kn kao neosnovan.</w:t>
      </w:r>
    </w:p>
    <w:p w:rsidRDefault="009732BE" w:rsidP="008B603F" w:rsidR="009732BE">
      <w:pPr>
        <w:ind w:firstLine="708"/>
        <w:jc w:val="both"/>
      </w:pPr>
    </w:p>
    <w:p w:rsidRDefault="00B325D9" w:rsidP="00F12C2E" w:rsidR="00C636F5">
      <w:pPr>
        <w:ind w:firstLine="1440"/>
        <w:jc w:val="both"/>
      </w:pPr>
      <w:r>
        <w:t>I</w:t>
      </w:r>
      <w:r w:rsidR="00F12C2E">
        <w:t>I</w:t>
      </w:r>
      <w:r w:rsidR="009732BE">
        <w:t>I</w:t>
      </w:r>
      <w:r w:rsidR="00CA6F67">
        <w:t>.</w:t>
      </w:r>
      <w:r w:rsidR="00F12C2E">
        <w:t xml:space="preserve"> </w:t>
      </w:r>
      <w:r w:rsidR="003D7296">
        <w:t>Na</w:t>
      </w:r>
      <w:r w:rsidR="00AE0F99">
        <w:t xml:space="preserve">knada </w:t>
      </w:r>
      <w:r w:rsidR="003D7296">
        <w:t xml:space="preserve"> iz točke I</w:t>
      </w:r>
      <w:r>
        <w:t>.</w:t>
      </w:r>
      <w:r w:rsidR="003D7296">
        <w:t xml:space="preserve"> izreke ovoga rješenja </w:t>
      </w:r>
      <w:r w:rsidR="00E75A39">
        <w:t>isplatiti će se</w:t>
      </w:r>
      <w:r w:rsidR="00C636F5">
        <w:t xml:space="preserve">  na teret troškova</w:t>
      </w:r>
      <w:r w:rsidR="00CF5348">
        <w:t xml:space="preserve"> stečajnog postupka,</w:t>
      </w:r>
      <w:r w:rsidR="002B35C8">
        <w:t xml:space="preserve"> </w:t>
      </w:r>
      <w:r w:rsidR="00CF5348">
        <w:t>a</w:t>
      </w:r>
      <w:r w:rsidR="00B75BA5">
        <w:t xml:space="preserve"> po pravomoćnosti ovoga rješenja.</w:t>
      </w:r>
    </w:p>
    <w:p w:rsidRDefault="00CA6F67" w:rsidP="000872DD" w:rsidR="00CA6F67">
      <w:pPr>
        <w:jc w:val="both"/>
      </w:pPr>
    </w:p>
    <w:p w:rsidRDefault="00C636F5" w:rsidP="000872DD" w:rsidR="00C636F5">
      <w:pPr>
        <w:jc w:val="center"/>
      </w:pPr>
      <w:r>
        <w:t>Obrazloženje</w:t>
      </w:r>
    </w:p>
    <w:p w:rsidRDefault="00C636F5" w:rsidP="000872DD" w:rsidR="00C636F5">
      <w:pPr>
        <w:jc w:val="both"/>
      </w:pPr>
    </w:p>
    <w:p w:rsidRDefault="000872DD" w:rsidP="00564020" w:rsidR="00E24146">
      <w:pPr>
        <w:ind w:firstLine="708"/>
        <w:jc w:val="both"/>
      </w:pPr>
      <w:r>
        <w:t xml:space="preserve">           </w:t>
      </w:r>
      <w:r w:rsidR="00564020">
        <w:t>Članu</w:t>
      </w:r>
      <w:r w:rsidR="00C636F5">
        <w:t xml:space="preserve"> Odbora vjerovnika</w:t>
      </w:r>
      <w:r w:rsidR="00564020">
        <w:t xml:space="preserve"> stečajnog dužnika podnio je zahtjev da se odredi naknada troškova</w:t>
      </w:r>
      <w:r w:rsidR="00465305">
        <w:t xml:space="preserve"> koje je imao</w:t>
      </w:r>
      <w:r w:rsidR="00564020">
        <w:t xml:space="preserve"> zbog sudjelovanja u radu četiri sjednice </w:t>
      </w:r>
      <w:r w:rsidR="00465305">
        <w:t xml:space="preserve">Odbora </w:t>
      </w:r>
      <w:r w:rsidR="00564020">
        <w:t>vjerovnika dana 02.</w:t>
      </w:r>
      <w:r w:rsidR="00AE0F99">
        <w:t xml:space="preserve"> </w:t>
      </w:r>
      <w:r w:rsidR="00564020">
        <w:t>lipnja 2014.</w:t>
      </w:r>
      <w:r w:rsidR="00AE0F99">
        <w:t xml:space="preserve"> </w:t>
      </w:r>
      <w:r w:rsidR="00564020">
        <w:t>godine, 06.</w:t>
      </w:r>
      <w:r w:rsidR="00AE0F99">
        <w:t xml:space="preserve"> </w:t>
      </w:r>
      <w:r w:rsidR="00564020">
        <w:t>listopada 2014.</w:t>
      </w:r>
      <w:r w:rsidR="00AE0F99">
        <w:t xml:space="preserve"> </w:t>
      </w:r>
      <w:r w:rsidR="00564020">
        <w:t>godine, 19.</w:t>
      </w:r>
      <w:r w:rsidR="00AE0F99">
        <w:t xml:space="preserve"> </w:t>
      </w:r>
      <w:r w:rsidR="00564020">
        <w:t>studenog 2014.</w:t>
      </w:r>
      <w:r w:rsidR="00AE0F99">
        <w:t xml:space="preserve"> </w:t>
      </w:r>
      <w:r w:rsidR="00564020">
        <w:t>godine i 30.</w:t>
      </w:r>
      <w:r w:rsidR="00AE0F99">
        <w:t xml:space="preserve"> </w:t>
      </w:r>
      <w:r w:rsidR="00564020">
        <w:t>kolovoza 2016.</w:t>
      </w:r>
      <w:r w:rsidR="00AE0F99">
        <w:t xml:space="preserve"> </w:t>
      </w:r>
      <w:r w:rsidR="00564020">
        <w:t xml:space="preserve">godine, a </w:t>
      </w:r>
      <w:r w:rsidR="00AE0F99">
        <w:t>zahtjevu</w:t>
      </w:r>
      <w:r w:rsidR="00564020">
        <w:t xml:space="preserve"> je priložio putne naloge.</w:t>
      </w:r>
    </w:p>
    <w:p w:rsidRDefault="00564020" w:rsidP="00AE0F99" w:rsidR="00C636F5">
      <w:pPr>
        <w:ind w:firstLine="708"/>
        <w:jc w:val="both"/>
      </w:pPr>
      <w:r>
        <w:tab/>
        <w:t xml:space="preserve">Kako je član Odbora vjerovnika Marko Mimić sudjelovao u radu četiri sjednice Odbora vjerovnika, a iz putnih naloga je vidljiv broj prijeđenih kilometara od mjesta stanovanja do mjesta održavanja sjednica </w:t>
      </w:r>
      <w:r w:rsidR="00AE0F99">
        <w:t>i</w:t>
      </w:r>
      <w:r>
        <w:t xml:space="preserve"> cijena</w:t>
      </w:r>
      <w:r w:rsidR="00AE0F99">
        <w:t xml:space="preserve"> goriva po prijeđenom kilometru to je na temelju </w:t>
      </w:r>
      <w:r w:rsidR="00C636F5">
        <w:t xml:space="preserve">odredbe čl. </w:t>
      </w:r>
      <w:r w:rsidR="00D63394">
        <w:t>102</w:t>
      </w:r>
      <w:r w:rsidR="00C636F5">
        <w:t xml:space="preserve">. Stečajnog zakona (NN </w:t>
      </w:r>
      <w:r w:rsidR="00D63394">
        <w:t>71</w:t>
      </w:r>
      <w:r w:rsidR="00C636F5">
        <w:t>/</w:t>
      </w:r>
      <w:r w:rsidR="00D63394">
        <w:t>15</w:t>
      </w:r>
      <w:r w:rsidR="00C636F5">
        <w:t>)</w:t>
      </w:r>
      <w:r w:rsidR="00D63394" w:rsidRPr="00D63394">
        <w:t xml:space="preserve">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D63394" w:rsidRPr="00D63394">
          <w:t>441. st</w:t>
        </w:r>
      </w:smartTag>
      <w:r w:rsidR="00D63394" w:rsidRPr="00D63394">
        <w:t xml:space="preserve">. </w:t>
      </w:r>
      <w:r w:rsidR="00D63394">
        <w:t xml:space="preserve">2. Stečajnog zakona </w:t>
      </w:r>
      <w:r w:rsidR="00C636F5">
        <w:t xml:space="preserve">odlučeno kao u </w:t>
      </w:r>
      <w:r w:rsidR="00AE0F99">
        <w:t>točci I izreke</w:t>
      </w:r>
      <w:r w:rsidR="00D63394">
        <w:t xml:space="preserve"> </w:t>
      </w:r>
      <w:r w:rsidR="00C636F5">
        <w:t>rješenja.</w:t>
      </w:r>
    </w:p>
    <w:p w:rsidRDefault="00AE0F99" w:rsidP="00AE0F99" w:rsidR="00AE0F99">
      <w:pPr>
        <w:ind w:firstLine="708"/>
        <w:jc w:val="both"/>
      </w:pPr>
    </w:p>
    <w:p w:rsidRDefault="00AE0F99" w:rsidP="00AE0F99" w:rsidR="00AE0F99">
      <w:pPr>
        <w:ind w:firstLine="708"/>
        <w:jc w:val="both"/>
      </w:pPr>
    </w:p>
    <w:p w:rsidRDefault="00AE0F99" w:rsidP="00AE0F99" w:rsidR="00AE0F99">
      <w:pPr>
        <w:ind w:firstLine="708"/>
        <w:jc w:val="right"/>
        <w:rPr>
          <w:b/>
        </w:rPr>
      </w:pPr>
      <w:r w:rsidRPr="00AE0F99">
        <w:rPr>
          <w:b/>
        </w:rPr>
        <w:lastRenderedPageBreak/>
        <w:t>Broj: 7/St-1074/2013-247</w:t>
      </w:r>
    </w:p>
    <w:p w:rsidRDefault="00AE0F99" w:rsidP="00AE0F99" w:rsidR="00AE0F99">
      <w:pPr>
        <w:ind w:firstLine="708"/>
        <w:jc w:val="right"/>
        <w:rPr>
          <w:b/>
        </w:rPr>
      </w:pPr>
    </w:p>
    <w:p w:rsidRDefault="00AE0F99" w:rsidP="00AE0F99" w:rsidR="00AE0F99">
      <w:pPr>
        <w:jc w:val="both"/>
      </w:pPr>
      <w:r>
        <w:t xml:space="preserve">                         S obzirom da </w:t>
      </w:r>
      <w:r w:rsidR="00465305">
        <w:t>član Odbora vjerovnika Marko Mimić</w:t>
      </w:r>
      <w:r>
        <w:t xml:space="preserve"> nije</w:t>
      </w:r>
      <w:r w:rsidR="00465305">
        <w:t xml:space="preserve"> uz putne</w:t>
      </w:r>
      <w:r>
        <w:t xml:space="preserve"> </w:t>
      </w:r>
      <w:r w:rsidR="00465305">
        <w:t xml:space="preserve">naloge </w:t>
      </w:r>
      <w:r>
        <w:t>dostavi</w:t>
      </w:r>
      <w:r w:rsidR="00465305">
        <w:t>o i dokaz</w:t>
      </w:r>
      <w:r>
        <w:t xml:space="preserve"> da je platio cestarinu</w:t>
      </w:r>
      <w:r w:rsidR="00465305">
        <w:t>,</w:t>
      </w:r>
      <w:r>
        <w:t xml:space="preserve"> to je valjalo odbiti zahtjev za naknadu troškova po ovoj osnovi te je na temelju odredbe čl.102 st. 4 odlučeno kao u točci II. izreke rješenja.</w:t>
      </w:r>
    </w:p>
    <w:p w:rsidRDefault="00C636F5" w:rsidP="000872DD" w:rsidR="00C636F5">
      <w:pPr>
        <w:jc w:val="both"/>
      </w:pPr>
    </w:p>
    <w:p w:rsidRDefault="00D000FE" w:rsidP="00BC0F6A" w:rsidR="00DA104B">
      <w:pPr>
        <w:ind w:firstLine="708" w:left="708"/>
        <w:jc w:val="both"/>
      </w:pPr>
      <w:r>
        <w:t xml:space="preserve">U Slavonskom Brodu, </w:t>
      </w:r>
      <w:r w:rsidR="00F46B4E">
        <w:t>07</w:t>
      </w:r>
      <w:r w:rsidR="00CA6F67">
        <w:t>.</w:t>
      </w:r>
      <w:r w:rsidR="00F46B4E">
        <w:t>veljače</w:t>
      </w:r>
      <w:r w:rsidR="00BA56B0">
        <w:t xml:space="preserve"> </w:t>
      </w:r>
      <w:r w:rsidR="00CA6F67">
        <w:t>201</w:t>
      </w:r>
      <w:r w:rsidR="00F46B4E">
        <w:t>7</w:t>
      </w:r>
      <w:r w:rsidR="00C636F5">
        <w:t>. godine</w:t>
      </w:r>
    </w:p>
    <w:p w:rsidRDefault="00D000FE" w:rsidP="00BC0F6A" w:rsidR="00D000FE">
      <w:pPr>
        <w:ind w:firstLine="708" w:left="708"/>
        <w:jc w:val="both"/>
      </w:pPr>
    </w:p>
    <w:p w:rsidRDefault="00446889" w:rsidP="006632B2" w:rsidR="006632B2">
      <w:pPr>
        <w:ind w:firstLine="708" w:left="4248"/>
        <w:jc w:val="both"/>
      </w:pPr>
      <w:r>
        <w:t xml:space="preserve">   </w:t>
      </w:r>
      <w:r w:rsidR="006A3404">
        <w:t xml:space="preserve">     </w:t>
      </w:r>
      <w:r w:rsidR="00BC0F6A">
        <w:t xml:space="preserve"> </w:t>
      </w:r>
      <w:r w:rsidR="006A3404">
        <w:t xml:space="preserve">       </w:t>
      </w:r>
      <w:r w:rsidR="00F07868">
        <w:t xml:space="preserve"> </w:t>
      </w:r>
      <w:r w:rsidR="006A3404">
        <w:t xml:space="preserve"> </w:t>
      </w:r>
      <w:r w:rsidR="0038799B">
        <w:t xml:space="preserve"> </w:t>
      </w:r>
      <w:r w:rsidR="00C636F5">
        <w:t>Stečajna sutkinja:</w:t>
      </w:r>
    </w:p>
    <w:p w:rsidRDefault="006632B2" w:rsidP="00CA6F67" w:rsidR="00BC0F6A">
      <w:pPr>
        <w:ind w:firstLine="708" w:left="4248"/>
        <w:jc w:val="both"/>
      </w:pPr>
      <w:r>
        <w:t xml:space="preserve">            </w:t>
      </w:r>
      <w:r w:rsidR="00282E64">
        <w:t xml:space="preserve">  </w:t>
      </w:r>
      <w:r w:rsidR="003A0D95">
        <w:t xml:space="preserve">  </w:t>
      </w:r>
      <w:r w:rsidR="00DA104B">
        <w:t xml:space="preserve">   </w:t>
      </w:r>
      <w:r w:rsidR="00F46B4E">
        <w:t xml:space="preserve">    </w:t>
      </w:r>
      <w:r w:rsidR="00C636F5">
        <w:t>Mirna Vujčić</w:t>
      </w:r>
      <w:r w:rsidR="00F834F0">
        <w:t xml:space="preserve"> </w:t>
      </w:r>
    </w:p>
    <w:p w:rsidRDefault="00F07868" w:rsidP="00F07868" w:rsidR="00F07868">
      <w:pPr>
        <w:jc w:val="both"/>
      </w:pPr>
      <w:r>
        <w:t xml:space="preserve">                                                                           </w:t>
      </w:r>
    </w:p>
    <w:p w:rsidRDefault="00B51496" w:rsidP="00CD4ED8" w:rsidR="00B51496">
      <w:pPr>
        <w:jc w:val="both"/>
        <w:rPr>
          <w:b/>
          <w:sz w:val="20"/>
          <w:szCs w:val="20"/>
        </w:rPr>
      </w:pPr>
    </w:p>
    <w:p w:rsidRDefault="00B51496" w:rsidP="00CD4ED8" w:rsidR="00B51496">
      <w:pPr>
        <w:jc w:val="both"/>
        <w:rPr>
          <w:b/>
          <w:sz w:val="20"/>
          <w:szCs w:val="20"/>
        </w:rPr>
      </w:pPr>
    </w:p>
    <w:p w:rsidRDefault="00C47E62" w:rsidP="00C47E62" w:rsidR="00C47E62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C47E62" w:rsidP="00C47E62" w:rsidR="00C47E62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</w:t>
      </w:r>
      <w:r w:rsidR="00BA0172">
        <w:rPr>
          <w:sz w:val="20"/>
          <w:szCs w:val="20"/>
        </w:rPr>
        <w:t>svi članovi Odbora</w:t>
      </w:r>
      <w:r w:rsidRPr="00F55CA1">
        <w:rPr>
          <w:sz w:val="20"/>
          <w:szCs w:val="20"/>
        </w:rPr>
        <w:t xml:space="preserve"> </w:t>
      </w:r>
    </w:p>
    <w:p w:rsidRDefault="00C47E62" w:rsidP="00C47E62" w:rsidR="00C47E62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</w:t>
      </w:r>
      <w:r w:rsidR="00BA0172">
        <w:rPr>
          <w:sz w:val="20"/>
          <w:szCs w:val="20"/>
        </w:rPr>
        <w:t>a</w:t>
      </w:r>
      <w:r w:rsidRPr="00F55CA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C47E62" w:rsidP="00C47E62" w:rsidR="00C47E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objave 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C47E62" w:rsidP="00C47E62" w:rsidR="00C47E62" w:rsidRPr="00FA0249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EE0413" w:rsidP="000872DD" w:rsidR="00EE0413">
      <w:pPr>
        <w:jc w:val="both"/>
      </w:pPr>
    </w:p>
    <w:p w:rsidRDefault="00C47E62" w:rsidP="000872DD" w:rsidR="00C47E62">
      <w:pPr>
        <w:jc w:val="both"/>
      </w:pPr>
    </w:p>
    <w:p w:rsidRDefault="00092ED0" w:rsidP="000872DD" w:rsidR="00092ED0">
      <w:pPr>
        <w:jc w:val="both"/>
      </w:pPr>
    </w:p>
    <w:p w:rsidRDefault="00DD68D2" w:rsidP="000872DD" w:rsidR="00DD68D2">
      <w:pPr>
        <w:jc w:val="both"/>
      </w:pPr>
    </w:p>
    <w:p w:rsidRDefault="00C636F5" w:rsidP="000872DD" w:rsidR="00C636F5">
      <w:pPr>
        <w:jc w:val="both"/>
      </w:pPr>
      <w:r>
        <w:t>DNA:</w:t>
      </w:r>
    </w:p>
    <w:p w:rsidRDefault="00C636F5" w:rsidP="000872DD" w:rsidR="00C636F5">
      <w:pPr>
        <w:jc w:val="both"/>
      </w:pPr>
      <w:r>
        <w:t>1. Rješenje nepravomoćno</w:t>
      </w:r>
    </w:p>
    <w:p w:rsidRDefault="00C636F5" w:rsidP="000872DD" w:rsidR="00C47E62">
      <w:pPr>
        <w:jc w:val="both"/>
      </w:pPr>
      <w:r>
        <w:t xml:space="preserve">2. </w:t>
      </w:r>
      <w:r w:rsidR="00C47E62">
        <w:t xml:space="preserve">Objaviti na mrežnoj stranici e-Oglasna ploča sudova, </w:t>
      </w:r>
    </w:p>
    <w:p w:rsidRDefault="00C47E62" w:rsidP="000872DD" w:rsidR="00C636F5">
      <w:pPr>
        <w:jc w:val="both"/>
      </w:pPr>
      <w:r>
        <w:t>te d</w:t>
      </w:r>
      <w:r w:rsidR="00C636F5">
        <w:t xml:space="preserve">ostaviti </w:t>
      </w:r>
      <w:r>
        <w:t>:</w:t>
      </w:r>
    </w:p>
    <w:p w:rsidRDefault="008A4722" w:rsidP="000872DD" w:rsidR="008A4722">
      <w:pPr>
        <w:jc w:val="both"/>
      </w:pPr>
      <w:r>
        <w:t>Stečajnom upravitelju</w:t>
      </w:r>
    </w:p>
    <w:p w:rsidRDefault="00F21545" w:rsidP="000872DD" w:rsidR="00C636F5">
      <w:pPr>
        <w:jc w:val="both"/>
      </w:pPr>
      <w:r>
        <w:t>3. Kalendar 15</w:t>
      </w:r>
      <w:r w:rsidR="00C636F5">
        <w:t xml:space="preserve"> dana</w:t>
      </w:r>
    </w:p>
    <w:p w:rsidRDefault="00C636F5" w:rsidP="000872DD" w:rsidR="00C636F5">
      <w:pPr>
        <w:jc w:val="both"/>
      </w:pPr>
    </w:p>
    <w:sectPr w:rsidSect="00092ED0" w:rsidR="00C636F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A85" w:rsidR="00673A85">
      <w:r>
        <w:separator/>
      </w:r>
    </w:p>
  </w:endnote>
  <w:endnote w:id="0" w:type="continuationSeparator">
    <w:p w:rsidRDefault="00673A85" w:rsidR="00673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A85" w:rsidR="00673A85">
      <w:r>
        <w:separator/>
      </w:r>
    </w:p>
  </w:footnote>
  <w:footnote w:id="0" w:type="continuationSeparator">
    <w:p w:rsidRDefault="00673A85" w:rsidR="00673A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A16" w:rsidP="00B0130E" w:rsidR="00E00A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0A16" w:rsidR="00E00A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A16" w:rsidP="00B0130E" w:rsidR="00E00A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A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00A16" w:rsidR="00E00A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6597B"/>
    <w:multiLevelType w:val="hybridMultilevel"/>
    <w:tmpl w:val="C55AC3DE"/>
    <w:lvl w:tplc="525CF306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14041061"/>
    <w:multiLevelType w:val="hybridMultilevel"/>
    <w:tmpl w:val="CC0A49D4"/>
    <w:lvl w:tplc="89B21DA6" w:ilvl="0">
      <w:start w:val="1"/>
      <w:numFmt w:val="upperRoman"/>
      <w:lvlText w:val="%1."/>
      <w:lvlJc w:val="left"/>
      <w:pPr>
        <w:ind w:hanging="720" w:left="22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68"/>
      </w:pPr>
    </w:lvl>
    <w:lvl w:tentative="true" w:tplc="041A001B" w:ilvl="2">
      <w:start w:val="1"/>
      <w:numFmt w:val="lowerRoman"/>
      <w:lvlText w:val="%3."/>
      <w:lvlJc w:val="right"/>
      <w:pPr>
        <w:ind w:hanging="180" w:left="3288"/>
      </w:pPr>
    </w:lvl>
    <w:lvl w:tentative="true" w:tplc="041A000F" w:ilvl="3">
      <w:start w:val="1"/>
      <w:numFmt w:val="decimal"/>
      <w:lvlText w:val="%4."/>
      <w:lvlJc w:val="left"/>
      <w:pPr>
        <w:ind w:hanging="360" w:left="4008"/>
      </w:pPr>
    </w:lvl>
    <w:lvl w:tentative="true" w:tplc="041A0019" w:ilvl="4">
      <w:start w:val="1"/>
      <w:numFmt w:val="lowerLetter"/>
      <w:lvlText w:val="%5."/>
      <w:lvlJc w:val="left"/>
      <w:pPr>
        <w:ind w:hanging="360" w:left="4728"/>
      </w:pPr>
    </w:lvl>
    <w:lvl w:tentative="true" w:tplc="041A001B" w:ilvl="5">
      <w:start w:val="1"/>
      <w:numFmt w:val="lowerRoman"/>
      <w:lvlText w:val="%6."/>
      <w:lvlJc w:val="right"/>
      <w:pPr>
        <w:ind w:hanging="180" w:left="5448"/>
      </w:pPr>
    </w:lvl>
    <w:lvl w:tentative="true" w:tplc="041A000F" w:ilvl="6">
      <w:start w:val="1"/>
      <w:numFmt w:val="decimal"/>
      <w:lvlText w:val="%7."/>
      <w:lvlJc w:val="left"/>
      <w:pPr>
        <w:ind w:hanging="360" w:left="6168"/>
      </w:pPr>
    </w:lvl>
    <w:lvl w:tentative="true" w:tplc="041A0019" w:ilvl="7">
      <w:start w:val="1"/>
      <w:numFmt w:val="lowerLetter"/>
      <w:lvlText w:val="%8."/>
      <w:lvlJc w:val="left"/>
      <w:pPr>
        <w:ind w:hanging="360" w:left="6888"/>
      </w:pPr>
    </w:lvl>
    <w:lvl w:tentative="true" w:tplc="041A001B" w:ilvl="8">
      <w:start w:val="1"/>
      <w:numFmt w:val="lowerRoman"/>
      <w:lvlText w:val="%9."/>
      <w:lvlJc w:val="right"/>
      <w:pPr>
        <w:ind w:hanging="180" w:left="7608"/>
      </w:pPr>
    </w:lvl>
  </w:abstractNum>
  <w:abstractNum w:abstractNumId="2">
    <w:nsid w:val="2A610F04"/>
    <w:multiLevelType w:val="hybridMultilevel"/>
    <w:tmpl w:val="06960298"/>
    <w:lvl w:tplc="CA36F00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35DE33E0"/>
    <w:multiLevelType w:val="hybridMultilevel"/>
    <w:tmpl w:val="A3904A90"/>
    <w:lvl w:tplc="A29A75FC" w:ilvl="0">
      <w:start w:val="1"/>
      <w:numFmt w:val="upperRoman"/>
      <w:lvlText w:val="%1."/>
      <w:lvlJc w:val="left"/>
      <w:pPr>
        <w:ind w:hanging="720" w:left="22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4">
    <w:nsid w:val="3F8E60BD"/>
    <w:multiLevelType w:val="hybridMultilevel"/>
    <w:tmpl w:val="A8402330"/>
    <w:lvl w:tplc="697087B4" w:ilvl="0">
      <w:start w:val="1"/>
      <w:numFmt w:val="upperRoman"/>
      <w:lvlText w:val="%1."/>
      <w:lvlJc w:val="left"/>
      <w:pPr>
        <w:ind w:hanging="72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754228E4"/>
    <w:multiLevelType w:val="hybridMultilevel"/>
    <w:tmpl w:val="28220E00"/>
    <w:lvl w:tplc="989C3E44" w:ilvl="0">
      <w:start w:val="1"/>
      <w:numFmt w:val="upperRoman"/>
      <w:lvlText w:val="%1."/>
      <w:lvlJc w:val="left"/>
      <w:pPr>
        <w:ind w:hanging="720" w:left="22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6F5"/>
    <w:rsid w:val="000139B4"/>
    <w:rsid w:val="000774B4"/>
    <w:rsid w:val="000872DD"/>
    <w:rsid w:val="00092ED0"/>
    <w:rsid w:val="000E4292"/>
    <w:rsid w:val="001301A0"/>
    <w:rsid w:val="001762A6"/>
    <w:rsid w:val="0018673F"/>
    <w:rsid w:val="001A2BA3"/>
    <w:rsid w:val="002010F3"/>
    <w:rsid w:val="00256EC5"/>
    <w:rsid w:val="00264DCE"/>
    <w:rsid w:val="0027464C"/>
    <w:rsid w:val="00282E64"/>
    <w:rsid w:val="002B35C8"/>
    <w:rsid w:val="002D7CA9"/>
    <w:rsid w:val="003417DB"/>
    <w:rsid w:val="00345B95"/>
    <w:rsid w:val="0035694E"/>
    <w:rsid w:val="0038799B"/>
    <w:rsid w:val="00396C1B"/>
    <w:rsid w:val="003A0D95"/>
    <w:rsid w:val="003B2D7E"/>
    <w:rsid w:val="003D5FE0"/>
    <w:rsid w:val="003D7296"/>
    <w:rsid w:val="0042406E"/>
    <w:rsid w:val="00446889"/>
    <w:rsid w:val="0044758B"/>
    <w:rsid w:val="0044763D"/>
    <w:rsid w:val="00465305"/>
    <w:rsid w:val="004B4BDA"/>
    <w:rsid w:val="004F2C16"/>
    <w:rsid w:val="00524AE7"/>
    <w:rsid w:val="0052768C"/>
    <w:rsid w:val="00564020"/>
    <w:rsid w:val="00577617"/>
    <w:rsid w:val="005D4693"/>
    <w:rsid w:val="006421C5"/>
    <w:rsid w:val="006632B2"/>
    <w:rsid w:val="00673A85"/>
    <w:rsid w:val="006A3404"/>
    <w:rsid w:val="006B61EA"/>
    <w:rsid w:val="006C4267"/>
    <w:rsid w:val="006D372D"/>
    <w:rsid w:val="0070544A"/>
    <w:rsid w:val="00712D94"/>
    <w:rsid w:val="007134E5"/>
    <w:rsid w:val="00733045"/>
    <w:rsid w:val="007517CC"/>
    <w:rsid w:val="007718E3"/>
    <w:rsid w:val="00775DFB"/>
    <w:rsid w:val="007A1045"/>
    <w:rsid w:val="007A17FE"/>
    <w:rsid w:val="007C5681"/>
    <w:rsid w:val="00860900"/>
    <w:rsid w:val="00887B40"/>
    <w:rsid w:val="008A0A80"/>
    <w:rsid w:val="008A4722"/>
    <w:rsid w:val="008B603F"/>
    <w:rsid w:val="008C6342"/>
    <w:rsid w:val="008D4C12"/>
    <w:rsid w:val="008E5033"/>
    <w:rsid w:val="00921C84"/>
    <w:rsid w:val="00923772"/>
    <w:rsid w:val="00937C33"/>
    <w:rsid w:val="00970BA7"/>
    <w:rsid w:val="009732BE"/>
    <w:rsid w:val="009B02DF"/>
    <w:rsid w:val="00A13FA9"/>
    <w:rsid w:val="00A1652E"/>
    <w:rsid w:val="00A678EE"/>
    <w:rsid w:val="00AA05B7"/>
    <w:rsid w:val="00AA2AFA"/>
    <w:rsid w:val="00AB5EDF"/>
    <w:rsid w:val="00AC28C3"/>
    <w:rsid w:val="00AE0F99"/>
    <w:rsid w:val="00B0130E"/>
    <w:rsid w:val="00B325D9"/>
    <w:rsid w:val="00B51496"/>
    <w:rsid w:val="00B75BA5"/>
    <w:rsid w:val="00BA0172"/>
    <w:rsid w:val="00BA56B0"/>
    <w:rsid w:val="00BB2903"/>
    <w:rsid w:val="00BC0F6A"/>
    <w:rsid w:val="00BC15BF"/>
    <w:rsid w:val="00C05283"/>
    <w:rsid w:val="00C14BFF"/>
    <w:rsid w:val="00C31851"/>
    <w:rsid w:val="00C47E62"/>
    <w:rsid w:val="00C50BCA"/>
    <w:rsid w:val="00C61A72"/>
    <w:rsid w:val="00C62374"/>
    <w:rsid w:val="00C636F5"/>
    <w:rsid w:val="00C67D02"/>
    <w:rsid w:val="00CA6F67"/>
    <w:rsid w:val="00CB0D68"/>
    <w:rsid w:val="00CD4ED8"/>
    <w:rsid w:val="00CF1298"/>
    <w:rsid w:val="00CF5348"/>
    <w:rsid w:val="00D000FE"/>
    <w:rsid w:val="00D0056F"/>
    <w:rsid w:val="00D43F91"/>
    <w:rsid w:val="00D51574"/>
    <w:rsid w:val="00D63394"/>
    <w:rsid w:val="00DA104B"/>
    <w:rsid w:val="00DA2AC4"/>
    <w:rsid w:val="00DB2B25"/>
    <w:rsid w:val="00DB6ABC"/>
    <w:rsid w:val="00DD68D2"/>
    <w:rsid w:val="00DF0553"/>
    <w:rsid w:val="00E00A16"/>
    <w:rsid w:val="00E24146"/>
    <w:rsid w:val="00E75A39"/>
    <w:rsid w:val="00E80D2E"/>
    <w:rsid w:val="00E872B4"/>
    <w:rsid w:val="00EB3ABE"/>
    <w:rsid w:val="00ED5FD0"/>
    <w:rsid w:val="00EE0413"/>
    <w:rsid w:val="00EE5B4E"/>
    <w:rsid w:val="00EF06DD"/>
    <w:rsid w:val="00F07868"/>
    <w:rsid w:val="00F12C2E"/>
    <w:rsid w:val="00F21545"/>
    <w:rsid w:val="00F21FF8"/>
    <w:rsid w:val="00F41234"/>
    <w:rsid w:val="00F41352"/>
    <w:rsid w:val="00F46B4E"/>
    <w:rsid w:val="00F834F0"/>
    <w:rsid w:val="00F934F3"/>
    <w:rsid w:val="00FC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92ED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2ED0"/>
  </w:style>
  <w:style w:styleId="Tekstbalonia" w:type="paragraph">
    <w:name w:val="Balloon Text"/>
    <w:basedOn w:val="Normal"/>
    <w:link w:val="TekstbaloniaChar"/>
    <w:rsid w:val="00F413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135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5F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92ED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2ED0"/>
  </w:style>
  <w:style w:styleId="Tekstbalonia" w:type="paragraph">
    <w:name w:val="Balloon Text"/>
    <w:basedOn w:val="Normal"/>
    <w:link w:val="TekstbaloniaChar"/>
    <w:rsid w:val="00F413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135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5F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  VI, VII- kod suca.</izvorni_sadrzaj>
    <derivirana_varijabla naziv="DomainObject.Predmet.PrimjedbaSuca_1">I,II,III,IV,V, dio   VI, VII- kod suca.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2202</properties:Characters>
  <properties:Lines>75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2017-02-07T11:48:00Z</dcterms:created>
  <dc:creator>alet</dc:creator>
  <cp:lastModifiedBy>wsadmin</cp:lastModifiedBy>
  <cp:lastPrinted>2017-02-07T12:05:00Z</cp:lastPrinted>
  <dcterms:modified xmlns:xsi="http://www.w3.org/2001/XMLSchema-instance" xsi:type="dcterms:W3CDTF">2017-02-07T12:12:00Z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