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95f4c" w14:paraId="9a95f4c" w:rsidRDefault="00A01C78" w:rsidP="00A01C78" w:rsidR="00A01C78">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A01C78" w:rsidP="00A01C78" w:rsidR="00A01C78">
      <w:pPr>
        <w:spacing w:after="0"/>
        <w:jc w:val="both"/>
      </w:pPr>
      <w:r>
        <w:t xml:space="preserve">       REPUBLIKA HRVATSKA</w:t>
      </w:r>
    </w:p>
    <w:p w:rsidRDefault="00A01C78" w:rsidP="00A01C78" w:rsidR="00A01C78">
      <w:pPr>
        <w:spacing w:after="0"/>
        <w:jc w:val="both"/>
      </w:pPr>
      <w:r>
        <w:rPr>
          <w:lang w:val="pt-BR"/>
        </w:rPr>
        <w:t>TRGOVA</w:t>
      </w:r>
      <w:r>
        <w:t>Č</w:t>
      </w:r>
      <w:r>
        <w:rPr>
          <w:lang w:val="pt-BR"/>
        </w:rPr>
        <w:t>KI SUD U VARA</w:t>
      </w:r>
      <w:r>
        <w:t>Ž</w:t>
      </w:r>
      <w:r>
        <w:rPr>
          <w:lang w:val="pt-BR"/>
        </w:rPr>
        <w:t>DINU</w:t>
      </w:r>
    </w:p>
    <w:p w:rsidRDefault="00A01C78" w:rsidP="00A01C78" w:rsidR="00A01C78" w:rsidRPr="00A01C78">
      <w:pPr>
        <w:spacing w:after="0"/>
        <w:rPr>
          <w:bCs/>
        </w:rPr>
      </w:pPr>
      <w:r>
        <w:t xml:space="preserve">                      </w:t>
      </w:r>
      <w:r>
        <w:rPr>
          <w:lang w:val="pt-BR"/>
        </w:rPr>
        <w:t>B. Radić 2</w:t>
      </w:r>
      <w:r>
        <w:rPr>
          <w:bCs/>
        </w:rPr>
        <w:t xml:space="preserve">   </w:t>
      </w:r>
    </w:p>
    <w:p w:rsidRDefault="00A01C78" w:rsidP="00A01C78" w:rsidR="00A01C78">
      <w:pPr>
        <w:spacing w:after="0"/>
        <w:jc w:val="right"/>
      </w:pPr>
      <w:r>
        <w:t>Poslovni broj:  St-49/15-17</w:t>
      </w:r>
    </w:p>
    <w:p w:rsidRDefault="00A01C78" w:rsidP="00A01C78" w:rsidR="00A01C78">
      <w:pPr>
        <w:spacing w:after="0"/>
      </w:pPr>
    </w:p>
    <w:p w:rsidRDefault="00A01C78" w:rsidP="00A01C78" w:rsidR="00A01C78">
      <w:pPr>
        <w:spacing w:after="0"/>
        <w:jc w:val="center"/>
      </w:pPr>
      <w:r>
        <w:t>R E P U B L I K A   H R V A T S K A</w:t>
      </w:r>
    </w:p>
    <w:p w:rsidRDefault="00A01C78" w:rsidP="00A01C78" w:rsidR="00A01C78">
      <w:pPr>
        <w:spacing w:after="0"/>
        <w:jc w:val="center"/>
      </w:pPr>
    </w:p>
    <w:p w:rsidRDefault="00A01C78" w:rsidP="00A01C78" w:rsidR="00A01C78">
      <w:pPr>
        <w:spacing w:after="0"/>
        <w:jc w:val="center"/>
      </w:pPr>
      <w:r>
        <w:t>R J E Š E N J E</w:t>
      </w:r>
    </w:p>
    <w:p w:rsidRDefault="00A01C78" w:rsidP="00A01C78" w:rsidR="00A01C78">
      <w:pPr>
        <w:spacing w:after="0"/>
        <w:jc w:val="center"/>
      </w:pPr>
    </w:p>
    <w:p w:rsidRDefault="00A01C78" w:rsidP="00A01C78" w:rsidR="00A01C78">
      <w:pPr>
        <w:spacing w:after="0"/>
      </w:pPr>
    </w:p>
    <w:p w:rsidRDefault="00A01C78" w:rsidP="00A01C78" w:rsidR="00A01C78">
      <w:pPr>
        <w:spacing w:after="0"/>
        <w:jc w:val="both"/>
      </w:pPr>
      <w:r>
        <w:tab/>
        <w:t>Trgovački sud u Varaždinu, po sucu toga suda Jasni Lekić, kao stečajnom sucu, u stečajnom postupku nad stečajnim dužnikom itd. trgovina d.o.o. "u stečaju" Lepoglava, Ivana Mažuranića 1, MBS: 070099359, OIB: 75853701497, nakon održanog ispitnog ročišta dana 03. studenog 2015. godine,</w:t>
      </w:r>
    </w:p>
    <w:p w:rsidRDefault="00A01C78" w:rsidP="00A01C78" w:rsidR="00A01C78">
      <w:pPr>
        <w:spacing w:after="0"/>
        <w:jc w:val="both"/>
      </w:pPr>
    </w:p>
    <w:p w:rsidRDefault="00A01C78" w:rsidP="00A01C78" w:rsidR="00A01C78">
      <w:pPr>
        <w:spacing w:after="0"/>
        <w:jc w:val="both"/>
      </w:pPr>
    </w:p>
    <w:p w:rsidRDefault="00A01C78" w:rsidP="00A01C78" w:rsidR="00A01C78">
      <w:pPr>
        <w:spacing w:after="0"/>
        <w:jc w:val="center"/>
      </w:pPr>
      <w:r>
        <w:t>r i j e š i o   j e</w:t>
      </w:r>
    </w:p>
    <w:p w:rsidRDefault="00A01C78" w:rsidP="00A01C78" w:rsidR="00A01C78">
      <w:pPr>
        <w:spacing w:after="0"/>
        <w:jc w:val="center"/>
      </w:pPr>
    </w:p>
    <w:p w:rsidRDefault="00A01C78" w:rsidP="00A01C78" w:rsidR="00A01C78">
      <w:pPr>
        <w:spacing w:after="0"/>
        <w:jc w:val="center"/>
      </w:pPr>
    </w:p>
    <w:p w:rsidRDefault="00A01C78" w:rsidP="00A01C78" w:rsidR="00A01C78">
      <w:pPr>
        <w:spacing w:after="0"/>
        <w:ind w:left="705"/>
        <w:jc w:val="both"/>
        <w:rPr>
          <w:b/>
        </w:rPr>
      </w:pPr>
      <w:r>
        <w:rPr>
          <w:b/>
        </w:rPr>
        <w:t>I/ Utvrđuju se osnovanim slijedeće tražbine:</w:t>
      </w:r>
    </w:p>
    <w:p w:rsidRDefault="00A01C78" w:rsidP="00A01C78" w:rsidR="00A01C78">
      <w:pPr>
        <w:spacing w:after="0"/>
        <w:jc w:val="both"/>
        <w:rPr>
          <w:b/>
        </w:rPr>
      </w:pPr>
    </w:p>
    <w:p w:rsidRDefault="00A01C78" w:rsidP="00A01C78" w:rsidR="00A01C78">
      <w:pPr>
        <w:spacing w:lineRule="auto" w:line="288" w:after="0"/>
        <w:rPr>
          <w:b/>
          <w:u w:val="single"/>
        </w:rPr>
      </w:pPr>
      <w:r>
        <w:rPr>
          <w:b/>
          <w:u w:val="single"/>
        </w:rPr>
        <w:t xml:space="preserve">I VIŠI ISPLATNI RED </w:t>
      </w:r>
    </w:p>
    <w:p w:rsidRDefault="00A01C78" w:rsidP="00A01C78" w:rsidR="00A01C78">
      <w:pPr>
        <w:spacing w:lineRule="auto" w:line="288" w:after="0"/>
        <w:rPr>
          <w:b/>
          <w:u w:val="single"/>
        </w:rPr>
      </w:pPr>
    </w:p>
    <w:p w:rsidRDefault="00A01C78" w:rsidP="00A01C78" w:rsidR="00A01C78">
      <w:pPr>
        <w:spacing w:after="0"/>
        <w:rPr>
          <w:b/>
        </w:rPr>
      </w:pPr>
      <w:r>
        <w:rPr>
          <w:b/>
          <w:u w:val="single"/>
        </w:rPr>
        <w:t>Red</w:t>
      </w:r>
      <w:r>
        <w:rPr>
          <w:b/>
        </w:rPr>
        <w:t xml:space="preserve">.  </w:t>
      </w:r>
      <w:r>
        <w:rPr>
          <w:b/>
          <w:u w:val="single"/>
        </w:rPr>
        <w:t>NAZIV I ADRESA VJEROVNIKA</w:t>
      </w:r>
      <w:r>
        <w:rPr>
          <w:b/>
        </w:rPr>
        <w:t xml:space="preserve">                         </w:t>
      </w:r>
      <w:r>
        <w:rPr>
          <w:b/>
          <w:u w:val="single"/>
        </w:rPr>
        <w:t>PRIJAVLJENO   PRIZNATO</w:t>
      </w:r>
    </w:p>
    <w:p w:rsidRDefault="00A01C78" w:rsidP="00A01C78" w:rsidR="00A01C78">
      <w:pPr>
        <w:spacing w:after="0"/>
        <w:rPr>
          <w:b/>
          <w:u w:val="single"/>
        </w:rPr>
      </w:pPr>
      <w:r>
        <w:rPr>
          <w:b/>
          <w:u w:val="single"/>
        </w:rPr>
        <w:t>broj</w:t>
      </w:r>
    </w:p>
    <w:p w:rsidRDefault="00A01C78" w:rsidP="00A01C78" w:rsidR="00A01C78">
      <w:pPr>
        <w:tabs>
          <w:tab w:pos="549" w:val="left"/>
          <w:tab w:pos="2628" w:val="left"/>
          <w:tab w:pos="6408" w:val="left"/>
          <w:tab w:pos="7848" w:val="left"/>
        </w:tabs>
        <w:spacing w:after="0"/>
        <w:ind w:left="93"/>
      </w:pPr>
      <w:r>
        <w:t>1.</w:t>
      </w:r>
      <w:r>
        <w:tab/>
        <w:t>Kelemen Marija</w:t>
      </w:r>
      <w:r>
        <w:tab/>
        <w:t xml:space="preserve">Žarovnica </w:t>
      </w:r>
      <w:smartTag w:element="metricconverter" w:uri="urn:schemas-microsoft-com:office:smarttags">
        <w:smartTagPr>
          <w:attr w:val="23F" w:name="ProductID"/>
        </w:smartTagPr>
        <w:r>
          <w:t>23F</w:t>
        </w:r>
      </w:smartTag>
      <w:r>
        <w:t xml:space="preserve">, Lepoglava </w:t>
      </w:r>
      <w:r>
        <w:tab/>
        <w:t>7.233,68</w:t>
      </w:r>
      <w:r>
        <w:tab/>
        <w:t>7.233,68</w:t>
      </w:r>
    </w:p>
    <w:p w:rsidRDefault="00A01C78" w:rsidP="00A01C78" w:rsidR="00A01C78">
      <w:pPr>
        <w:tabs>
          <w:tab w:pos="549" w:val="left"/>
          <w:tab w:pos="2628" w:val="left"/>
          <w:tab w:pos="6408" w:val="left"/>
          <w:tab w:pos="7848" w:val="left"/>
        </w:tabs>
        <w:spacing w:after="0"/>
        <w:ind w:left="93"/>
      </w:pPr>
      <w:r>
        <w:t>2.</w:t>
      </w:r>
      <w:r>
        <w:tab/>
        <w:t>Piskač Suzana</w:t>
      </w:r>
      <w:r>
        <w:tab/>
        <w:t>Stažnjevec 81, Ivanec</w:t>
      </w:r>
      <w:r>
        <w:tab/>
        <w:t>2.197,10</w:t>
      </w:r>
      <w:r>
        <w:tab/>
        <w:t>2.197,10</w:t>
      </w:r>
    </w:p>
    <w:p w:rsidRDefault="00A01C78" w:rsidP="00A01C78" w:rsidR="00A01C78">
      <w:pPr>
        <w:tabs>
          <w:tab w:pos="549" w:val="left"/>
          <w:tab w:pos="2628" w:val="left"/>
          <w:tab w:pos="6408" w:val="left"/>
          <w:tab w:pos="7848" w:val="left"/>
        </w:tabs>
        <w:spacing w:after="0"/>
        <w:ind w:left="93"/>
      </w:pPr>
      <w:r>
        <w:t>3.</w:t>
      </w:r>
      <w:r>
        <w:tab/>
        <w:t xml:space="preserve">Barlek Ljiljana </w:t>
      </w:r>
      <w:r>
        <w:tab/>
        <w:t xml:space="preserve">Očura </w:t>
      </w:r>
      <w:smartTag w:element="metricconverter" w:uri="urn:schemas-microsoft-com:office:smarttags">
        <w:smartTagPr>
          <w:attr w:val="38 C" w:name="ProductID"/>
        </w:smartTagPr>
        <w:r>
          <w:t>38 C</w:t>
        </w:r>
      </w:smartTag>
      <w:r>
        <w:t>, Lepoglava                        10.584,00        10.584,00</w:t>
      </w:r>
    </w:p>
    <w:p w:rsidRDefault="00A01C78" w:rsidP="00A01C78" w:rsidR="00A01C78">
      <w:pPr>
        <w:tabs>
          <w:tab w:pos="549" w:val="left"/>
          <w:tab w:pos="2628" w:val="left"/>
          <w:tab w:pos="6408" w:val="left"/>
          <w:tab w:pos="7848" w:val="left"/>
        </w:tabs>
        <w:spacing w:after="0"/>
        <w:ind w:left="93"/>
      </w:pPr>
      <w:r>
        <w:t>4.</w:t>
      </w:r>
      <w:r>
        <w:tab/>
        <w:t>Biškup Valentina</w:t>
      </w:r>
      <w:r>
        <w:tab/>
        <w:t xml:space="preserve">Trg kralja Tomislava 3, Lepoglava </w:t>
      </w:r>
      <w:r>
        <w:tab/>
        <w:t xml:space="preserve"> 7.147,75</w:t>
      </w:r>
      <w:r>
        <w:tab/>
        <w:t xml:space="preserve"> 7.147,75</w:t>
      </w:r>
    </w:p>
    <w:p w:rsidRDefault="00A01C78" w:rsidP="00A01C78" w:rsidR="00A01C78">
      <w:pPr>
        <w:tabs>
          <w:tab w:pos="549" w:val="left"/>
          <w:tab w:pos="2628" w:val="left"/>
          <w:tab w:pos="6408" w:val="left"/>
          <w:tab w:pos="7848" w:val="left"/>
        </w:tabs>
        <w:spacing w:after="0"/>
        <w:ind w:left="93"/>
      </w:pPr>
      <w:r>
        <w:t>5.</w:t>
      </w:r>
      <w:r>
        <w:tab/>
        <w:t>Blaguški Marija</w:t>
      </w:r>
      <w:r>
        <w:tab/>
        <w:t>Jezerski put 22, Ivanec                         31.911,10        31.911,10</w:t>
      </w:r>
    </w:p>
    <w:p w:rsidRDefault="00A01C78" w:rsidP="00A01C78" w:rsidR="00A01C78">
      <w:pPr>
        <w:tabs>
          <w:tab w:pos="549" w:val="left"/>
          <w:tab w:pos="2628" w:val="left"/>
          <w:tab w:pos="6408" w:val="left"/>
          <w:tab w:pos="7848" w:val="left"/>
        </w:tabs>
        <w:spacing w:after="0"/>
        <w:ind w:left="93"/>
      </w:pPr>
      <w:r>
        <w:t>6.</w:t>
      </w:r>
      <w:r>
        <w:tab/>
        <w:t xml:space="preserve">Blaguški Mirjana </w:t>
      </w:r>
      <w:r>
        <w:tab/>
        <w:t>M. Gupca 3, Ivanec                               10.071,50       10.071,50</w:t>
      </w:r>
    </w:p>
    <w:p w:rsidRDefault="00A01C78" w:rsidP="00A01C78" w:rsidR="00A01C78">
      <w:pPr>
        <w:tabs>
          <w:tab w:pos="549" w:val="left"/>
          <w:tab w:pos="2628" w:val="left"/>
          <w:tab w:pos="6408" w:val="left"/>
          <w:tab w:pos="7848" w:val="left"/>
        </w:tabs>
        <w:spacing w:after="0"/>
        <w:ind w:left="93"/>
      </w:pPr>
      <w:r>
        <w:t>7.</w:t>
      </w:r>
      <w:r>
        <w:tab/>
        <w:t xml:space="preserve">Cuković Blaženka </w:t>
      </w:r>
      <w:r>
        <w:tab/>
        <w:t>Klenovnik 144, Klenovnik</w:t>
      </w:r>
      <w:r>
        <w:tab/>
        <w:t xml:space="preserve">  3.488,00</w:t>
      </w:r>
      <w:r>
        <w:tab/>
        <w:t xml:space="preserve"> 3.488,00</w:t>
      </w:r>
    </w:p>
    <w:p w:rsidRDefault="00A01C78" w:rsidP="00A01C78" w:rsidR="00A01C78">
      <w:pPr>
        <w:tabs>
          <w:tab w:pos="549" w:val="left"/>
          <w:tab w:pos="2628" w:val="left"/>
          <w:tab w:pos="6408" w:val="left"/>
          <w:tab w:pos="7848" w:val="left"/>
        </w:tabs>
        <w:spacing w:after="0"/>
        <w:ind w:left="93"/>
      </w:pPr>
      <w:r>
        <w:t>8.</w:t>
      </w:r>
      <w:r>
        <w:tab/>
        <w:t>Črepinko Vlado</w:t>
      </w:r>
      <w:r>
        <w:tab/>
        <w:t>Donja Voća, Donja Voća</w:t>
      </w:r>
      <w:r>
        <w:tab/>
        <w:t>10.304,00       10.304,00</w:t>
      </w:r>
    </w:p>
    <w:p w:rsidRDefault="00A01C78" w:rsidP="00A01C78" w:rsidR="00A01C78">
      <w:pPr>
        <w:tabs>
          <w:tab w:pos="549" w:val="left"/>
          <w:tab w:pos="2628" w:val="left"/>
          <w:tab w:pos="6408" w:val="left"/>
          <w:tab w:pos="7848" w:val="left"/>
        </w:tabs>
        <w:spacing w:after="0"/>
        <w:ind w:left="93"/>
      </w:pPr>
      <w:r>
        <w:t>9.</w:t>
      </w:r>
      <w:r>
        <w:tab/>
        <w:t xml:space="preserve">Debeljak Snježana </w:t>
      </w:r>
      <w:r>
        <w:tab/>
        <w:t>Donja Voća 38, Donja Voća</w:t>
      </w:r>
      <w:r>
        <w:tab/>
        <w:t xml:space="preserve">  7.058,00</w:t>
      </w:r>
      <w:r>
        <w:tab/>
        <w:t xml:space="preserve"> 7.058,00</w:t>
      </w:r>
    </w:p>
    <w:p w:rsidRDefault="00A01C78" w:rsidP="00A01C78" w:rsidR="00A01C78">
      <w:pPr>
        <w:tabs>
          <w:tab w:pos="549" w:val="left"/>
          <w:tab w:pos="2628" w:val="left"/>
          <w:tab w:pos="6408" w:val="left"/>
          <w:tab w:pos="7848" w:val="left"/>
        </w:tabs>
        <w:spacing w:after="0"/>
        <w:ind w:left="93"/>
      </w:pPr>
      <w:r>
        <w:t>10.</w:t>
      </w:r>
      <w:r>
        <w:tab/>
        <w:t xml:space="preserve">Dolenec Biserka </w:t>
      </w:r>
      <w:r>
        <w:tab/>
        <w:t>Ribić Breg 30, Ivanec</w:t>
      </w:r>
      <w:r>
        <w:tab/>
        <w:t xml:space="preserve">  9.896,00</w:t>
      </w:r>
      <w:r>
        <w:tab/>
        <w:t xml:space="preserve"> 9.896,00</w:t>
      </w:r>
    </w:p>
    <w:p w:rsidRDefault="00A01C78" w:rsidP="00A01C78" w:rsidR="00A01C78">
      <w:pPr>
        <w:tabs>
          <w:tab w:pos="549" w:val="left"/>
          <w:tab w:pos="2628" w:val="left"/>
          <w:tab w:pos="6408" w:val="left"/>
          <w:tab w:pos="7848" w:val="left"/>
        </w:tabs>
        <w:spacing w:after="0"/>
        <w:ind w:left="93"/>
      </w:pPr>
      <w:r>
        <w:t>11.</w:t>
      </w:r>
      <w:r>
        <w:tab/>
        <w:t>Erdec Martina</w:t>
      </w:r>
      <w:r>
        <w:tab/>
        <w:t xml:space="preserve">Crkovec 12A, Lepoglava </w:t>
      </w:r>
      <w:r>
        <w:tab/>
        <w:t xml:space="preserve">  6.724,75</w:t>
      </w:r>
      <w:r>
        <w:tab/>
        <w:t xml:space="preserve">  6.724,75</w:t>
      </w:r>
    </w:p>
    <w:p w:rsidRDefault="00A01C78" w:rsidP="00A01C78" w:rsidR="00A01C78">
      <w:pPr>
        <w:tabs>
          <w:tab w:pos="549" w:val="left"/>
          <w:tab w:pos="2628" w:val="left"/>
          <w:tab w:pos="6408" w:val="left"/>
          <w:tab w:pos="7848" w:val="left"/>
        </w:tabs>
        <w:spacing w:after="0"/>
        <w:ind w:left="93"/>
      </w:pPr>
      <w:r>
        <w:t>12.</w:t>
      </w:r>
      <w:r>
        <w:tab/>
        <w:t>Habek Dražen</w:t>
      </w:r>
      <w:r>
        <w:tab/>
        <w:t>Jerovec 138, Ivanec</w:t>
      </w:r>
      <w:r>
        <w:tab/>
        <w:t>25.072,00</w:t>
      </w:r>
      <w:r>
        <w:tab/>
        <w:t>25.072,00</w:t>
      </w:r>
    </w:p>
    <w:p w:rsidRDefault="00A01C78" w:rsidP="00A01C78" w:rsidR="00A01C78">
      <w:pPr>
        <w:tabs>
          <w:tab w:pos="549" w:val="left"/>
          <w:tab w:pos="2628" w:val="left"/>
          <w:tab w:pos="6408" w:val="left"/>
          <w:tab w:pos="7848" w:val="left"/>
        </w:tabs>
        <w:spacing w:after="0"/>
        <w:ind w:left="93"/>
      </w:pPr>
      <w:r>
        <w:t>13.</w:t>
      </w:r>
      <w:r>
        <w:tab/>
        <w:t>Husnjak Damir</w:t>
      </w:r>
      <w:r>
        <w:tab/>
        <w:t>Žarovnica 22, Lepoglava</w:t>
      </w:r>
      <w:r>
        <w:tab/>
        <w:t>10.408,00</w:t>
      </w:r>
      <w:r>
        <w:tab/>
        <w:t>10.408,00</w:t>
      </w:r>
    </w:p>
    <w:p w:rsidRDefault="00A01C78" w:rsidP="00A01C78" w:rsidR="00A01C78">
      <w:pPr>
        <w:tabs>
          <w:tab w:pos="549" w:val="left"/>
          <w:tab w:pos="2628" w:val="left"/>
          <w:tab w:pos="6408" w:val="left"/>
          <w:tab w:pos="7848" w:val="left"/>
        </w:tabs>
        <w:spacing w:after="0"/>
        <w:ind w:left="93"/>
      </w:pPr>
      <w:r>
        <w:t>14.</w:t>
      </w:r>
      <w:r>
        <w:tab/>
        <w:t>Huzak Đurđica</w:t>
      </w:r>
      <w:r>
        <w:tab/>
        <w:t>Šaša 23, Bednja</w:t>
      </w:r>
      <w:r>
        <w:tab/>
        <w:t>11.439,00</w:t>
      </w:r>
      <w:r>
        <w:tab/>
        <w:t>11.439,00</w:t>
      </w:r>
    </w:p>
    <w:p w:rsidRDefault="00A01C78" w:rsidP="00A01C78" w:rsidR="00A01C78">
      <w:pPr>
        <w:tabs>
          <w:tab w:pos="549" w:val="left"/>
          <w:tab w:pos="2628" w:val="left"/>
          <w:tab w:pos="6408" w:val="left"/>
          <w:tab w:pos="7848" w:val="left"/>
        </w:tabs>
        <w:spacing w:after="0"/>
        <w:ind w:left="93"/>
      </w:pPr>
      <w:r>
        <w:t>15.</w:t>
      </w:r>
      <w:r>
        <w:tab/>
        <w:t xml:space="preserve">Jakopović Diana </w:t>
      </w:r>
      <w:r>
        <w:tab/>
        <w:t>Žarovnica, Lepoglava</w:t>
      </w:r>
      <w:r>
        <w:tab/>
        <w:t>10.075,50</w:t>
      </w:r>
      <w:r>
        <w:tab/>
        <w:t>10.075,50</w:t>
      </w:r>
    </w:p>
    <w:p w:rsidRDefault="00A01C78" w:rsidP="00A01C78" w:rsidR="00A01C78">
      <w:pPr>
        <w:tabs>
          <w:tab w:pos="549" w:val="left"/>
          <w:tab w:pos="2628" w:val="left"/>
          <w:tab w:pos="6408" w:val="left"/>
          <w:tab w:pos="7848" w:val="left"/>
        </w:tabs>
        <w:spacing w:after="0"/>
        <w:ind w:left="93"/>
      </w:pPr>
      <w:r>
        <w:t>16.</w:t>
      </w:r>
      <w:r>
        <w:tab/>
        <w:t xml:space="preserve">Koren Ivanka </w:t>
      </w:r>
      <w:r>
        <w:tab/>
        <w:t>Izidora Poljaka 36, Bednja</w:t>
      </w:r>
      <w:r>
        <w:tab/>
        <w:t>11.044,00</w:t>
      </w:r>
      <w:r>
        <w:tab/>
        <w:t>11.044,00</w:t>
      </w:r>
    </w:p>
    <w:p w:rsidRDefault="00A01C78" w:rsidP="00A01C78" w:rsidR="00A01C78">
      <w:pPr>
        <w:tabs>
          <w:tab w:pos="549" w:val="left"/>
          <w:tab w:pos="2628" w:val="left"/>
          <w:tab w:pos="6408" w:val="left"/>
          <w:tab w:pos="7848" w:val="left"/>
        </w:tabs>
        <w:spacing w:after="0"/>
        <w:ind w:left="93"/>
      </w:pPr>
      <w:r>
        <w:t>17.</w:t>
      </w:r>
      <w:r>
        <w:tab/>
        <w:t>Kos Ankica</w:t>
      </w:r>
      <w:r>
        <w:tab/>
        <w:t xml:space="preserve">Jerovec 150, Ivanec </w:t>
      </w:r>
      <w:r>
        <w:tab/>
        <w:t xml:space="preserve">  7.340,00</w:t>
      </w:r>
      <w:r>
        <w:tab/>
        <w:t xml:space="preserve">  7.340,00</w:t>
      </w:r>
    </w:p>
    <w:p w:rsidRDefault="00A01C78" w:rsidP="00A01C78" w:rsidR="00A01C78">
      <w:pPr>
        <w:tabs>
          <w:tab w:pos="549" w:val="left"/>
          <w:tab w:pos="2628" w:val="left"/>
          <w:tab w:pos="6408" w:val="left"/>
          <w:tab w:pos="7848" w:val="left"/>
        </w:tabs>
        <w:spacing w:after="0"/>
        <w:ind w:left="93"/>
      </w:pPr>
      <w:r>
        <w:t>18.</w:t>
      </w:r>
      <w:r>
        <w:tab/>
        <w:t xml:space="preserve">Kuhar Stjepan </w:t>
      </w:r>
      <w:r>
        <w:tab/>
        <w:t>Šankovica Šaša 11, Bednja</w:t>
      </w:r>
      <w:r>
        <w:tab/>
        <w:t>10.768,70</w:t>
      </w:r>
      <w:r>
        <w:tab/>
        <w:t>10.768,70</w:t>
      </w:r>
    </w:p>
    <w:p w:rsidRDefault="00A01C78" w:rsidP="00A01C78" w:rsidR="00A01C78">
      <w:pPr>
        <w:tabs>
          <w:tab w:pos="549" w:val="left"/>
          <w:tab w:pos="2628" w:val="left"/>
          <w:tab w:pos="6408" w:val="left"/>
          <w:tab w:pos="7848" w:val="left"/>
        </w:tabs>
        <w:spacing w:after="0"/>
        <w:ind w:left="93"/>
      </w:pPr>
      <w:r>
        <w:t>19.</w:t>
      </w:r>
      <w:r>
        <w:tab/>
        <w:t xml:space="preserve">Kušter Sandra </w:t>
      </w:r>
      <w:r>
        <w:tab/>
        <w:t xml:space="preserve">Trg kralja Tomislava 7, Lepoglava </w:t>
      </w:r>
      <w:r>
        <w:tab/>
        <w:t xml:space="preserve">  7.058,00</w:t>
      </w:r>
      <w:r>
        <w:tab/>
        <w:t xml:space="preserve">  7.058,00</w:t>
      </w:r>
    </w:p>
    <w:p w:rsidRDefault="00A01C78" w:rsidP="00A01C78" w:rsidR="00A01C78">
      <w:pPr>
        <w:tabs>
          <w:tab w:pos="549" w:val="left"/>
          <w:tab w:pos="2628" w:val="left"/>
          <w:tab w:pos="6408" w:val="left"/>
          <w:tab w:pos="7848" w:val="left"/>
        </w:tabs>
        <w:spacing w:after="0"/>
        <w:ind w:left="93"/>
      </w:pPr>
      <w:r>
        <w:lastRenderedPageBreak/>
        <w:t>20.</w:t>
      </w:r>
      <w:r>
        <w:tab/>
        <w:t xml:space="preserve">Lonjak Jelena </w:t>
      </w:r>
      <w:r>
        <w:tab/>
        <w:t>Vrbno 53, Bednja</w:t>
      </w:r>
      <w:r>
        <w:tab/>
        <w:t xml:space="preserve">  5.901,50</w:t>
      </w:r>
      <w:r>
        <w:tab/>
        <w:t xml:space="preserve">  5.901,50</w:t>
      </w:r>
    </w:p>
    <w:p w:rsidRDefault="00A01C78" w:rsidP="00A01C78" w:rsidR="00A01C78">
      <w:pPr>
        <w:tabs>
          <w:tab w:pos="549" w:val="left"/>
          <w:tab w:pos="2628" w:val="left"/>
          <w:tab w:pos="6408" w:val="left"/>
          <w:tab w:pos="7848" w:val="left"/>
        </w:tabs>
        <w:spacing w:after="0"/>
        <w:ind w:left="93"/>
      </w:pPr>
      <w:r>
        <w:t>21.</w:t>
      </w:r>
      <w:r>
        <w:tab/>
        <w:t xml:space="preserve">Naglaš Zdenka </w:t>
      </w:r>
      <w:r>
        <w:tab/>
        <w:t>Frankopanska 4, Lepoglava</w:t>
      </w:r>
      <w:r>
        <w:tab/>
        <w:t>12.132,50</w:t>
      </w:r>
      <w:r>
        <w:tab/>
        <w:t>12.132,50</w:t>
      </w:r>
    </w:p>
    <w:p w:rsidRDefault="00A01C78" w:rsidP="00A01C78" w:rsidR="00A01C78">
      <w:pPr>
        <w:tabs>
          <w:tab w:pos="549" w:val="left"/>
          <w:tab w:pos="2628" w:val="left"/>
          <w:tab w:pos="6408" w:val="left"/>
          <w:tab w:pos="7848" w:val="left"/>
        </w:tabs>
        <w:spacing w:after="0"/>
        <w:ind w:left="93"/>
      </w:pPr>
      <w:r>
        <w:t>22.</w:t>
      </w:r>
      <w:r>
        <w:tab/>
        <w:t xml:space="preserve">Pintarić Jelena </w:t>
      </w:r>
      <w:r>
        <w:tab/>
        <w:t xml:space="preserve">Kamenički Vrhovec 24, Lepoglava </w:t>
      </w:r>
      <w:r>
        <w:tab/>
        <w:t xml:space="preserve">  6.602,00</w:t>
      </w:r>
      <w:r>
        <w:tab/>
        <w:t xml:space="preserve">  6.602,00</w:t>
      </w:r>
    </w:p>
    <w:p w:rsidRDefault="00A01C78" w:rsidP="00A01C78" w:rsidR="00A01C78">
      <w:pPr>
        <w:tabs>
          <w:tab w:pos="549" w:val="left"/>
          <w:tab w:pos="2628" w:val="left"/>
          <w:tab w:pos="6408" w:val="left"/>
          <w:tab w:pos="7848" w:val="left"/>
        </w:tabs>
        <w:spacing w:after="0"/>
        <w:ind w:left="93"/>
      </w:pPr>
      <w:r>
        <w:t>23.</w:t>
      </w:r>
      <w:r>
        <w:tab/>
        <w:t>Pintek Zlatan</w:t>
      </w:r>
      <w:r>
        <w:tab/>
        <w:t xml:space="preserve">Ilica </w:t>
      </w:r>
      <w:smartTag w:element="metricconverter" w:uri="urn:schemas-microsoft-com:office:smarttags">
        <w:smartTagPr>
          <w:attr w:val="368 F" w:name="ProductID"/>
        </w:smartTagPr>
        <w:r>
          <w:t>368 F</w:t>
        </w:r>
      </w:smartTag>
      <w:r>
        <w:t>, Zagreb</w:t>
      </w:r>
      <w:r>
        <w:tab/>
        <w:t>10.649,00</w:t>
      </w:r>
      <w:r>
        <w:tab/>
        <w:t>10.649,00</w:t>
      </w:r>
    </w:p>
    <w:p w:rsidRDefault="00A01C78" w:rsidP="00A01C78" w:rsidR="00A01C78">
      <w:pPr>
        <w:tabs>
          <w:tab w:pos="549" w:val="left"/>
          <w:tab w:pos="2628" w:val="left"/>
          <w:tab w:pos="6408" w:val="left"/>
          <w:tab w:pos="7848" w:val="left"/>
        </w:tabs>
        <w:spacing w:after="0"/>
        <w:ind w:left="93"/>
      </w:pPr>
      <w:r>
        <w:t>24.</w:t>
      </w:r>
      <w:r>
        <w:tab/>
        <w:t>Rešetar Jasenka</w:t>
      </w:r>
      <w:r>
        <w:tab/>
        <w:t>Ivanuševec bb, Ivanec</w:t>
      </w:r>
      <w:r>
        <w:tab/>
        <w:t>11.156,50</w:t>
      </w:r>
      <w:r>
        <w:tab/>
        <w:t>11.156,50</w:t>
      </w:r>
    </w:p>
    <w:p w:rsidRDefault="00A01C78" w:rsidP="00A01C78" w:rsidR="00A01C78">
      <w:pPr>
        <w:tabs>
          <w:tab w:pos="549" w:val="left"/>
          <w:tab w:pos="2628" w:val="left"/>
          <w:tab w:pos="6408" w:val="left"/>
          <w:tab w:pos="7848" w:val="left"/>
        </w:tabs>
        <w:spacing w:after="0"/>
        <w:ind w:left="93"/>
      </w:pPr>
      <w:r>
        <w:t>25.</w:t>
      </w:r>
      <w:r>
        <w:tab/>
        <w:t xml:space="preserve">Smrečki Valentina </w:t>
      </w:r>
      <w:r>
        <w:tab/>
        <w:t>Ježovec Donji 3A, Bednja</w:t>
      </w:r>
      <w:r>
        <w:tab/>
        <w:t>11.620,00</w:t>
      </w:r>
      <w:r>
        <w:tab/>
        <w:t>11.620,00</w:t>
      </w:r>
    </w:p>
    <w:p w:rsidRDefault="00A01C78" w:rsidP="00A01C78" w:rsidR="00A01C78">
      <w:pPr>
        <w:tabs>
          <w:tab w:pos="549" w:val="left"/>
          <w:tab w:pos="2628" w:val="left"/>
          <w:tab w:pos="6408" w:val="left"/>
          <w:tab w:pos="7848" w:val="left"/>
        </w:tabs>
        <w:spacing w:after="0"/>
        <w:ind w:left="93"/>
      </w:pPr>
      <w:r>
        <w:t>26.</w:t>
      </w:r>
      <w:r>
        <w:tab/>
        <w:t xml:space="preserve">Strupar Marica </w:t>
      </w:r>
      <w:r>
        <w:tab/>
        <w:t xml:space="preserve">Žarovnica </w:t>
      </w:r>
      <w:smartTag w:element="metricconverter" w:uri="urn:schemas-microsoft-com:office:smarttags">
        <w:smartTagPr>
          <w:attr w:val="4C" w:name="ProductID"/>
        </w:smartTagPr>
        <w:r>
          <w:t>4C</w:t>
        </w:r>
      </w:smartTag>
      <w:r>
        <w:t xml:space="preserve">, Lepoglava </w:t>
      </w:r>
      <w:r>
        <w:tab/>
        <w:t>11.223,50</w:t>
      </w:r>
      <w:r>
        <w:tab/>
        <w:t>11.223,50</w:t>
      </w:r>
    </w:p>
    <w:p w:rsidRDefault="00A01C78" w:rsidP="00A01C78" w:rsidR="00A01C78">
      <w:pPr>
        <w:tabs>
          <w:tab w:pos="549" w:val="left"/>
          <w:tab w:pos="2628" w:val="left"/>
          <w:tab w:pos="6408" w:val="left"/>
          <w:tab w:pos="7848" w:val="left"/>
        </w:tabs>
        <w:spacing w:after="0"/>
        <w:ind w:left="93"/>
      </w:pPr>
      <w:r>
        <w:t>27.</w:t>
      </w:r>
      <w:r>
        <w:tab/>
        <w:t>Strupar Nadica</w:t>
      </w:r>
      <w:r>
        <w:tab/>
        <w:t>Kameničko Podgorje 44, Lepoglava</w:t>
      </w:r>
      <w:r>
        <w:tab/>
        <w:t>10.192,00</w:t>
      </w:r>
      <w:r>
        <w:tab/>
        <w:t>10.192,00</w:t>
      </w:r>
    </w:p>
    <w:p w:rsidRDefault="00A01C78" w:rsidP="00A01C78" w:rsidR="00A01C78">
      <w:pPr>
        <w:tabs>
          <w:tab w:pos="549" w:val="left"/>
          <w:tab w:pos="2628" w:val="left"/>
          <w:tab w:pos="6408" w:val="left"/>
          <w:tab w:pos="7848" w:val="left"/>
        </w:tabs>
        <w:spacing w:after="0"/>
        <w:ind w:left="93"/>
      </w:pPr>
      <w:r>
        <w:t>28.</w:t>
      </w:r>
      <w:r>
        <w:tab/>
        <w:t xml:space="preserve">Šenjuk Dubravka </w:t>
      </w:r>
      <w:r>
        <w:tab/>
        <w:t xml:space="preserve">Gečkovec 4A, Ivanec </w:t>
      </w:r>
      <w:r>
        <w:tab/>
        <w:t xml:space="preserve">  8.950,75</w:t>
      </w:r>
      <w:r>
        <w:tab/>
        <w:t xml:space="preserve">  8.950,75</w:t>
      </w:r>
    </w:p>
    <w:p w:rsidRDefault="00A01C78" w:rsidP="00A01C78" w:rsidR="00A01C78">
      <w:pPr>
        <w:tabs>
          <w:tab w:pos="549" w:val="left"/>
          <w:tab w:pos="2628" w:val="left"/>
          <w:tab w:pos="6408" w:val="left"/>
          <w:tab w:pos="7848" w:val="left"/>
        </w:tabs>
        <w:spacing w:after="0"/>
        <w:ind w:left="93"/>
      </w:pPr>
      <w:r>
        <w:t>29.</w:t>
      </w:r>
      <w:r>
        <w:tab/>
        <w:t>Šoštar Drago</w:t>
      </w:r>
      <w:r>
        <w:tab/>
        <w:t>Matije Gupca 24B, Ivanec</w:t>
      </w:r>
      <w:r>
        <w:tab/>
        <w:t xml:space="preserve">  9.424,00</w:t>
      </w:r>
      <w:r>
        <w:tab/>
        <w:t xml:space="preserve">  9.424,00</w:t>
      </w:r>
    </w:p>
    <w:p w:rsidRDefault="00A01C78" w:rsidP="00A01C78" w:rsidR="00A01C78">
      <w:pPr>
        <w:tabs>
          <w:tab w:pos="549" w:val="left"/>
          <w:tab w:pos="2628" w:val="left"/>
          <w:tab w:pos="6408" w:val="left"/>
          <w:tab w:pos="7848" w:val="left"/>
        </w:tabs>
        <w:spacing w:after="0"/>
        <w:ind w:left="93"/>
      </w:pPr>
      <w:r>
        <w:t>30.</w:t>
      </w:r>
      <w:r>
        <w:tab/>
        <w:t xml:space="preserve">Šoštar Ivana </w:t>
      </w:r>
      <w:r>
        <w:tab/>
        <w:t>Matije Gupca 9B, Ivanec</w:t>
      </w:r>
      <w:r>
        <w:tab/>
        <w:t>10.071,50</w:t>
      </w:r>
      <w:r>
        <w:tab/>
        <w:t>10.071,50</w:t>
      </w:r>
    </w:p>
    <w:p w:rsidRDefault="00A01C78" w:rsidP="00A01C78" w:rsidR="00A01C78">
      <w:pPr>
        <w:tabs>
          <w:tab w:pos="549" w:val="left"/>
          <w:tab w:pos="2628" w:val="left"/>
          <w:tab w:pos="6408" w:val="left"/>
          <w:tab w:pos="7848" w:val="left"/>
        </w:tabs>
        <w:spacing w:after="0"/>
        <w:ind w:left="93"/>
      </w:pPr>
      <w:r>
        <w:t>31.</w:t>
      </w:r>
      <w:r>
        <w:tab/>
        <w:t xml:space="preserve">Šoštar Mario </w:t>
      </w:r>
      <w:r>
        <w:tab/>
        <w:t xml:space="preserve">LJ. Gaja 17, Ivanec </w:t>
      </w:r>
      <w:r>
        <w:tab/>
        <w:t xml:space="preserve">  9.584,00</w:t>
      </w:r>
      <w:r>
        <w:tab/>
        <w:t xml:space="preserve">  9.584,00</w:t>
      </w:r>
    </w:p>
    <w:p w:rsidRDefault="00A01C78" w:rsidP="00A01C78" w:rsidR="00A01C78">
      <w:pPr>
        <w:tabs>
          <w:tab w:pos="549" w:val="left"/>
          <w:tab w:pos="2628" w:val="left"/>
          <w:tab w:pos="6408" w:val="left"/>
          <w:tab w:pos="7848" w:val="left"/>
        </w:tabs>
        <w:spacing w:after="0"/>
        <w:ind w:left="93"/>
      </w:pPr>
      <w:r>
        <w:t>32.</w:t>
      </w:r>
      <w:r>
        <w:tab/>
        <w:t xml:space="preserve">Vresk Vesna </w:t>
      </w:r>
      <w:r>
        <w:tab/>
        <w:t>Bedenec 147, Ivanec</w:t>
      </w:r>
      <w:r>
        <w:tab/>
        <w:t>10.116,50</w:t>
      </w:r>
      <w:r>
        <w:tab/>
        <w:t>10.116,50</w:t>
      </w:r>
    </w:p>
    <w:p w:rsidRDefault="00A01C78" w:rsidP="00A01C78" w:rsidR="00A01C78">
      <w:pPr>
        <w:tabs>
          <w:tab w:pos="549" w:val="left"/>
          <w:tab w:pos="2628" w:val="left"/>
          <w:tab w:pos="6408" w:val="left"/>
          <w:tab w:pos="7848" w:val="left"/>
        </w:tabs>
        <w:spacing w:after="0"/>
        <w:ind w:left="93"/>
      </w:pPr>
      <w:r>
        <w:t>33.</w:t>
      </w:r>
      <w:r>
        <w:tab/>
        <w:t>Željezić Andreja</w:t>
      </w:r>
      <w:r>
        <w:tab/>
        <w:t xml:space="preserve">Ribić Breg 30B, Ivanec </w:t>
      </w:r>
      <w:r>
        <w:tab/>
        <w:t xml:space="preserve">  7.514,75</w:t>
      </w:r>
      <w:r>
        <w:tab/>
        <w:t xml:space="preserve">  7.514,75</w:t>
      </w:r>
    </w:p>
    <w:p w:rsidRDefault="00A01C78" w:rsidP="00A01C78" w:rsidR="00A01C78">
      <w:pPr>
        <w:tabs>
          <w:tab w:pos="549" w:val="left"/>
          <w:tab w:pos="2628" w:val="left"/>
          <w:tab w:pos="6408" w:val="left"/>
          <w:tab w:pos="7848" w:val="left"/>
        </w:tabs>
        <w:spacing w:after="0"/>
        <w:ind w:left="93"/>
      </w:pPr>
      <w:r>
        <w:t>34.</w:t>
      </w:r>
      <w:r>
        <w:tab/>
        <w:t xml:space="preserve">Željezić Biserka </w:t>
      </w:r>
      <w:r>
        <w:tab/>
        <w:t xml:space="preserve">Bedenec 106, Ivanec </w:t>
      </w:r>
      <w:r>
        <w:tab/>
        <w:t>10.192,00</w:t>
      </w:r>
      <w:r>
        <w:tab/>
        <w:t>10.192,00</w:t>
      </w:r>
    </w:p>
    <w:p w:rsidRDefault="00A01C78" w:rsidP="00A01C78" w:rsidR="00A01C78">
      <w:pPr>
        <w:tabs>
          <w:tab w:pos="549" w:val="left"/>
          <w:tab w:pos="2628" w:val="left"/>
          <w:tab w:pos="6408" w:val="left"/>
          <w:tab w:pos="7848" w:val="left"/>
        </w:tabs>
        <w:spacing w:after="0"/>
        <w:ind w:left="93"/>
      </w:pPr>
      <w:r>
        <w:t>35.</w:t>
      </w:r>
      <w:r>
        <w:tab/>
        <w:t>Porezna uprava, PU sj.Hrvatska, Ispostava Varaždin              58.184,10</w:t>
      </w:r>
      <w:r>
        <w:tab/>
        <w:t>58.184,10</w:t>
      </w:r>
    </w:p>
    <w:p w:rsidRDefault="00A01C78" w:rsidP="00A01C78" w:rsidR="00A01C78">
      <w:pPr>
        <w:tabs>
          <w:tab w:pos="549" w:val="left"/>
          <w:tab w:pos="2628" w:val="left"/>
          <w:tab w:pos="6408" w:val="left"/>
          <w:tab w:pos="7848" w:val="left"/>
        </w:tabs>
        <w:spacing w:after="0"/>
      </w:pPr>
      <w:r>
        <w:t xml:space="preserve">          zastupano po ŽDO Varaždin</w:t>
      </w:r>
    </w:p>
    <w:p w:rsidRDefault="00A01C78" w:rsidP="00A01C78" w:rsidR="00A01C78">
      <w:pPr>
        <w:tabs>
          <w:tab w:pos="549" w:val="left"/>
          <w:tab w:pos="2628" w:val="left"/>
          <w:tab w:pos="6408" w:val="left"/>
          <w:tab w:pos="7848" w:val="left"/>
        </w:tabs>
        <w:spacing w:after="0"/>
      </w:pPr>
      <w:r>
        <w:tab/>
      </w:r>
      <w:r>
        <w:tab/>
        <w:t> </w:t>
      </w:r>
      <w:r>
        <w:tab/>
        <w:t> </w:t>
      </w:r>
    </w:p>
    <w:p w:rsidRDefault="00A01C78" w:rsidP="00A01C78" w:rsidR="00A01C78">
      <w:pPr>
        <w:tabs>
          <w:tab w:pos="549" w:val="left"/>
          <w:tab w:pos="2628" w:val="left"/>
          <w:tab w:pos="6408" w:val="left"/>
          <w:tab w:pos="7848" w:val="left"/>
        </w:tabs>
        <w:spacing w:after="0"/>
        <w:ind w:left="93"/>
        <w:rPr>
          <w:b/>
          <w:bCs/>
        </w:rPr>
      </w:pPr>
      <w:r>
        <w:rPr>
          <w:b/>
          <w:bCs/>
        </w:rPr>
        <w:t>UKUPNO I VIŠI ISPLATNI RED:                                            403.335,68</w:t>
      </w:r>
      <w:r>
        <w:rPr>
          <w:b/>
          <w:bCs/>
        </w:rPr>
        <w:tab/>
        <w:t>403.335,68</w:t>
      </w:r>
    </w:p>
    <w:p w:rsidRDefault="00A01C78" w:rsidP="00A01C78" w:rsidR="00A01C78">
      <w:pPr>
        <w:tabs>
          <w:tab w:pos="609" w:val="left"/>
          <w:tab w:pos="4428" w:val="left"/>
          <w:tab w:pos="7668" w:val="left"/>
          <w:tab w:pos="9144" w:val="left"/>
        </w:tabs>
        <w:spacing w:after="0"/>
        <w:ind w:left="93"/>
      </w:pPr>
    </w:p>
    <w:p w:rsidRDefault="00A01C78" w:rsidP="00A01C78" w:rsidR="00A01C78">
      <w:pPr>
        <w:spacing w:after="0"/>
        <w:jc w:val="both"/>
        <w:rPr>
          <w:b/>
        </w:rPr>
      </w:pPr>
    </w:p>
    <w:p w:rsidRDefault="00A01C78" w:rsidP="00A01C78" w:rsidR="00A01C78">
      <w:pPr>
        <w:spacing w:lineRule="auto" w:line="288" w:after="0"/>
        <w:rPr>
          <w:b/>
          <w:u w:val="single"/>
        </w:rPr>
      </w:pPr>
      <w:r>
        <w:rPr>
          <w:b/>
          <w:u w:val="single"/>
        </w:rPr>
        <w:t xml:space="preserve">II VIŠI ISPLATNI RED </w:t>
      </w:r>
    </w:p>
    <w:p w:rsidRDefault="00A01C78" w:rsidP="00A01C78" w:rsidR="00A01C78">
      <w:pPr>
        <w:spacing w:after="0"/>
      </w:pPr>
    </w:p>
    <w:p w:rsidRDefault="00A01C78" w:rsidP="00A01C78" w:rsidR="00A01C78">
      <w:pPr>
        <w:spacing w:after="0"/>
        <w:rPr>
          <w:b/>
        </w:rPr>
      </w:pPr>
      <w:r>
        <w:rPr>
          <w:b/>
          <w:u w:val="single"/>
        </w:rPr>
        <w:t>Red</w:t>
      </w:r>
      <w:r>
        <w:rPr>
          <w:b/>
        </w:rPr>
        <w:t xml:space="preserve">.  </w:t>
      </w:r>
      <w:r>
        <w:rPr>
          <w:b/>
          <w:u w:val="single"/>
        </w:rPr>
        <w:t>NAZIV I ADRESA VJEROVNIKA</w:t>
      </w:r>
      <w:r>
        <w:rPr>
          <w:b/>
        </w:rPr>
        <w:t xml:space="preserve">                           </w:t>
      </w:r>
      <w:r>
        <w:rPr>
          <w:b/>
          <w:u w:val="single"/>
        </w:rPr>
        <w:t>PRIJAVLJENO   PRIZNATO</w:t>
      </w:r>
    </w:p>
    <w:p w:rsidRDefault="00A01C78" w:rsidP="00A01C78" w:rsidR="00A01C78">
      <w:pPr>
        <w:spacing w:after="0"/>
        <w:rPr>
          <w:b/>
          <w:u w:val="single"/>
        </w:rPr>
      </w:pPr>
      <w:r>
        <w:rPr>
          <w:b/>
          <w:u w:val="single"/>
        </w:rPr>
        <w:t>broj</w:t>
      </w:r>
    </w:p>
    <w:p w:rsidRDefault="00A01C78" w:rsidP="00A01C78" w:rsidR="00A01C78">
      <w:pPr>
        <w:tabs>
          <w:tab w:pos="609" w:val="left"/>
          <w:tab w:pos="4428" w:val="left"/>
          <w:tab w:pos="7668" w:val="left"/>
          <w:tab w:pos="9144" w:val="left"/>
        </w:tabs>
        <w:spacing w:after="0"/>
        <w:ind w:left="93"/>
      </w:pPr>
    </w:p>
    <w:p w:rsidRDefault="00A01C78" w:rsidP="00A01C78" w:rsidR="00A01C78">
      <w:pPr>
        <w:tabs>
          <w:tab w:pos="609" w:val="left"/>
          <w:tab w:pos="4428" w:val="left"/>
          <w:tab w:pos="7668" w:val="left"/>
          <w:tab w:pos="9144" w:val="left"/>
        </w:tabs>
        <w:spacing w:after="0"/>
        <w:ind w:left="93"/>
      </w:pPr>
      <w:r>
        <w:t>1.</w:t>
      </w:r>
      <w:r>
        <w:tab/>
        <w:t>Tvornica stočne hrane d.d.,Čakovec, Dr.Ivana Novaka 11         8.695,88        8.695,88</w:t>
      </w:r>
    </w:p>
    <w:p w:rsidRDefault="00A01C78" w:rsidP="00A01C78" w:rsidR="00A01C78">
      <w:pPr>
        <w:tabs>
          <w:tab w:pos="609" w:val="left"/>
          <w:tab w:pos="4428" w:val="left"/>
          <w:tab w:pos="7668" w:val="left"/>
          <w:tab w:pos="9144" w:val="left"/>
        </w:tabs>
        <w:spacing w:after="0"/>
        <w:ind w:left="93"/>
      </w:pPr>
      <w:r>
        <w:t>2.</w:t>
      </w:r>
      <w:r>
        <w:tab/>
        <w:t>VINDIJA d.d., Varaždin, Međimurska 6                                 360.687,94    360.687,94</w:t>
      </w:r>
    </w:p>
    <w:p w:rsidRDefault="00A01C78" w:rsidP="00A01C78" w:rsidR="00A01C78">
      <w:pPr>
        <w:tabs>
          <w:tab w:pos="609" w:val="left"/>
          <w:tab w:pos="4428" w:val="left"/>
          <w:tab w:pos="7668" w:val="left"/>
          <w:tab w:pos="9144" w:val="left"/>
        </w:tabs>
        <w:spacing w:after="0"/>
        <w:ind w:left="93"/>
      </w:pPr>
      <w:r>
        <w:t>3.</w:t>
      </w:r>
      <w:r>
        <w:tab/>
        <w:t>FINA, Zagreb, Ulica grada Vukovara 70                                     3.223,48        3.223,48</w:t>
      </w:r>
    </w:p>
    <w:p w:rsidRDefault="00A01C78" w:rsidP="00A01C78" w:rsidR="00A01C78">
      <w:pPr>
        <w:tabs>
          <w:tab w:pos="609" w:val="left"/>
          <w:tab w:pos="4428" w:val="left"/>
          <w:tab w:pos="7668" w:val="left"/>
          <w:tab w:pos="9144" w:val="left"/>
        </w:tabs>
        <w:spacing w:after="0"/>
        <w:ind w:left="93"/>
      </w:pPr>
      <w:r>
        <w:t>4.</w:t>
      </w:r>
      <w:r>
        <w:tab/>
        <w:t>TRIGLAV OSIGURANJE d.d., Zagreb, Antuna Heinza 4       39.172,98      39.172,98</w:t>
      </w:r>
    </w:p>
    <w:p w:rsidRDefault="00A01C78" w:rsidP="00A01C78" w:rsidR="00A01C78">
      <w:pPr>
        <w:tabs>
          <w:tab w:pos="609" w:val="left"/>
          <w:tab w:pos="4428" w:val="left"/>
          <w:tab w:pos="7668" w:val="left"/>
          <w:tab w:pos="9144" w:val="left"/>
        </w:tabs>
        <w:spacing w:after="0"/>
        <w:ind w:left="93"/>
      </w:pPr>
      <w:r>
        <w:t>5.</w:t>
      </w:r>
      <w:r>
        <w:tab/>
      </w:r>
      <w:r>
        <w:rPr>
          <w:color w:val="000000"/>
        </w:rPr>
        <w:t xml:space="preserve">ZRIN TRGOVINA  d.o.o., </w:t>
      </w:r>
      <w:r>
        <w:t>Zagreb, Strohalov prilaz 19           14.107,27      14.107,27</w:t>
      </w:r>
    </w:p>
    <w:p w:rsidRDefault="00A01C78" w:rsidP="00A01C78" w:rsidR="00A01C78">
      <w:pPr>
        <w:tabs>
          <w:tab w:pos="609" w:val="left"/>
          <w:tab w:pos="4428" w:val="left"/>
          <w:tab w:pos="7668" w:val="left"/>
          <w:tab w:pos="9144" w:val="left"/>
        </w:tabs>
        <w:spacing w:after="0"/>
        <w:ind w:left="93"/>
      </w:pPr>
      <w:r>
        <w:t> </w:t>
      </w:r>
      <w:r>
        <w:tab/>
        <w:t>zastupan po odvj. Ana-Marija Žužul,Zagreb, Ozaljska 67/I</w:t>
      </w:r>
      <w:r>
        <w:tab/>
        <w:t> </w:t>
      </w:r>
      <w:r>
        <w:tab/>
        <w:t> </w:t>
      </w:r>
    </w:p>
    <w:p w:rsidRDefault="00A01C78" w:rsidP="00A01C78" w:rsidR="00A01C78">
      <w:pPr>
        <w:tabs>
          <w:tab w:pos="609" w:val="left"/>
          <w:tab w:pos="4428" w:val="left"/>
          <w:tab w:pos="7668" w:val="left"/>
          <w:tab w:pos="9144" w:val="left"/>
        </w:tabs>
        <w:spacing w:after="0"/>
        <w:ind w:left="93"/>
      </w:pPr>
      <w:r>
        <w:t>6.</w:t>
      </w:r>
      <w:r>
        <w:tab/>
        <w:t>TISAK d.o.o. , Zagreb, Slavonska avenija 11a                         30.750,72      30.750,72</w:t>
      </w:r>
    </w:p>
    <w:p w:rsidRDefault="00A01C78" w:rsidP="00A01C78" w:rsidR="00A01C78">
      <w:pPr>
        <w:tabs>
          <w:tab w:pos="609" w:val="left"/>
          <w:tab w:pos="4428" w:val="left"/>
          <w:tab w:pos="7668" w:val="left"/>
          <w:tab w:pos="9144" w:val="left"/>
        </w:tabs>
        <w:spacing w:after="0"/>
        <w:ind w:left="93"/>
      </w:pPr>
      <w:r>
        <w:t>7.</w:t>
      </w:r>
      <w:r>
        <w:tab/>
        <w:t>GRAD IVANEC, Ivanec, Trg hrv.ivanovaca 9b                         4.501,41        4.501,41</w:t>
      </w:r>
    </w:p>
    <w:p w:rsidRDefault="00A01C78" w:rsidP="00A01C78" w:rsidR="00A01C78">
      <w:pPr>
        <w:tabs>
          <w:tab w:pos="609" w:val="left"/>
          <w:tab w:pos="4428" w:val="left"/>
          <w:tab w:pos="7668" w:val="left"/>
          <w:tab w:pos="9144" w:val="left"/>
        </w:tabs>
        <w:spacing w:after="0"/>
        <w:ind w:left="93"/>
      </w:pPr>
      <w:r>
        <w:t>8.</w:t>
      </w:r>
      <w:r>
        <w:tab/>
        <w:t>RH,MF,Porezna uprava,PU sjeverna Hrvatska                       564.565,73     564.565,73</w:t>
      </w:r>
    </w:p>
    <w:p w:rsidRDefault="00A01C78" w:rsidP="00A01C78" w:rsidR="00A01C78">
      <w:pPr>
        <w:tabs>
          <w:tab w:pos="609" w:val="left"/>
          <w:tab w:pos="4428" w:val="left"/>
          <w:tab w:pos="7668" w:val="left"/>
          <w:tab w:pos="9144" w:val="left"/>
        </w:tabs>
        <w:spacing w:after="0"/>
        <w:ind w:left="93"/>
      </w:pPr>
      <w:r>
        <w:t> </w:t>
      </w:r>
      <w:r>
        <w:tab/>
        <w:t>Ispostava Varaždin, zastupano po ŽDO u Varaždinu</w:t>
      </w:r>
      <w:r>
        <w:tab/>
      </w:r>
      <w:r>
        <w:tab/>
      </w:r>
      <w:r>
        <w:tab/>
        <w:t> </w:t>
      </w:r>
    </w:p>
    <w:p w:rsidRDefault="00A01C78" w:rsidP="00A01C78" w:rsidR="00A01C78">
      <w:pPr>
        <w:tabs>
          <w:tab w:pos="609" w:val="left"/>
          <w:tab w:pos="4428" w:val="left"/>
          <w:tab w:pos="7668" w:val="left"/>
          <w:tab w:pos="9144" w:val="left"/>
        </w:tabs>
        <w:spacing w:after="0"/>
        <w:ind w:left="93"/>
      </w:pPr>
      <w:r>
        <w:t>9.</w:t>
      </w:r>
      <w:r>
        <w:tab/>
        <w:t>HRVATSKI TELEKOM d.d., Zagreb, R.F. Mihanovića 9        3.222,34         3.222,34</w:t>
      </w:r>
    </w:p>
    <w:p w:rsidRDefault="00A01C78" w:rsidP="00A01C78" w:rsidR="00A01C78">
      <w:pPr>
        <w:tabs>
          <w:tab w:pos="609" w:val="left"/>
          <w:tab w:pos="4428" w:val="left"/>
          <w:tab w:pos="7668" w:val="left"/>
          <w:tab w:pos="9144" w:val="left"/>
        </w:tabs>
        <w:spacing w:after="0"/>
        <w:ind w:left="93"/>
      </w:pPr>
      <w:r>
        <w:t>10.</w:t>
      </w:r>
      <w:r>
        <w:tab/>
        <w:t>KONZUM d.d., Zagreb, M.Čavića 1a</w:t>
      </w:r>
      <w:r>
        <w:tab/>
        <w:t xml:space="preserve">                               1.855.091,38  1.855.091,38</w:t>
      </w:r>
    </w:p>
    <w:p w:rsidRDefault="00A01C78" w:rsidP="00A01C78" w:rsidR="00A01C78">
      <w:pPr>
        <w:tabs>
          <w:tab w:pos="609" w:val="left"/>
          <w:tab w:pos="4428" w:val="left"/>
          <w:tab w:pos="7668" w:val="left"/>
          <w:tab w:pos="9144" w:val="left"/>
        </w:tabs>
        <w:spacing w:after="0"/>
        <w:ind w:left="93"/>
      </w:pPr>
      <w:r>
        <w:t>11.</w:t>
      </w:r>
      <w:r>
        <w:tab/>
        <w:t>SLIVAR FRIGO TEHNIKA d.o.o., Ivanec, Lančić 82               1.513,61         1.513,61</w:t>
      </w:r>
    </w:p>
    <w:p w:rsidRDefault="00A01C78" w:rsidP="00A01C78" w:rsidR="00A01C78">
      <w:pPr>
        <w:tabs>
          <w:tab w:pos="609" w:val="left"/>
          <w:tab w:pos="4428" w:val="left"/>
          <w:tab w:pos="7668" w:val="left"/>
          <w:tab w:pos="9144" w:val="left"/>
        </w:tabs>
        <w:spacing w:after="0"/>
        <w:ind w:left="93"/>
      </w:pPr>
      <w:r>
        <w:t> </w:t>
      </w:r>
      <w:r>
        <w:tab/>
        <w:t>zastupan po OD Petrić i dr., Varaždin, Kolodvorska 13</w:t>
      </w:r>
      <w:r>
        <w:tab/>
        <w:t> </w:t>
      </w:r>
      <w:r>
        <w:tab/>
        <w:t> </w:t>
      </w:r>
    </w:p>
    <w:p w:rsidRDefault="00A01C78" w:rsidP="00A01C78" w:rsidR="00A01C78">
      <w:pPr>
        <w:tabs>
          <w:tab w:pos="609" w:val="left"/>
          <w:tab w:pos="4428" w:val="left"/>
          <w:tab w:pos="7668" w:val="left"/>
          <w:tab w:pos="9144" w:val="left"/>
        </w:tabs>
        <w:spacing w:after="0"/>
        <w:ind w:left="93"/>
      </w:pPr>
      <w:r>
        <w:t>12.</w:t>
      </w:r>
      <w:r>
        <w:tab/>
        <w:t>LEDO d.d., Zagreb, Čavićeva 1a</w:t>
      </w:r>
      <w:r>
        <w:tab/>
        <w:t xml:space="preserve">                                      9.534,68         9.534,68</w:t>
      </w:r>
    </w:p>
    <w:p w:rsidRDefault="00A01C78" w:rsidP="00A01C78" w:rsidR="00A01C78">
      <w:pPr>
        <w:tabs>
          <w:tab w:pos="609" w:val="left"/>
          <w:tab w:pos="4428" w:val="left"/>
          <w:tab w:pos="7668" w:val="left"/>
          <w:tab w:pos="9144" w:val="left"/>
        </w:tabs>
        <w:spacing w:after="0"/>
        <w:ind w:left="93"/>
      </w:pPr>
      <w:r>
        <w:t>13.</w:t>
      </w:r>
      <w:r>
        <w:tab/>
        <w:t>Javni bilježnik, Stjepan Trstenjak,Varaždin, Trg slobode 1        6.639,60         6.639,60</w:t>
      </w:r>
    </w:p>
    <w:p w:rsidRDefault="00A01C78" w:rsidP="00A01C78" w:rsidR="00A01C78">
      <w:pPr>
        <w:tabs>
          <w:tab w:pos="609" w:val="left"/>
          <w:tab w:pos="4428" w:val="left"/>
          <w:tab w:pos="7668" w:val="left"/>
          <w:tab w:pos="9144" w:val="left"/>
        </w:tabs>
        <w:spacing w:after="0"/>
        <w:ind w:left="93"/>
      </w:pPr>
      <w:r>
        <w:t> </w:t>
      </w:r>
      <w:r>
        <w:tab/>
        <w:t>zast.po ZOU Dina Galić i Janica Plantak,Varaždin,Trakošćanska 9b</w:t>
      </w:r>
      <w:r>
        <w:tab/>
      </w:r>
      <w:r>
        <w:tab/>
      </w:r>
    </w:p>
    <w:p w:rsidRDefault="00A01C78" w:rsidP="00A01C78" w:rsidR="00A01C78">
      <w:pPr>
        <w:tabs>
          <w:tab w:pos="609" w:val="left"/>
          <w:tab w:pos="4428" w:val="left"/>
          <w:tab w:pos="7668" w:val="left"/>
          <w:tab w:pos="9144" w:val="left"/>
        </w:tabs>
        <w:spacing w:after="0"/>
        <w:ind w:left="93"/>
      </w:pPr>
      <w:r>
        <w:t>14.</w:t>
      </w:r>
      <w:r>
        <w:tab/>
        <w:t>Privredna banka Zagreb d.d. Zagreb, Radnička 50                  792.124,34     792.124,34</w:t>
      </w:r>
    </w:p>
    <w:p w:rsidRDefault="00A01C78" w:rsidP="00A01C78" w:rsidR="00A01C78">
      <w:pPr>
        <w:tabs>
          <w:tab w:pos="609" w:val="left"/>
          <w:tab w:pos="4428" w:val="left"/>
          <w:tab w:pos="7668" w:val="left"/>
          <w:tab w:pos="9144" w:val="left"/>
        </w:tabs>
        <w:spacing w:after="0"/>
        <w:ind w:left="93"/>
      </w:pPr>
      <w:r>
        <w:t> </w:t>
      </w:r>
      <w:r>
        <w:tab/>
        <w:t>zast. po OD Suić &amp; Škunca d.o.o. Zagreb, Domagojeva 14</w:t>
      </w:r>
      <w:r>
        <w:tab/>
        <w:t> </w:t>
      </w:r>
      <w:r>
        <w:tab/>
        <w:t> </w:t>
      </w:r>
    </w:p>
    <w:p w:rsidRDefault="00A01C78" w:rsidP="00A01C78" w:rsidR="00A01C78">
      <w:pPr>
        <w:tabs>
          <w:tab w:pos="609" w:val="left"/>
          <w:tab w:pos="4428" w:val="left"/>
          <w:tab w:pos="7668" w:val="left"/>
          <w:tab w:pos="9144" w:val="left"/>
        </w:tabs>
        <w:spacing w:after="0"/>
        <w:ind w:left="93"/>
      </w:pPr>
      <w:r>
        <w:t>15.</w:t>
      </w:r>
      <w:r>
        <w:tab/>
        <w:t>LASERCOPY d.o.o., Varaždin, Sajmišna 12                              1.078,31         1.078,31</w:t>
      </w:r>
    </w:p>
    <w:p w:rsidRDefault="00A01C78" w:rsidP="00A01C78" w:rsidR="00A01C78">
      <w:pPr>
        <w:tabs>
          <w:tab w:pos="609" w:val="left"/>
          <w:tab w:pos="4428" w:val="left"/>
          <w:tab w:pos="7668" w:val="left"/>
          <w:tab w:pos="9144" w:val="left"/>
        </w:tabs>
        <w:spacing w:after="0"/>
        <w:ind w:left="93"/>
      </w:pPr>
      <w:r>
        <w:t>16.</w:t>
      </w:r>
      <w:r>
        <w:tab/>
        <w:t>TRAMEX d.o.o., Lepoglaa, Kamenica 48c                                 3.057,10         3.057,10</w:t>
      </w:r>
    </w:p>
    <w:p w:rsidRDefault="00A01C78" w:rsidP="00A01C78" w:rsidR="00A01C78">
      <w:pPr>
        <w:tabs>
          <w:tab w:pos="609" w:val="left"/>
          <w:tab w:pos="4428" w:val="left"/>
          <w:tab w:pos="7668" w:val="left"/>
          <w:tab w:pos="9144" w:val="left"/>
        </w:tabs>
        <w:spacing w:after="0"/>
        <w:ind w:left="93"/>
      </w:pPr>
      <w:r>
        <w:t>17.</w:t>
      </w:r>
      <w:r>
        <w:tab/>
        <w:t>TDR d.o.o., Rovinj, Obala V.Nazora 1</w:t>
      </w:r>
      <w:r>
        <w:tab/>
        <w:t xml:space="preserve">                                    27.020,70       27.020,70</w:t>
      </w:r>
    </w:p>
    <w:p w:rsidRDefault="00A01C78" w:rsidP="00A01C78" w:rsidR="00A01C78">
      <w:pPr>
        <w:spacing w:after="0"/>
        <w:ind w:left="705"/>
        <w:jc w:val="both"/>
        <w:rPr>
          <w:b/>
        </w:rPr>
      </w:pPr>
      <w:r>
        <w:rPr>
          <w:b/>
        </w:rPr>
        <w:lastRenderedPageBreak/>
        <w:t>II/ Osporene tražbine – II viši isplatni red:</w:t>
      </w:r>
    </w:p>
    <w:p w:rsidRDefault="00A01C78" w:rsidP="00A01C78" w:rsidR="00A01C78">
      <w:pPr>
        <w:spacing w:after="0"/>
      </w:pPr>
    </w:p>
    <w:p w:rsidRDefault="00A01C78" w:rsidP="00A01C78" w:rsidR="00A01C78">
      <w:pPr>
        <w:spacing w:after="0"/>
        <w:rPr>
          <w:b/>
        </w:rPr>
      </w:pPr>
      <w:r>
        <w:rPr>
          <w:b/>
          <w:u w:val="single"/>
        </w:rPr>
        <w:t>Red</w:t>
      </w:r>
      <w:r>
        <w:rPr>
          <w:b/>
        </w:rPr>
        <w:t xml:space="preserve">.  </w:t>
      </w:r>
      <w:r>
        <w:rPr>
          <w:b/>
          <w:u w:val="single"/>
        </w:rPr>
        <w:t>NAZIV I ADRESA VJEROVNIKA</w:t>
      </w:r>
      <w:r>
        <w:rPr>
          <w:b/>
        </w:rPr>
        <w:t xml:space="preserve">   </w:t>
      </w:r>
      <w:r>
        <w:rPr>
          <w:b/>
          <w:u w:val="single"/>
        </w:rPr>
        <w:t>PRIJAVLJENO   PRIZNATO  OSPORENO</w:t>
      </w:r>
    </w:p>
    <w:p w:rsidRDefault="00A01C78" w:rsidP="00A01C78" w:rsidR="00A01C78">
      <w:pPr>
        <w:spacing w:after="0"/>
        <w:rPr>
          <w:b/>
          <w:u w:val="single"/>
        </w:rPr>
      </w:pPr>
      <w:r>
        <w:rPr>
          <w:b/>
          <w:u w:val="single"/>
        </w:rPr>
        <w:t>broj</w:t>
      </w:r>
    </w:p>
    <w:p w:rsidRDefault="00A01C78" w:rsidP="00A01C78" w:rsidR="00A01C78">
      <w:pPr>
        <w:spacing w:after="0"/>
      </w:pPr>
    </w:p>
    <w:p w:rsidRDefault="00A01C78" w:rsidP="00A01C78" w:rsidR="00A01C78">
      <w:pPr>
        <w:spacing w:after="0"/>
      </w:pPr>
      <w:r>
        <w:t xml:space="preserve">1. VITO d.o.o., Koprivnica, Tina Ujevića 93          80.703,26         71.703,26            9.000,00     </w:t>
      </w:r>
    </w:p>
    <w:p w:rsidRDefault="00A01C78" w:rsidP="00A01C78" w:rsidR="00A01C78">
      <w:pPr>
        <w:spacing w:after="0"/>
      </w:pPr>
      <w:r>
        <w:t>zastupan po OD Slunjski i Rudnički j.t.d., Varaždin, Kratka 2/I</w:t>
      </w:r>
    </w:p>
    <w:p w:rsidRDefault="00A01C78" w:rsidP="00A01C78" w:rsidR="00A01C78">
      <w:pPr>
        <w:spacing w:after="0"/>
      </w:pPr>
    </w:p>
    <w:p w:rsidRDefault="00A01C78" w:rsidP="00A01C78" w:rsidR="00A01C78">
      <w:pPr>
        <w:tabs>
          <w:tab w:pos="609" w:val="left"/>
          <w:tab w:pos="4428" w:val="left"/>
          <w:tab w:pos="7668" w:val="left"/>
          <w:tab w:pos="9144" w:val="left"/>
        </w:tabs>
        <w:spacing w:after="0"/>
        <w:ind w:left="93"/>
        <w:rPr>
          <w:b/>
          <w:bCs/>
        </w:rPr>
      </w:pPr>
      <w:r>
        <w:rPr>
          <w:b/>
          <w:bCs/>
        </w:rPr>
        <w:t xml:space="preserve">UKUPNO II   VIŠI ISPLATNI RED:            3.805.690,73    3.796.690,73           9.000,00  </w:t>
      </w:r>
    </w:p>
    <w:p w:rsidRDefault="00A01C78" w:rsidP="00A01C78" w:rsidR="00A01C78">
      <w:pPr>
        <w:tabs>
          <w:tab w:pos="609" w:val="left"/>
          <w:tab w:pos="4428" w:val="left"/>
          <w:tab w:pos="7668" w:val="left"/>
          <w:tab w:pos="9144" w:val="left"/>
        </w:tabs>
        <w:spacing w:after="0"/>
        <w:ind w:left="93"/>
        <w:rPr>
          <w:b/>
          <w:bCs/>
        </w:rPr>
      </w:pPr>
      <w:r>
        <w:rPr>
          <w:b/>
          <w:bCs/>
        </w:rPr>
        <w:t xml:space="preserve">       </w:t>
      </w:r>
    </w:p>
    <w:p w:rsidRDefault="00A01C78" w:rsidP="00A01C78" w:rsidR="00A01C78">
      <w:pPr>
        <w:spacing w:lineRule="auto" w:line="288" w:after="0"/>
        <w:ind w:right="-709"/>
        <w:rPr>
          <w:b/>
        </w:rPr>
      </w:pPr>
      <w:r>
        <w:rPr>
          <w:b/>
          <w:u w:val="single"/>
        </w:rPr>
        <w:t>SVEUKUPNO TRAŽBINE</w:t>
      </w:r>
      <w:r>
        <w:rPr>
          <w:b/>
        </w:rPr>
        <w:t xml:space="preserve">                              </w:t>
      </w:r>
    </w:p>
    <w:p w:rsidRDefault="00A01C78" w:rsidP="00A01C78" w:rsidR="00A01C78">
      <w:pPr>
        <w:spacing w:lineRule="auto" w:line="288" w:after="0"/>
        <w:ind w:right="-709"/>
        <w:rPr>
          <w:b/>
          <w:u w:val="single"/>
        </w:rPr>
      </w:pPr>
      <w:r>
        <w:rPr>
          <w:b/>
        </w:rPr>
        <w:t xml:space="preserve">                                                                   </w:t>
      </w:r>
      <w:r>
        <w:rPr>
          <w:b/>
          <w:u w:val="single"/>
        </w:rPr>
        <w:t>PRIJAVLJENO</w:t>
      </w:r>
      <w:r>
        <w:rPr>
          <w:b/>
        </w:rPr>
        <w:t xml:space="preserve">      </w:t>
      </w:r>
      <w:r>
        <w:rPr>
          <w:b/>
          <w:u w:val="single"/>
        </w:rPr>
        <w:t>PRIZNATO</w:t>
      </w:r>
      <w:r>
        <w:rPr>
          <w:b/>
        </w:rPr>
        <w:t xml:space="preserve">      </w:t>
      </w:r>
      <w:r>
        <w:rPr>
          <w:b/>
          <w:u w:val="single"/>
        </w:rPr>
        <w:t>OSPORENO</w:t>
      </w:r>
    </w:p>
    <w:p w:rsidRDefault="00A01C78" w:rsidP="00A01C78" w:rsidR="00A01C78">
      <w:pPr>
        <w:spacing w:lineRule="auto" w:line="288" w:after="0"/>
        <w:ind w:right="-709"/>
        <w:jc w:val="both"/>
      </w:pPr>
      <w:r>
        <w:t>I VIŠI ISPLATNI RED                               403.335,68                 403.335,68                    0,00</w:t>
      </w:r>
    </w:p>
    <w:p w:rsidRDefault="00A01C78" w:rsidP="00A01C78" w:rsidR="00A01C78">
      <w:pPr>
        <w:spacing w:lineRule="auto" w:line="288" w:after="0"/>
        <w:ind w:right="-709"/>
        <w:jc w:val="both"/>
      </w:pPr>
      <w:r>
        <w:t xml:space="preserve">II VIŠI ISPLATNI RED                           </w:t>
      </w:r>
      <w:r>
        <w:rPr>
          <w:bCs/>
        </w:rPr>
        <w:t>3.805.690,73              3.796.690,73             9.000,00</w:t>
      </w:r>
      <w:r>
        <w:rPr>
          <w:b/>
          <w:bCs/>
        </w:rPr>
        <w:t xml:space="preserve">           </w:t>
      </w:r>
      <w:r>
        <w:t xml:space="preserve">        </w:t>
      </w:r>
    </w:p>
    <w:p w:rsidRDefault="00A01C78" w:rsidP="00A01C78" w:rsidR="00A01C78">
      <w:pPr>
        <w:spacing w:after="0"/>
      </w:pPr>
      <w:r>
        <w:rPr>
          <w:b/>
        </w:rPr>
        <w:t>SVEUKUPNO TRAŽBINE                     4.209.026,41              4.200.026,41             9.000,00</w:t>
      </w:r>
    </w:p>
    <w:p w:rsidRDefault="00A01C78" w:rsidP="00A01C78" w:rsidR="00A01C78">
      <w:pPr>
        <w:spacing w:after="0"/>
        <w:jc w:val="both"/>
        <w:rPr>
          <w:b/>
          <w:bCs/>
        </w:rPr>
      </w:pPr>
      <w:r>
        <w:rPr>
          <w:b/>
          <w:bCs/>
        </w:rPr>
        <w:t xml:space="preserve">                                                   </w:t>
      </w:r>
    </w:p>
    <w:p w:rsidRDefault="00A01C78" w:rsidP="00A01C78" w:rsidR="00A01C78">
      <w:pPr>
        <w:spacing w:after="0"/>
        <w:jc w:val="both"/>
        <w:rPr>
          <w:b/>
          <w:bCs/>
        </w:rPr>
      </w:pPr>
      <w:r>
        <w:rPr>
          <w:b/>
          <w:bCs/>
        </w:rPr>
        <w:t xml:space="preserve">                          </w:t>
      </w:r>
    </w:p>
    <w:p w:rsidRDefault="00A01C78" w:rsidP="00A01C78" w:rsidR="00A01C78">
      <w:pPr>
        <w:spacing w:lineRule="auto" w:line="288" w:after="0"/>
        <w:ind w:firstLine="708"/>
        <w:jc w:val="both"/>
      </w:pPr>
      <w:r>
        <w:rPr>
          <w:b/>
        </w:rPr>
        <w:t xml:space="preserve">II/ </w:t>
      </w:r>
      <w:r>
        <w:t>Vjerovnici čija je tražbina u cijelosti ili djelomično osporena upućuju se na pokretanje parničnog postupka radi utvrđivanja osnovanosti tražbine, odnosno na podnošenje prijedloga za nastavak parnice, u roku od 8 dana od dana primitka rješenja o upućivanju na parnicu. Ukoliko vjerovnici ne pokrenu parnicu ili ne podnesu prijedlog za nastavak parnice u roku od 8 dana od dana primitka rješenja o upućivanju na parnicu, smatrati će se da su odustali od prava na vođenje parnice. Žalba na ovo rješenje ne utječe na rok u kojem su vjerovnici upućeni na pokretanje parnice, odnosno podnošenje prijedloga za nastavak parnice (čl. 178. st. 6. i čl. 179. SZ-a).</w:t>
      </w:r>
    </w:p>
    <w:p w:rsidRDefault="00A01C78" w:rsidP="00A01C78" w:rsidR="00A01C78">
      <w:pPr>
        <w:spacing w:lineRule="auto" w:line="288" w:after="0"/>
        <w:ind w:firstLine="708"/>
        <w:jc w:val="both"/>
      </w:pPr>
    </w:p>
    <w:p w:rsidRDefault="00A01C78" w:rsidP="00A01C78" w:rsidR="00A01C78">
      <w:pPr>
        <w:spacing w:after="0"/>
        <w:jc w:val="center"/>
      </w:pPr>
      <w:r>
        <w:t>Obrazloženje</w:t>
      </w:r>
    </w:p>
    <w:p w:rsidRDefault="00A01C78" w:rsidP="00A01C78" w:rsidR="00A01C78">
      <w:pPr>
        <w:spacing w:after="0"/>
      </w:pPr>
    </w:p>
    <w:p w:rsidRDefault="00A01C78" w:rsidP="00A01C78" w:rsidR="00A01C78">
      <w:pPr>
        <w:spacing w:after="0"/>
        <w:jc w:val="both"/>
      </w:pPr>
      <w:r>
        <w:tab/>
        <w:t>Na ispitnom ročištu u ovom stečajnom postupku ispitane su tražbine u svom iznosu i redu sukladno čl. 177. st. 1. Stečajnog zakona (N.N. 44/96, 29/99, 129/00, 123/03, 82/06, 116/10, 25/12, 133/12 i 71/15, dalje skraćeno: SZ-a).</w:t>
      </w:r>
    </w:p>
    <w:p w:rsidRDefault="00A01C78" w:rsidP="00A01C78" w:rsidR="00A01C78">
      <w:pPr>
        <w:spacing w:after="0"/>
        <w:ind w:firstLine="708"/>
        <w:jc w:val="both"/>
      </w:pPr>
      <w:r>
        <w:t xml:space="preserve">Razlog osporavanja vjerovnika II višeg isplatnog reda Vito d.o.o. Koprivnica </w:t>
      </w:r>
      <w:r>
        <w:rPr>
          <w:sz w:val="22"/>
          <w:szCs w:val="22"/>
        </w:rPr>
        <w:t xml:space="preserve">u iznosu od </w:t>
      </w:r>
      <w:r>
        <w:t xml:space="preserve">9.000,00 kn – tražbina je osporena jer je osporeni iznos plaćen dana 10.02.2014. i 19.09.2014.g. </w:t>
      </w:r>
    </w:p>
    <w:p w:rsidRDefault="00A01C78" w:rsidP="00A01C78" w:rsidR="00A01C78">
      <w:pPr>
        <w:spacing w:after="0"/>
        <w:ind w:firstLine="480"/>
        <w:jc w:val="both"/>
        <w:rPr>
          <w:bCs/>
        </w:rPr>
      </w:pPr>
      <w:r>
        <w:rPr>
          <w:bCs/>
        </w:rPr>
        <w:t xml:space="preserve">   Vjerovnici čija je tražbina u cijelosti ili djelomično osporena upućeni su na pokretanje parničnog postupka radi utvrđivanja osnovanosti tražbine odnosno na podnošenje prijedloga za nastavak već pokrenute parnice, sukladno čl. 178. st. 1. do 8. te čl. 179. SZ-a. </w:t>
      </w:r>
    </w:p>
    <w:p w:rsidRDefault="00A01C78" w:rsidP="00A01C78" w:rsidR="00A01C78">
      <w:pPr>
        <w:spacing w:after="0"/>
        <w:jc w:val="both"/>
      </w:pPr>
      <w:r>
        <w:tab/>
      </w:r>
    </w:p>
    <w:p w:rsidRDefault="00A01C78" w:rsidP="00A01C78" w:rsidR="00A01C78">
      <w:pPr>
        <w:spacing w:after="0"/>
        <w:jc w:val="both"/>
      </w:pPr>
    </w:p>
    <w:p w:rsidRDefault="00A01C78" w:rsidP="00A01C78" w:rsidR="00A01C78">
      <w:pPr>
        <w:spacing w:after="0"/>
        <w:jc w:val="both"/>
      </w:pPr>
    </w:p>
    <w:p w:rsidRDefault="00A01C78" w:rsidP="00A01C78" w:rsidR="00A01C78">
      <w:pPr>
        <w:spacing w:after="0"/>
        <w:jc w:val="center"/>
      </w:pPr>
      <w:r>
        <w:t>U Varaždinu, 03. studenog 2015. godine</w:t>
      </w:r>
    </w:p>
    <w:p w:rsidRDefault="00A01C78" w:rsidP="00A01C78" w:rsidR="00A01C78">
      <w:pPr>
        <w:spacing w:after="0"/>
      </w:pPr>
    </w:p>
    <w:p w:rsidRDefault="00A01C78" w:rsidP="00A01C78" w:rsidR="00A01C78">
      <w:pPr>
        <w:spacing w:after="0"/>
      </w:pPr>
    </w:p>
    <w:p w:rsidRDefault="00A01C78" w:rsidP="00A01C78" w:rsidR="00A01C78">
      <w:pPr>
        <w:spacing w:after="0"/>
        <w:jc w:val="both"/>
      </w:pPr>
      <w:r>
        <w:t xml:space="preserve">                                                                                                      STEČAJNI SUDAC:</w:t>
      </w:r>
    </w:p>
    <w:p w:rsidRDefault="00A01C78" w:rsidP="00A01C78" w:rsidR="00A01C78">
      <w:pPr>
        <w:spacing w:after="0"/>
        <w:jc w:val="both"/>
      </w:pPr>
    </w:p>
    <w:p w:rsidRDefault="00A01C78" w:rsidP="00A01C78" w:rsidR="00A01C78">
      <w:pPr>
        <w:spacing w:after="0"/>
        <w:jc w:val="both"/>
      </w:pPr>
      <w:r>
        <w:t xml:space="preserve">                                                                                                             Jasna Lekić</w:t>
      </w:r>
    </w:p>
    <w:p w:rsidRDefault="00A01C78" w:rsidP="00A01C78" w:rsidR="00A01C78">
      <w:pPr>
        <w:spacing w:after="0"/>
        <w:jc w:val="both"/>
      </w:pPr>
      <w:r>
        <w:lastRenderedPageBreak/>
        <w:t xml:space="preserve">                                                                                      </w:t>
      </w:r>
    </w:p>
    <w:p w:rsidRDefault="00A01C78" w:rsidP="00A01C78" w:rsidR="00A01C78">
      <w:pPr>
        <w:spacing w:after="0"/>
        <w:jc w:val="both"/>
      </w:pPr>
      <w:r>
        <w:t>POUKA O PRAVNOM LIJEKU:</w:t>
      </w:r>
    </w:p>
    <w:p w:rsidRDefault="00A01C78" w:rsidP="00A01C78" w:rsidR="00A01C78">
      <w:pPr>
        <w:spacing w:after="0"/>
        <w:jc w:val="both"/>
      </w:pPr>
    </w:p>
    <w:p w:rsidRDefault="00A01C78" w:rsidP="00A01C78" w:rsidR="00A01C78">
      <w:pPr>
        <w:spacing w:after="0"/>
        <w:jc w:val="both"/>
      </w:pPr>
      <w:r>
        <w:tab/>
        <w:t>Protiv ovog rješenja dopuštena je žalba u roku od 8 dana od dana dostave rješenja, time da se ista podnosi u 3 primjerka ovome sudu, a o istoj odlučuje Visoki trgovački sud RH. Rješenje može pobijati stečajni upravitelj i vjerovnici u dijelu koji se tiču njihove tražbine koja je osporena.</w:t>
      </w:r>
    </w:p>
    <w:p w:rsidRDefault="00A01C78" w:rsidP="00A01C78" w:rsidR="00A01C78">
      <w:pPr>
        <w:spacing w:after="0"/>
        <w:jc w:val="both"/>
      </w:pPr>
    </w:p>
    <w:p w:rsidRDefault="00A01C78" w:rsidP="00A01C78" w:rsidR="00A01C78">
      <w:pPr>
        <w:spacing w:after="0"/>
        <w:jc w:val="both"/>
      </w:pPr>
    </w:p>
    <w:p w:rsidRDefault="00A01C78" w:rsidP="00A01C78" w:rsidR="00A01C78">
      <w:pPr>
        <w:spacing w:after="0"/>
        <w:jc w:val="both"/>
      </w:pPr>
    </w:p>
    <w:p w:rsidRDefault="00A01C78" w:rsidP="00A01C78" w:rsidR="00A01C78">
      <w:pPr>
        <w:spacing w:after="0"/>
        <w:jc w:val="both"/>
      </w:pPr>
    </w:p>
    <w:p w:rsidRDefault="00A01C78" w:rsidP="00A01C78" w:rsidR="00A01C78">
      <w:pPr>
        <w:spacing w:after="0"/>
        <w:jc w:val="both"/>
      </w:pPr>
      <w:r>
        <w:t>DNA: 1. Stečajni upravitelj Želimir Uršulin, dipl. iur. iz Ivanca, Trg Hrvatskih Ivanovaca 9</w:t>
      </w:r>
    </w:p>
    <w:p w:rsidRDefault="00A01C78" w:rsidP="00A01C78" w:rsidR="00A01C78">
      <w:pPr>
        <w:spacing w:after="0"/>
        <w:jc w:val="both"/>
      </w:pPr>
      <w:r>
        <w:t xml:space="preserve">           2. ŽDO Varaždin, Građansko upravni odjel</w:t>
      </w:r>
    </w:p>
    <w:p w:rsidRDefault="00A01C78" w:rsidP="00A01C78" w:rsidR="00A01C78">
      <w:pPr>
        <w:spacing w:after="0"/>
        <w:jc w:val="both"/>
      </w:pPr>
      <w:r>
        <w:t xml:space="preserve">           3. Vito d.o.o. Koprivnica, po pun. OD Slunjski i Rudnički j.t.d. Varaždin, Kratka 2/I</w:t>
      </w:r>
    </w:p>
    <w:p w:rsidRDefault="00A01C78" w:rsidP="00A01C78" w:rsidR="00A01C78">
      <w:pPr>
        <w:spacing w:after="0"/>
        <w:jc w:val="both"/>
      </w:pPr>
      <w:r>
        <w:t xml:space="preserve">           4. e-Oglasna ploča suda</w:t>
      </w:r>
    </w:p>
    <w:p w:rsidRDefault="00A01C78" w:rsidP="00A01C78" w:rsidR="00A01C78">
      <w:pPr>
        <w:spacing w:after="0"/>
      </w:pPr>
    </w:p>
    <w:p w:rsidRDefault="00AE649C" w:rsidP="00A01C78" w:rsidR="00AE649C" w:rsidRPr="00B76F3C">
      <w:pPr>
        <w:pStyle w:val="Naslov3"/>
        <w:numPr>
          <w:ilvl w:val="0"/>
          <w:numId w:val="0"/>
        </w:numPr>
        <w:spacing w:after="0"/>
        <w:ind w:left="720"/>
      </w:pPr>
    </w:p>
    <w:p w:rsidRDefault="00E92CB1" w:rsidP="00A01C78"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A01C78" w:rsidR="00AE649C" w:rsidRPr="00B76F3C">
      <w:pPr>
        <w:pStyle w:val="SudSjedite"/>
      </w:pPr>
      <w:r>
        <w:tab/>
      </w:r>
    </w:p>
    <w:p w:rsidRDefault="00CB0EA4" w:rsidP="00A01C78" w:rsidR="00CB0EA4">
      <w:pPr>
        <w:pStyle w:val="Naslovdokumenta"/>
        <w:spacing w:after="0"/>
      </w:pPr>
    </w:p>
    <w:p w:rsidRDefault="0071688E" w:rsidP="00A01C78" w:rsidR="0071688E">
      <w:pPr>
        <w:pStyle w:val="Poetniodjeljak"/>
        <w:spacing w:after="0"/>
      </w:pPr>
    </w:p>
    <w:p w:rsidRDefault="00A21F0D" w:rsidP="00A01C78" w:rsidR="00A21F0D">
      <w:pPr>
        <w:pStyle w:val="NormaleSPIS"/>
        <w:spacing w:after="0"/>
        <w:rPr>
          <w:noProof/>
        </w:rPr>
      </w:pPr>
    </w:p>
    <w:p w:rsidRDefault="00DA0242" w:rsidP="00A01C78" w:rsidR="00DA0242">
      <w:pPr>
        <w:pStyle w:val="ZapisniarPotpis"/>
        <w:spacing w:after="0"/>
      </w:pPr>
    </w:p>
    <w:sectPr w:rsidSect="00EB0D4C" w:rsidR="00DA0242">
      <w:head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2CB1" w:rsidP="00537B78" w:rsidR="00E92CB1">
      <w:r>
        <w:separator/>
      </w:r>
    </w:p>
  </w:endnote>
  <w:endnote w:id="0" w:type="continuationSeparator">
    <w:p w:rsidRDefault="00E92CB1" w:rsidP="00537B78" w:rsidR="00E92C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2CB1" w:rsidP="00537B78" w:rsidR="00E92CB1">
      <w:r>
        <w:separator/>
      </w:r>
    </w:p>
  </w:footnote>
  <w:footnote w:id="0" w:type="continuationSeparator">
    <w:p w:rsidRDefault="00E92CB1" w:rsidP="00537B78" w:rsidR="00E92C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1E85"/>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1C78"/>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2CB1"/>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4079136">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studenog 2015.</izvorni_sadrzaj>
    <derivirana_varijabla naziv="DomainObject.DatumDonosenjaOdluke_1">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St-49/2015-17</izvorni_sadrzaj>
    <derivirana_varijabla naziv="DomainObject.Oznaka_1">St-49/2015-17</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2015.</izvorni_sadrzaj>
    <derivirana_varijabla naziv="DomainObject.Predmet.DatumOsnivanja_1">22.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St-49/2015</izvorni_sadrzaj>
    <derivirana_varijabla naziv="DomainObject.Predmet.OznakaBroj_1">St-49/2015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3,091.683,71</izvorni_sadrzaj>
    <derivirana_varijabla naziv="DomainObject.Predmet.PrimjedbaSuca_1">3,091.683,71</derivirana_varijabla>
  </DomainObject.Predmet.PrimjedbaSuca>
  <DomainObject.Predmet.PrimjedbaUpisnicara>
    <izvorni_sadrzaj/>
    <derivirana_varijabla naziv="DomainObject.Predmet.PrimjedbaUpisnicara_1"/>
  </DomainObject.Predmet.PrimjedbaUpisnicara>
  <DomainObject.Predmet.ProtustrankaFormated>
    <izvorni_sadrzaj>  itd. trgovina, društvo s ograničenom odgovornošću za proizvodnju, trgovinu i usluge</izvorni_sadrzaj>
    <derivirana_varijabla naziv="DomainObject.Predmet.ProtustrankaFormated_1">  itd. trgovina, društvo s ograničenom odgovornošću za proizvodnju, trgovinu i usluge</derivirana_varijabla>
  </DomainObject.Predmet.ProtustrankaFormated>
  <DomainObject.Predmet.ProtustrankaFormatedOIB>
    <izvorni_sadrzaj>  itd. trgovina, društvo s ograničenom odgovornošću za proizvodnju, trgovinu i usluge, OIB 75853701497</izvorni_sadrzaj>
    <derivirana_varijabla naziv="DomainObject.Predmet.ProtustrankaFormatedOIB_1">  itd. trgovina, društvo s ograničenom odgovornošću za proizvodnju, trgovinu i usluge, OIB 75853701497</derivirana_varijabla>
  </DomainObject.Predmet.ProtustrankaFormatedOIB>
  <DomainObject.Predmet.ProtustrankaFormatedWithAdress>
    <izvorni_sadrzaj> itd. trgovina, društvo s ograničenom odgovornošću za proizvodnju, trgovinu i usluge, Ivana Mažuranića 1, 42250 Lepoglava</izvorni_sadrzaj>
    <derivirana_varijabla naziv="DomainObject.Predmet.ProtustrankaFormatedWithAdress_1"> itd. trgovina, društvo s ograničenom odgovornošću za proizvodnju, trgovinu i usluge, Ivana Mažuranića 1, 42250 Lepoglava</derivirana_varijabla>
  </DomainObject.Predmet.ProtustrankaFormatedWithAdress>
  <DomainObject.Predmet.ProtustrankaFormatedWithAdressOIB>
    <izvorni_sadrzaj> itd. trgovina, društvo s ograničenom odgovornošću za proizvodnju, trgovinu i usluge, OIB 75853701497, Ivana Mažuranića 1, 42250 Lepoglava</izvorni_sadrzaj>
    <derivirana_varijabla naziv="DomainObject.Predmet.ProtustrankaFormatedWithAdressOIB_1"> itd. trgovina, društvo s ograničenom odgovornošću za proizvodnju, trgovinu i usluge, OIB 75853701497, Ivana Mažuranića 1, 42250 Lepoglava</derivirana_varijabla>
  </DomainObject.Predmet.ProtustrankaFormatedWithAdressOIB>
  <DomainObject.Predmet.ProtustrankaWithAdress>
    <izvorni_sadrzaj>itd. trgovina, društvo s ograničenom odgovornošću za proizvodnju, trgovinu i usluge Ivana Mažuranića 1, 42250 Lepoglava</izvorni_sadrzaj>
    <derivirana_varijabla naziv="DomainObject.Predmet.ProtustrankaWithAdress_1">itd. trgovina, društvo s ograničenom odgovornošću za proizvodnju, trgovinu i usluge Ivana Mažuranića 1, 42250 Lepoglava</derivirana_varijabla>
  </DomainObject.Predmet.ProtustrankaWithAdress>
  <DomainObject.Predmet.ProtustrankaWithAdressOIB>
    <izvorni_sadrzaj>itd. trgovina, društvo s ograničenom odgovornošću za proizvodnju, trgovinu i usluge, OIB 75853701497, Ivana Mažuranića 1, 42250 Lepoglava</izvorni_sadrzaj>
    <derivirana_varijabla naziv="DomainObject.Predmet.ProtustrankaWithAdressOIB_1">itd. trgovina, društvo s ograničenom odgovornošću za proizvodnju, trgovinu i usluge, OIB 75853701497, Ivana Mažuranića 1, 42250 Lepoglava</derivirana_varijabla>
  </DomainObject.Predmet.ProtustrankaWithAdressOIB>
  <DomainObject.Predmet.ProtustrankaNazivFormated>
    <izvorni_sadrzaj>itd. trgovina, društvo s ograničenom odgovornošću za proizvodnju, trgovinu i usluge</izvorni_sadrzaj>
    <derivirana_varijabla naziv="DomainObject.Predmet.ProtustrankaNazivFormated_1">itd. trgovina, društvo s ograničenom odgovornošću za proizvodnju, trgovinu i usluge</derivirana_varijabla>
  </DomainObject.Predmet.ProtustrankaNazivFormated>
  <DomainObject.Predmet.ProtustrankaNazivFormatedOIB>
    <izvorni_sadrzaj>itd. trgovina, društvo s ograničenom odgovornošću za proizvodnju, trgovinu i usluge, OIB 75853701497</izvorni_sadrzaj>
    <derivirana_varijabla naziv="DomainObject.Predmet.ProtustrankaNazivFormatedOIB_1">itd. trgovina, društvo s ograničenom odgovornošću za proizvodnju, trgovinu i usluge, OIB 75853701497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Sudnica 226</izvorni_sadrzaj>
    <derivirana_varijabla naziv="DomainObject.Predmet.Referada.Prostorija.Oznaka_1">Sudnica 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Regionalni centar Zagreb</izvorni_sadrzaj>
    <derivirana_varijabla naziv="DomainObject.Predmet.StrankaFormated_1">  Financijska agencija Regionalni centar Zagreb</derivirana_varijabla>
  </DomainObject.Predmet.StrankaFormated>
  <DomainObject.Predmet.StrankaFormatedOIB>
    <izvorni_sadrzaj>  Financijska agencija Regionalni centar Zagreb</izvorni_sadrzaj>
    <derivirana_varijabla naziv="DomainObject.Predmet.StrankaFormatedOIB_1">  Financijska agencija Regionalni centar Zagreb</derivirana_varijabla>
  </DomainObject.Predmet.StrankaFormatedOIB>
  <DomainObject.Predmet.StrankaFormatedWithAdress>
    <izvorni_sadrzaj> Financijska agencija Regionalni centar Zagreb, Ilica 307, 10000 Zagreb</izvorni_sadrzaj>
    <derivirana_varijabla naziv="DomainObject.Predmet.StrankaFormatedWithAdress_1"> Financijska agencija Regionalni centar Zagreb, Ilica 307, 10000 Zagreb</derivirana_varijabla>
  </DomainObject.Predmet.StrankaFormatedWithAdress>
  <DomainObject.Predmet.StrankaFormatedWithAdressOIB>
    <izvorni_sadrzaj> Financijska agencija Regionalni centar Zagreb, Ilica 307, 10000 Zagreb</izvorni_sadrzaj>
    <derivirana_varijabla naziv="DomainObject.Predmet.StrankaFormatedWithAdressOIB_1"> Financijska agencija Regionalni centar Zagreb, Ilica 307, 10000 Zagreb</derivirana_varijabla>
  </DomainObject.Predmet.StrankaFormatedWithAdressOIB>
  <DomainObject.Predmet.StrankaWithAdress>
    <izvorni_sadrzaj>Financijska agencija Regionalni centar Zagreb Ilica 307,10000 Zagreb</izvorni_sadrzaj>
    <derivirana_varijabla naziv="DomainObject.Predmet.StrankaWithAdress_1">Financijska agencija Regionalni centar Zagreb Ilica 307,10000 Zagreb</derivirana_varijabla>
  </DomainObject.Predmet.StrankaWithAdress>
  <DomainObject.Predmet.StrankaWithAdressOIB>
    <izvorni_sadrzaj>Financijska agencija Regionalni centar Zagreb, Ilica 307,10000 Zagreb</izvorni_sadrzaj>
    <derivirana_varijabla naziv="DomainObject.Predmet.StrankaWithAdressOIB_1">Financijska agencija Regionalni centar Zagreb, Ilica 307,10000 Zagreb</derivirana_varijabla>
  </DomainObject.Predmet.StrankaWithAdressOIB>
  <DomainObject.Predmet.StrankaNazivFormated>
    <izvorni_sadrzaj>Financijska agencija Regionalni centar Zagreb</izvorni_sadrzaj>
    <derivirana_varijabla naziv="DomainObject.Predmet.StrankaNazivFormated_1">Financijska agencija Regionalni centar Zagreb</derivirana_varijabla>
  </DomainObject.Predmet.StrankaNazivFormated>
  <DomainObject.Predmet.StrankaNazivFormatedOIB>
    <izvorni_sadrzaj>Financijska agencija Regionalni centar Zagreb</izvorni_sadrzaj>
    <derivirana_varijabla naziv="DomainObject.Predmet.StrankaNazivFormatedOIB_1">Financijska agencija Regionalni centar Zagreb</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 Regionalni centar Zagreb</item>
    </izvorni_sadrzaj>
    <derivirana_varijabla naziv="DomainObject.Predmet.StrankaListFormated_1">
      <item>Financijska agencija Regionalni centar Zagreb</item>
    </derivirana_varijabla>
  </DomainObject.Predmet.StrankaListFormated>
  <DomainObject.Predmet.StrankaListFormatedOIB>
    <izvorni_sadrzaj>
      <item>Financijska agencija Regionalni centar Zagreb</item>
    </izvorni_sadrzaj>
    <derivirana_varijabla naziv="DomainObject.Predmet.StrankaListFormatedOIB_1">
      <item>Financijska agencija Regionalni centar Zagreb</item>
    </derivirana_varijabla>
  </DomainObject.Predmet.StrankaListFormatedOIB>
  <DomainObject.Predmet.StrankaListFormatedWithAdress>
    <izvorni_sadrzaj>
      <item>Financijska agencija Regionalni centar Zagreb, Ilica 307, 10000 Zagreb</item>
    </izvorni_sadrzaj>
    <derivirana_varijabla naziv="DomainObject.Predmet.StrankaListFormatedWithAdress_1">
      <item>Financijska agencija Regionalni centar Zagreb, Ilica 307, 10000 Zagreb</item>
    </derivirana_varijabla>
  </DomainObject.Predmet.StrankaListFormatedWithAdress>
  <DomainObject.Predmet.StrankaListFormatedWithAdressOIB>
    <izvorni_sadrzaj>
      <item>Financijska agencija Regionalni centar Zagreb, Ilica 307, 10000 Zagreb</item>
    </izvorni_sadrzaj>
    <derivirana_varijabla naziv="DomainObject.Predmet.StrankaListFormatedWithAdressOIB_1">
      <item>Financijska agencija Regionalni centar Zagreb, Ilica 307, 10000 Zagreb</item>
    </derivirana_varijabla>
  </DomainObject.Predmet.StrankaListFormatedWithAdressOIB>
  <DomainObject.Predmet.StrankaListNazivFormated>
    <izvorni_sadrzaj>
      <item>Financijska agencija Regionalni centar Zagreb</item>
    </izvorni_sadrzaj>
    <derivirana_varijabla naziv="DomainObject.Predmet.StrankaListNazivFormated_1">
      <item>Financijska agencija Regionalni centar Zagreb</item>
    </derivirana_varijabla>
  </DomainObject.Predmet.StrankaListNazivFormated>
  <DomainObject.Predmet.StrankaListNazivFormatedOIB>
    <izvorni_sadrzaj>
      <item>Financijska agencija Regionalni centar Zagreb</item>
    </izvorni_sadrzaj>
    <derivirana_varijabla naziv="DomainObject.Predmet.StrankaListNazivFormatedOIB_1">
      <item>Financijska agencija Regionalni centar Zagreb</item>
    </derivirana_varijabla>
  </DomainObject.Predmet.StrankaListNazivFormatedOIB>
  <DomainObject.Predmet.ProtuStrankaListFormated>
    <izvorni_sadrzaj>
      <item>itd. trgovina, društvo s ograničenom odgovornošću za proizvodnju, trgovinu i usluge</item>
    </izvorni_sadrzaj>
    <derivirana_varijabla naziv="DomainObject.Predmet.ProtuStrankaListFormated_1">
      <item>itd. trgovina, društvo s ograničenom odgovornošću za proizvodnju, trgovinu i usluge</item>
    </derivirana_varijabla>
  </DomainObject.Predmet.ProtuStrankaListFormated>
  <DomainObject.Predmet.ProtuStrankaListFormatedOIB>
    <izvorni_sadrzaj>
      <item>itd. trgovina, društvo s ograničenom odgovornošću za proizvodnju, trgovinu i usluge, OIB 75853701497</item>
    </izvorni_sadrzaj>
    <derivirana_varijabla naziv="DomainObject.Predmet.ProtuStrankaListFormatedOIB_1">
      <item>itd. trgovina, društvo s ograničenom odgovornošću za proizvodnju, trgovinu i usluge, OIB 75853701497</item>
    </derivirana_varijabla>
  </DomainObject.Predmet.ProtuStrankaListFormatedOIB>
  <DomainObject.Predmet.ProtuStrankaListFormatedWithAdress>
    <izvorni_sadrzaj>
      <item>itd. trgovina, društvo s ograničenom odgovornošću za proizvodnju, trgovinu i usluge, Ivana Mažuranića 1, 42250 Lepoglava</item>
    </izvorni_sadrzaj>
    <derivirana_varijabla naziv="DomainObject.Predmet.ProtuStrankaListFormatedWithAdress_1">
      <item>itd. trgovina, društvo s ograničenom odgovornošću za proizvodnju, trgovinu i usluge, Ivana Mažuranića 1, 42250 Lepoglava</item>
    </derivirana_varijabla>
  </DomainObject.Predmet.ProtuStrankaListFormatedWithAdress>
  <DomainObject.Predmet.ProtuStrankaListFormatedWithAdressOIB>
    <izvorni_sadrzaj>
      <item>itd. trgovina, društvo s ograničenom odgovornošću za proizvodnju, trgovinu i usluge, OIB 75853701497, Ivana Mažuranića 1, 42250 Lepoglava</item>
    </izvorni_sadrzaj>
    <derivirana_varijabla naziv="DomainObject.Predmet.ProtuStrankaListFormatedWithAdressOIB_1">
      <item>itd. trgovina, društvo s ograničenom odgovornošću za proizvodnju, trgovinu i usluge, OIB 75853701497, Ivana Mažuranića 1, 42250 Lepoglava</item>
    </derivirana_varijabla>
  </DomainObject.Predmet.ProtuStrankaListFormatedWithAdressOIB>
  <DomainObject.Predmet.ProtuStrankaListNazivFormated>
    <izvorni_sadrzaj>
      <item>itd. trgovina, društvo s ograničenom odgovornošću za proizvodnju, trgovinu i usluge</item>
    </izvorni_sadrzaj>
    <derivirana_varijabla naziv="DomainObject.Predmet.ProtuStrankaListNazivFormated_1">
      <item>itd. trgovina, društvo s ograničenom odgovornošću za proizvodnju, trgovinu i usluge</item>
    </derivirana_varijabla>
  </DomainObject.Predmet.ProtuStrankaListNazivFormated>
  <DomainObject.Predmet.ProtuStrankaListNazivFormatedOIB>
    <izvorni_sadrzaj>
      <item>itd. trgovina, društvo s ograničenom odgovornošću za proizvodnju, trgovinu i usluge, OIB 75853701497</item>
    </izvorni_sadrzaj>
    <derivirana_varijabla naziv="DomainObject.Predmet.ProtuStrankaListNazivFormatedOIB_1">
      <item>itd. trgovina, društvo s ograničenom odgovornošću za proizvodnju, trgovinu i usluge, OIB 75853701497</item>
    </derivirana_varijabla>
  </DomainObject.Predmet.ProtuStrankaListNazivFormatedOIB>
  <DomainObject.Predmet.OstaliListFormated>
    <izvorni_sadrzaj>
      <item>Sudski registar</item>
      <item>Želimir Uršulin</item>
    </izvorni_sadrzaj>
    <derivirana_varijabla naziv="DomainObject.Predmet.OstaliListFormated_1">
      <item>Sudski registar</item>
      <item>Želimir Uršulin</item>
    </derivirana_varijabla>
  </DomainObject.Predmet.OstaliListFormated>
  <DomainObject.Predmet.OstaliListFormatedOIB>
    <izvorni_sadrzaj>
      <item>Sudski registar</item>
      <item>Želimir Uršulin, OIB 03842320752</item>
    </izvorni_sadrzaj>
    <derivirana_varijabla naziv="DomainObject.Predmet.OstaliListFormatedOIB_1">
      <item>Sudski registar</item>
      <item>Želimir Uršulin, OIB 03842320752</item>
    </derivirana_varijabla>
  </DomainObject.Predmet.OstaliListFormatedOIB>
  <DomainObject.Predmet.OstaliListFormatedWithAdress>
    <izvorni_sadrzaj>
      <item>Sudski registar</item>
      <item>Želimir Uršulin, Trg hrvatskih Ivanovaca 9, 42240 Ivanec</item>
    </izvorni_sadrzaj>
    <derivirana_varijabla naziv="DomainObject.Predmet.OstaliListFormatedWithAdress_1">
      <item>Sudski registar</item>
      <item>Želimir Uršulin, Trg hrvatskih Ivanovaca 9, 42240 Ivanec</item>
    </derivirana_varijabla>
  </DomainObject.Predmet.OstaliListFormatedWithAdress>
  <DomainObject.Predmet.OstaliListFormatedWithAdressOIB>
    <izvorni_sadrzaj>
      <item>Sudski registar</item>
      <item>Želimir Uršulin, OIB 03842320752, Trg hrvatskih Ivanovaca 9, 42240 Ivanec</item>
    </izvorni_sadrzaj>
    <derivirana_varijabla naziv="DomainObject.Predmet.OstaliListFormatedWithAdressOIB_1">
      <item>Sudski registar</item>
      <item>Želimir Uršulin, OIB 03842320752, Trg hrvatskih Ivanovaca 9, 42240 Ivanec</item>
    </derivirana_varijabla>
  </DomainObject.Predmet.OstaliListFormatedWithAdressOIB>
  <DomainObject.Predmet.OstaliListNazivFormated>
    <izvorni_sadrzaj>
      <item>Sudski registar</item>
      <item>Želimir Uršulin</item>
    </izvorni_sadrzaj>
    <derivirana_varijabla naziv="DomainObject.Predmet.OstaliListNazivFormated_1">
      <item>Sudski registar</item>
      <item>Želimir Uršulin</item>
    </derivirana_varijabla>
  </DomainObject.Predmet.OstaliListNazivFormated>
  <DomainObject.Predmet.OstaliListNazivFormatedOIB>
    <izvorni_sadrzaj>
      <item>Sudski registar</item>
      <item>Želimir Uršulin, OIB 03842320752</item>
    </izvorni_sadrzaj>
    <derivirana_varijabla naziv="DomainObject.Predmet.OstaliListNazivFormatedOIB_1">
      <item>Sudski registar</item>
      <item>Želimir Uršulin, OIB 03842320752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studenog 2015.</izvorni_sadrzaj>
    <derivirana_varijabla naziv="DomainObject.Datum_1">4. studenog 2015.</derivirana_varijabla>
  </DomainObject.Datum>
  <DomainObject.PoslovniBrojDokumenta>
    <izvorni_sadrzaj>St-49/2015-17</izvorni_sadrzaj>
    <derivirana_varijabla naziv="DomainObject.PoslovniBrojDokumenta_1">St-49/2015-17</derivirana_varijabla>
  </DomainObject.PoslovniBrojDokumenta>
  <DomainObject.Predmet.StrankaIDrugi>
    <izvorni_sadrzaj>Financijska agencija Regionalni centar Zagreb</izvorni_sadrzaj>
    <derivirana_varijabla naziv="DomainObject.Predmet.StrankaIDrugi_1">Financijska agencija Regionalni centar Zagreb</derivirana_varijabla>
  </DomainObject.Predmet.StrankaIDrugi>
  <DomainObject.Predmet.ProtustrankaIDrugi>
    <izvorni_sadrzaj>itd. trgovina, društvo s ograničenom odgovornošću za proizvodnju, trgovinu i usluge</izvorni_sadrzaj>
    <derivirana_varijabla naziv="DomainObject.Predmet.ProtustrankaIDrugi_1">itd. trgovina, društvo s ograničenom odgovornošću za proizvodnju, trgovinu i usluge</derivirana_varijabla>
  </DomainObject.Predmet.ProtustrankaIDrugi>
  <DomainObject.Predmet.StrankaIDrugiAdressOIB>
    <izvorni_sadrzaj>Financijska agencija Regionalni centar Zagreb, Ilica 307, 10000 Zagreb</izvorni_sadrzaj>
    <derivirana_varijabla naziv="DomainObject.Predmet.StrankaIDrugiAdressOIB_1">Financijska agencija Regionalni centar Zagreb, Ilica 307, 10000 Zagreb</derivirana_varijabla>
  </DomainObject.Predmet.StrankaIDrugiAdressOIB>
  <DomainObject.Predmet.ProtustrankaIDrugiAdressOIB>
    <izvorni_sadrzaj>itd. trgovina, društvo s ograničenom odgovornošću za proizvodnju, trgovinu i usluge, OIB 75853701497, Ivana Mažuranića 1, 42250 Lepoglava</izvorni_sadrzaj>
    <derivirana_varijabla naziv="DomainObject.Predmet.ProtustrankaIDrugiAdressOIB_1">itd. trgovina, društvo s ograničenom odgovornošću za proizvodnju, trgovinu i usluge, OIB 75853701497, Ivana Mažuranića 1, 42250 Lepoglava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Regionalni centar Zagreb</item>
      <item>itd. trgovina, društvo s ograničenom odgovornošću za proizvodnju, trgovinu i usluge</item>
      <item>Sudski registar</item>
      <item>Želimir Uršulin</item>
    </izvorni_sadrzaj>
    <derivirana_varijabla naziv="DomainObject.Predmet.SudioniciListNaziv_1">
      <item>Financijska agencija Regionalni centar Zagreb</item>
      <item>itd. trgovina, društvo s ograničenom odgovornošću za proizvodnju, trgovinu i usluge</item>
      <item>Sudski registar</item>
      <item>Želimir Uršulin</item>
    </derivirana_varijabla>
  </DomainObject.Predmet.SudioniciListNaziv>
  <DomainObject.Predmet.SudioniciListAdressOIB>
    <izvorni_sadrzaj>
      <item>Financijska agencija Regionalni centar Zagreb, Ilica 307,10000 Zagreb</item>
      <item>itd. trgovina, društvo s ograničenom odgovornošću za proizvodnju, trgovinu i usluge, OIB 75853701497, Ivana Mažuranića 1,42250 Lepoglava</item>
      <item>Sudski registar</item>
      <item>Želimir Uršulin, OIB 03842320752, Trg hrvatskih Ivanovaca 9,42240 Ivanec</item>
    </izvorni_sadrzaj>
    <derivirana_varijabla naziv="DomainObject.Predmet.SudioniciListAdressOIB_1">
      <item>Financijska agencija Regionalni centar Zagreb, Ilica 307,10000 Zagreb</item>
      <item>itd. trgovina, društvo s ograničenom odgovornošću za proizvodnju, trgovinu i usluge, OIB 75853701497, Ivana Mažuranića 1,42250 Lepoglava</item>
      <item>Sudski registar</item>
      <item>Želimir Uršulin, OIB 03842320752, Trg hrvatskih Ivanovaca 9,42240 Ivanec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C20017-7788-471D-8663-B089FBB5F1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1003</properties:Words>
  <properties:Characters>5775</properties:Characters>
  <properties:Lines>161</properties:Lines>
  <properties:Paragraphs>99</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8365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2015-11-04T11:33:00Z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St-49/2015-17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