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8ee9" w14:paraId="23b8ee9" w:rsidRDefault="00847CB4" w:rsidP="00847CB4" w:rsidR="00847CB4">
      <w:pPr>
        <w:jc w:val="right"/>
        <w15:collapsed w:val="false"/>
      </w:pPr>
      <w:r>
        <w:t>Broj: 6 St-</w:t>
      </w:r>
      <w:r w:rsidR="00540F2F">
        <w:t>1192</w:t>
      </w:r>
      <w:r w:rsidR="002B33D4">
        <w:t>/18-3</w:t>
      </w:r>
    </w:p>
    <w:p w:rsidRDefault="00847CB4" w:rsidP="00847CB4" w:rsidR="00847CB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CB4" w:rsidP="00847CB4" w:rsidR="00847CB4"/>
    <w:p w:rsidRDefault="00847CB4" w:rsidP="00847CB4" w:rsidR="00847CB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FINA RC Osijek za otvaranje stečajnog postupka nad dužnikom: </w:t>
      </w:r>
      <w:r w:rsidR="00540F2F">
        <w:rPr>
          <w:b/>
        </w:rPr>
        <w:t>S.S.D. d.o.o. Vinkovci, Ciglarska 19A, OIB: 97211362861, MBS: 030183654</w:t>
      </w:r>
      <w:r>
        <w:t xml:space="preserve">, dana </w:t>
      </w:r>
      <w:r w:rsidR="002B33D4">
        <w:t>17</w:t>
      </w:r>
      <w:r w:rsidR="001E3445">
        <w:t>. listopada</w:t>
      </w:r>
      <w:r>
        <w:t xml:space="preserve"> 2018. g.,  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847CB4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540F2F">
        <w:t>Mario Jurić, Vinkovci, Ciglarska 19/A, OIB: 40368283637</w:t>
      </w:r>
      <w:r>
        <w:t xml:space="preserve"> 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540F2F">
        <w:rPr>
          <w:b/>
        </w:rPr>
        <w:t>1192</w:t>
      </w:r>
      <w:r>
        <w:rPr>
          <w:b/>
        </w:rPr>
        <w:t>-18</w:t>
      </w:r>
      <w:r>
        <w:t xml:space="preserve"> koji se vodi kod Hrvatske poštanske banke d.d. za stečajnog dužnika </w:t>
      </w:r>
      <w:r w:rsidR="00540F2F">
        <w:rPr>
          <w:b/>
        </w:rPr>
        <w:t>S.S.D. d.o.o. Vinkovci, Ciglarska 19A, OIB: 97211362861, MBS: 030183654</w:t>
      </w:r>
      <w:r w:rsidR="00540F2F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540F2F">
        <w:t xml:space="preserve">Mario Jurić, Vinkovci, Ciglarska 19/A, OIB: 40368283637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540F2F">
        <w:t>Mario Jurić, Vinkovci, Ciglarska 19/A, OIB: 40368283637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540F2F">
        <w:t xml:space="preserve">Mario Jurić, Vinkovci, Ciglarska 19/A, OIB: 40368283637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4A7B80" w:rsidP="004A7B80" w:rsidR="00847CB4">
      <w:pPr>
        <w:tabs>
          <w:tab w:pos="7950" w:val="left"/>
        </w:tabs>
        <w:ind w:firstLine="720"/>
        <w:jc w:val="both"/>
      </w:pPr>
      <w:r>
        <w:lastRenderedPageBreak/>
        <w:tab/>
      </w:r>
    </w:p>
    <w:p w:rsidRDefault="002B33D4" w:rsidP="002B33D4" w:rsidR="002B33D4">
      <w:pPr>
        <w:jc w:val="right"/>
      </w:pPr>
      <w:r>
        <w:t>Broj: 6 St-119</w:t>
      </w:r>
      <w:r w:rsidR="00540F2F">
        <w:t>2</w:t>
      </w:r>
      <w:r>
        <w:t>/18-3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540F2F">
        <w:t>Mario Jurić, Vinkovci, Ciglarska 19/A, OIB: 40368283637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2B33D4">
        <w:t>17</w:t>
      </w:r>
      <w:r w:rsidR="001E3445">
        <w:t>. listopada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847CB4" w:rsidR="00067947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540F2F">
        <w:t>Mario Jurić, Vinkovci, Ciglarska 19/A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2B33D4">
        <w:t>23</w:t>
      </w:r>
      <w:r w:rsidR="001E3445">
        <w:t>.11.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223" w:rsidR="00862223">
      <w:r>
        <w:separator/>
      </w:r>
    </w:p>
  </w:endnote>
  <w:endnote w:id="0" w:type="continuationSeparator">
    <w:p w:rsidRDefault="00862223" w:rsidR="00862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223" w:rsidR="00862223">
      <w:r>
        <w:separator/>
      </w:r>
    </w:p>
  </w:footnote>
  <w:footnote w:id="0" w:type="continuationSeparator">
    <w:p w:rsidRDefault="00862223" w:rsidR="008622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50D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40F2F"/>
    <w:rsid w:val="0055624C"/>
    <w:rsid w:val="005B403D"/>
    <w:rsid w:val="005E5D90"/>
    <w:rsid w:val="00607E75"/>
    <w:rsid w:val="006139EC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62223"/>
    <w:rsid w:val="008737C5"/>
    <w:rsid w:val="008763AA"/>
    <w:rsid w:val="0088689D"/>
    <w:rsid w:val="008A0787"/>
    <w:rsid w:val="008C50D1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56F9"/>
    <w:rsid w:val="00AD24AA"/>
    <w:rsid w:val="00AD76C3"/>
    <w:rsid w:val="00AF787C"/>
    <w:rsid w:val="00B11D59"/>
    <w:rsid w:val="00B27C25"/>
    <w:rsid w:val="00B41F79"/>
    <w:rsid w:val="00B54B7E"/>
    <w:rsid w:val="00B84F0F"/>
    <w:rsid w:val="00B923EB"/>
    <w:rsid w:val="00BC33DE"/>
    <w:rsid w:val="00BE009D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08FE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50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50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0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0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0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50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50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0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0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0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St-1192/2018</izvorni_sadrzaj>
    <derivirana_varijabla naziv="DomainObject.Predmet.OznakaBroj_1">St-1192/2018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S.S.D. d.o.o. za informatiku i trgovinu</izvorni_sadrzaj>
    <derivirana_varijabla naziv="DomainObject.Predmet.ProtustrankaFormated_1">  S.S.D. d.o.o. za informatiku i trgovinu</derivirana_varijabla>
  </DomainObject.Predmet.ProtustrankaFormated>
  <DomainObject.Predmet.ProtustrankaFormatedOIB>
    <izvorni_sadrzaj>  S.S.D. d.o.o. za informatiku i trgovinu, OIB 97211362861</izvorni_sadrzaj>
    <derivirana_varijabla naziv="DomainObject.Predmet.ProtustrankaFormatedOIB_1">  S.S.D. d.o.o. za informatiku i trgovinu, OIB 97211362861</derivirana_varijabla>
  </DomainObject.Predmet.ProtustrankaFormatedOIB>
  <DomainObject.Predmet.ProtustrankaFormatedWithAdress>
    <izvorni_sadrzaj> S.S.D. d.o.o. za informatiku i trgovinu, Ciglarska 19 A , 32100 Vinkovci</izvorni_sadrzaj>
    <derivirana_varijabla naziv="DomainObject.Predmet.ProtustrankaFormatedWithAdress_1"> S.S.D. d.o.o. za informatiku i trgovinu, Ciglarska 19 A , 32100 Vinkovci</derivirana_varijabla>
  </DomainObject.Predmet.ProtustrankaFormatedWithAdress>
  <DomainObject.Predmet.ProtustrankaFormatedWithAdressOIB>
    <izvorni_sadrzaj> S.S.D. d.o.o. za informatiku i trgovinu, OIB 97211362861, Ciglarska 19 A , 32100 Vinkovci</izvorni_sadrzaj>
    <derivirana_varijabla naziv="DomainObject.Predmet.ProtustrankaFormatedWithAdressOIB_1"> S.S.D. d.o.o. za informatiku i trgovinu, OIB 97211362861, Ciglarska 19 A , 32100 Vinkovci</derivirana_varijabla>
  </DomainObject.Predmet.ProtustrankaFormatedWithAdressOIB>
  <DomainObject.Predmet.ProtustrankaWithAdress>
    <izvorni_sadrzaj>S.S.D. d.o.o. za informatiku i trgovinu Ciglarska 19 A , 32100 Vinkovci</izvorni_sadrzaj>
    <derivirana_varijabla naziv="DomainObject.Predmet.ProtustrankaWithAdress_1">S.S.D. d.o.o. za informatiku i trgovinu Ciglarska 19 A , 32100 Vinkovci</derivirana_varijabla>
  </DomainObject.Predmet.ProtustrankaWithAdress>
  <DomainObject.Predmet.ProtustrankaWithAdressOIB>
    <izvorni_sadrzaj>S.S.D. d.o.o. za informatiku i trgovinu, OIB 97211362861, Ciglarska 19 A , 32100 Vinkovci</izvorni_sadrzaj>
    <derivirana_varijabla naziv="DomainObject.Predmet.ProtustrankaWithAdressOIB_1">S.S.D. d.o.o. za informatiku i trgovinu, OIB 97211362861, Ciglarska 19 A , 32100 Vinkovci</derivirana_varijabla>
  </DomainObject.Predmet.ProtustrankaWithAdressOIB>
  <DomainObject.Predmet.ProtustrankaNazivFormated>
    <izvorni_sadrzaj>S.S.D. d.o.o. za informatiku i trgovinu</izvorni_sadrzaj>
    <derivirana_varijabla naziv="DomainObject.Predmet.ProtustrankaNazivFormated_1">S.S.D. d.o.o. za informatiku i trgovinu</derivirana_varijabla>
  </DomainObject.Predmet.ProtustrankaNazivFormated>
  <DomainObject.Predmet.ProtustrankaNazivFormatedOIB>
    <izvorni_sadrzaj>S.S.D. d.o.o. za informatiku i trgovinu, OIB 97211362861</izvorni_sadrzaj>
    <derivirana_varijabla naziv="DomainObject.Predmet.ProtustrankaNazivFormatedOIB_1">S.S.D. d.o.o. za informatiku i trgovinu, OIB 97211362861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S.S.D. d.o.o. za informatiku i trgovinu</item>
    </izvorni_sadrzaj>
    <derivirana_varijabla naziv="DomainObject.Predmet.ProtuStrankaListFormated_1">
      <item>S.S.D. d.o.o. za informatiku i trgovinu</item>
    </derivirana_varijabla>
  </DomainObject.Predmet.ProtuStrankaListFormated>
  <DomainObject.Predmet.ProtuStrankaListFormatedOIB>
    <izvorni_sadrzaj>
      <item>S.S.D. d.o.o. za informatiku i trgovinu, OIB 97211362861</item>
    </izvorni_sadrzaj>
    <derivirana_varijabla naziv="DomainObject.Predmet.ProtuStrankaListFormatedOIB_1">
      <item>S.S.D. d.o.o. za informatiku i trgovinu, OIB 97211362861</item>
    </derivirana_varijabla>
  </DomainObject.Predmet.ProtuStrankaListFormatedOIB>
  <DomainObject.Predmet.ProtuStrankaListFormatedWithAdress>
    <izvorni_sadrzaj>
      <item>S.S.D. d.o.o. za informatiku i trgovinu, Ciglarska 19 A , 32100 Vinkovci</item>
    </izvorni_sadrzaj>
    <derivirana_varijabla naziv="DomainObject.Predmet.ProtuStrankaListFormatedWithAdress_1">
      <item>S.S.D. d.o.o. za informatiku i trgovinu, Ciglarska 19 A , 32100 Vinkovci</item>
    </derivirana_varijabla>
  </DomainObject.Predmet.ProtuStrankaListFormatedWithAdress>
  <DomainObject.Predmet.ProtuStrankaListFormatedWithAdressOIB>
    <izvorni_sadrzaj>
      <item>S.S.D. d.o.o. za informatiku i trgovinu, OIB 97211362861, Ciglarska 19 A , 32100 Vinkovci</item>
    </izvorni_sadrzaj>
    <derivirana_varijabla naziv="DomainObject.Predmet.ProtuStrankaListFormatedWithAdressOIB_1">
      <item>S.S.D. d.o.o. za informatiku i trgovinu, OIB 97211362861, Ciglarska 19 A , 32100 Vinkovci</item>
    </derivirana_varijabla>
  </DomainObject.Predmet.ProtuStrankaListFormatedWithAdressOIB>
  <DomainObject.Predmet.ProtuStrankaListNazivFormated>
    <izvorni_sadrzaj>
      <item>S.S.D. d.o.o. za informatiku i trgovinu</item>
    </izvorni_sadrzaj>
    <derivirana_varijabla naziv="DomainObject.Predmet.ProtuStrankaListNazivFormated_1">
      <item>S.S.D. d.o.o. za informatiku i trgovinu</item>
    </derivirana_varijabla>
  </DomainObject.Predmet.ProtuStrankaListNazivFormated>
  <DomainObject.Predmet.ProtuStrankaListNazivFormatedOIB>
    <izvorni_sadrzaj>
      <item>S.S.D. d.o.o. za informatiku i trgovinu, OIB 97211362861</item>
    </izvorni_sadrzaj>
    <derivirana_varijabla naziv="DomainObject.Predmet.ProtuStrankaListNazivFormatedOIB_1">
      <item>S.S.D. d.o.o. za informatiku i trgovinu, OIB 97211362861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S.S.D. d.o.o. za informatiku i trgovinu</izvorni_sadrzaj>
    <derivirana_varijabla naziv="DomainObject.Predmet.ProtustrankaIDrugi_1">S.S.D. d.o.o. za informatiku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S.S.D. d.o.o. za informatiku i trgovinu, OIB 97211362861, Ciglarska 19 A , 32100 Vinkovci</izvorni_sadrzaj>
    <derivirana_varijabla naziv="DomainObject.Predmet.ProtustrankaIDrugiAdressOIB_1">S.S.D. d.o.o. za informatiku i trgovinu, OIB 97211362861, Ciglarska 19 A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S.S.D. d.o.o. za informatiku i trgovinu</item>
    </izvorni_sadrzaj>
    <derivirana_varijabla naziv="DomainObject.Predmet.SudioniciListNaziv_1">
      <item>FINA RC OSIJEK</item>
      <item>S.S.D. d.o.o. za informatiku i trgovinu</item>
    </derivirana_varijabla>
  </DomainObject.Predmet.SudioniciListNaziv>
  <DomainObject.Predmet.SudioniciListAdressOIB>
    <izvorni_sadrzaj>
      <item>FINA RC OSIJEK, OIB 85821130368</item>
      <item>S.S.D. d.o.o. za informatiku i trgovinu, OIB 97211362861, Ciglarska 19 A ,32100 Vinkovci</item>
    </izvorni_sadrzaj>
    <derivirana_varijabla naziv="DomainObject.Predmet.SudioniciListAdressOIB_1">
      <item>FINA RC OSIJEK, OIB 85821130368</item>
      <item>S.S.D. d.o.o. za informatiku i trgovinu, OIB 97211362861, Ciglarska 19 A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97211362861</item>
    </izvorni_sadrzaj>
    <derivirana_varijabla naziv="DomainObject.Predmet.SudioniciListNazivOIB_1">
      <item>, OIB 85821130368</item>
      <item>, OIB 97211362861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47F49-C1B3-47F3-B140-179662E48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2390</properties:Characters>
  <properties:Lines>127</properties:Lines>
  <properties:Paragraphs>25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2018-10-17T06:55:00Z</cp:lastPrinted>
  <dcterms:modified xmlns:xsi="http://www.w3.org/2001/XMLSchema-instance" xsi:type="dcterms:W3CDTF">2018-10-17T08:07:00Z</dcterms:modified>
  <cp:revision>44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