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62ec2" w14:paraId="8b62ec2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532BC4">
        <w:t>840</w:t>
      </w:r>
      <w:r w:rsidR="000C46EC">
        <w:t>/1</w:t>
      </w:r>
      <w:r w:rsidR="007505E9">
        <w:t>7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605FED">
        <w:t>Trg hrvatskih branitelja 1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80578E" w:rsidRPr="0080578E">
        <w:t xml:space="preserve"> </w:t>
      </w:r>
      <w:r w:rsidR="00CD2002" w:rsidRPr="00FA00A7">
        <w:t xml:space="preserve">Cnc Art Design j.d.o.o. u stečaju, </w:t>
      </w:r>
      <w:r w:rsidR="00CD2002" w:rsidRPr="00FA00A7">
        <w:rPr>
          <w:rFonts w:eastAsiaTheme="minorHAnsi"/>
          <w:lang w:eastAsia="en-US"/>
        </w:rPr>
        <w:t xml:space="preserve">Sveta Nedelja, </w:t>
      </w:r>
      <w:r w:rsidR="00CD2002" w:rsidRPr="00FA00A7">
        <w:t>Okička 4</w:t>
      </w:r>
      <w:r w:rsidR="00CD2002" w:rsidRPr="00FA00A7">
        <w:rPr>
          <w:rFonts w:eastAsiaTheme="minorHAnsi"/>
          <w:lang w:eastAsia="en-US"/>
        </w:rPr>
        <w:t>,</w:t>
      </w:r>
      <w:r w:rsidR="00CD2002" w:rsidRPr="00FA00A7">
        <w:t xml:space="preserve"> OIB</w:t>
      </w:r>
      <w:r w:rsidR="00CD2002" w:rsidRPr="00FA00A7">
        <w:rPr>
          <w:rFonts w:eastAsiaTheme="minorHAnsi"/>
          <w:lang w:eastAsia="en-US"/>
        </w:rPr>
        <w:t xml:space="preserve"> </w:t>
      </w:r>
      <w:r w:rsidR="00CD2002" w:rsidRPr="00FA00A7">
        <w:t>28430022307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532BC4">
        <w:t>10. srpnja</w:t>
      </w:r>
      <w:r w:rsidR="001C4684">
        <w:t xml:space="preserve"> 2018.</w:t>
      </w:r>
      <w:r w:rsidR="00514F89">
        <w:t>,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CD6CDA" w:rsidP="00CD6CDA" w:rsidR="00CD6CDA" w:rsidRPr="00C957F2">
      <w:pPr>
        <w:jc w:val="both"/>
      </w:pPr>
    </w:p>
    <w:p w:rsidRDefault="00CD2002" w:rsidP="00CD2002" w:rsidR="00CD2002" w:rsidRPr="00FA00A7">
      <w:pPr>
        <w:jc w:val="both"/>
      </w:pPr>
      <w:r>
        <w:t xml:space="preserve">I. </w:t>
      </w:r>
      <w:r w:rsidRPr="00FA00A7">
        <w:t xml:space="preserve">Utvrđene su slijedeće tražbine </w:t>
      </w:r>
      <w:r>
        <w:t>prvog</w:t>
      </w:r>
      <w:r w:rsidRPr="00FA00A7">
        <w:t xml:space="preserve"> višeg isplatnog reda: </w:t>
      </w:r>
    </w:p>
    <w:p w:rsidRDefault="00CD2002" w:rsidP="00CD2002" w:rsidR="00CD2002">
      <w:pPr>
        <w:jc w:val="both"/>
      </w:pPr>
    </w:p>
    <w:p w:rsidRDefault="00CD2002" w:rsidP="00CD2002" w:rsidR="00CD2002" w:rsidRPr="00FA00A7">
      <w:pPr>
        <w:jc w:val="both"/>
      </w:pPr>
      <w:r>
        <w:t>I.1.</w:t>
      </w:r>
      <w:r w:rsidRPr="005E3403">
        <w:t xml:space="preserve"> </w:t>
      </w:r>
      <w:r w:rsidRPr="00FA00A7">
        <w:t xml:space="preserve">REPUBLIKA HRVATSKA, MINISTARSTVO FINANCIJA, </w:t>
      </w:r>
    </w:p>
    <w:p w:rsidRDefault="00CD2002" w:rsidP="00CD2002" w:rsidR="00CD2002" w:rsidRPr="00FA00A7">
      <w:pPr>
        <w:jc w:val="both"/>
      </w:pPr>
      <w:r>
        <w:t xml:space="preserve">      </w:t>
      </w:r>
      <w:r w:rsidRPr="00FA00A7">
        <w:t>POREZNA UPRAVA, OIB 18683136487</w:t>
      </w:r>
      <w:r>
        <w:t xml:space="preserve">                                                        </w:t>
      </w:r>
      <w:r w:rsidRPr="00FA00A7">
        <w:t xml:space="preserve"> </w:t>
      </w:r>
      <w:r>
        <w:t xml:space="preserve"> 6.693,69</w:t>
      </w:r>
      <w:r w:rsidRPr="00FA00A7">
        <w:t xml:space="preserve"> kn</w:t>
      </w:r>
    </w:p>
    <w:p w:rsidRDefault="00CD2002" w:rsidP="00CD2002" w:rsidR="00CD2002">
      <w:pPr>
        <w:jc w:val="both"/>
      </w:pPr>
    </w:p>
    <w:p w:rsidRDefault="00CD2002" w:rsidP="00CD2002" w:rsidR="00CD2002">
      <w:pPr>
        <w:jc w:val="both"/>
      </w:pPr>
    </w:p>
    <w:p w:rsidRDefault="00CD2002" w:rsidP="00CD2002" w:rsidR="00CD2002" w:rsidRPr="00FA00A7">
      <w:pPr>
        <w:jc w:val="both"/>
      </w:pPr>
      <w:r>
        <w:t xml:space="preserve">II. </w:t>
      </w:r>
      <w:r w:rsidRPr="00FA00A7">
        <w:t xml:space="preserve">Utvrđene su slijedeće tražbine drugog višeg isplatnog reda: </w:t>
      </w:r>
    </w:p>
    <w:p w:rsidRDefault="00CD2002" w:rsidP="00CD2002" w:rsidR="00CD2002" w:rsidRPr="00FA00A7">
      <w:pPr>
        <w:jc w:val="both"/>
      </w:pPr>
    </w:p>
    <w:p w:rsidRDefault="00CD2002" w:rsidP="00CD2002" w:rsidR="00CD2002" w:rsidRPr="00FA00A7">
      <w:pPr>
        <w:tabs>
          <w:tab w:pos="7271" w:val="left"/>
        </w:tabs>
        <w:jc w:val="both"/>
      </w:pPr>
      <w:r>
        <w:t>II.1</w:t>
      </w:r>
      <w:r w:rsidRPr="00FA00A7">
        <w:t xml:space="preserve">. </w:t>
      </w:r>
      <w:r>
        <w:t>BISNODE</w:t>
      </w:r>
      <w:r w:rsidRPr="00FA00A7">
        <w:t xml:space="preserve"> d.o.o., Zagreb, </w:t>
      </w:r>
      <w:r>
        <w:t>Fallerovo šetalište 22</w:t>
      </w:r>
      <w:r w:rsidRPr="00FA00A7">
        <w:t>,</w:t>
      </w:r>
    </w:p>
    <w:p w:rsidRDefault="00CD2002" w:rsidP="00CD2002" w:rsidR="00CD2002" w:rsidRPr="00FA00A7">
      <w:pPr>
        <w:tabs>
          <w:tab w:pos="7710" w:val="left"/>
        </w:tabs>
        <w:jc w:val="both"/>
      </w:pPr>
      <w:r>
        <w:t xml:space="preserve">       </w:t>
      </w:r>
      <w:r w:rsidRPr="00FA00A7">
        <w:t xml:space="preserve">OIB </w:t>
      </w:r>
      <w:r>
        <w:t>48270876028</w:t>
      </w:r>
      <w:r w:rsidRPr="00FA00A7">
        <w:t xml:space="preserve">            </w:t>
      </w:r>
      <w:r>
        <w:t xml:space="preserve"> </w:t>
      </w:r>
      <w:r w:rsidRPr="00FA00A7">
        <w:t xml:space="preserve">                                                     </w:t>
      </w:r>
      <w:r>
        <w:t xml:space="preserve">                             3.000,00 </w:t>
      </w:r>
      <w:r w:rsidRPr="00FA00A7">
        <w:t>kn</w:t>
      </w:r>
    </w:p>
    <w:p w:rsidRDefault="00CD2002" w:rsidP="00CD2002" w:rsidR="00CD2002" w:rsidRPr="00FA00A7">
      <w:pPr>
        <w:jc w:val="both"/>
      </w:pPr>
      <w:r>
        <w:t xml:space="preserve"> </w:t>
      </w:r>
    </w:p>
    <w:p w:rsidRDefault="00CD2002" w:rsidP="00CD2002" w:rsidR="00CD2002" w:rsidRPr="00FA00A7">
      <w:pPr>
        <w:tabs>
          <w:tab w:pos="7710" w:val="left"/>
        </w:tabs>
        <w:jc w:val="both"/>
      </w:pPr>
      <w:r>
        <w:t>II2</w:t>
      </w:r>
      <w:r w:rsidRPr="00FA00A7">
        <w:t xml:space="preserve">. ZAGREBAČKI HOLDING d.o.o., </w:t>
      </w:r>
      <w:r>
        <w:t>Zagreb,</w:t>
      </w:r>
    </w:p>
    <w:p w:rsidRDefault="00CD2002" w:rsidP="00CD2002" w:rsidR="00CD2002" w:rsidRPr="00FA00A7">
      <w:pPr>
        <w:tabs>
          <w:tab w:pos="7710" w:val="left"/>
        </w:tabs>
        <w:jc w:val="both"/>
      </w:pPr>
      <w:r>
        <w:t xml:space="preserve">       </w:t>
      </w:r>
      <w:r w:rsidRPr="00FA00A7">
        <w:t xml:space="preserve">Ulica grada Vukovara 41, OIB 85584865987          </w:t>
      </w:r>
      <w:r>
        <w:t xml:space="preserve">    </w:t>
      </w:r>
      <w:r w:rsidRPr="00FA00A7">
        <w:t xml:space="preserve">             </w:t>
      </w:r>
      <w:r>
        <w:t xml:space="preserve">                            165,10</w:t>
      </w:r>
      <w:r w:rsidRPr="00FA00A7">
        <w:t xml:space="preserve"> kn</w:t>
      </w:r>
    </w:p>
    <w:p w:rsidRDefault="00CD2002" w:rsidP="00CD2002" w:rsidR="00CD2002">
      <w:pPr>
        <w:jc w:val="both"/>
      </w:pPr>
    </w:p>
    <w:p w:rsidRDefault="00CD2002" w:rsidP="00CD2002" w:rsidR="00CD2002" w:rsidRPr="00FA00A7">
      <w:pPr>
        <w:jc w:val="both"/>
      </w:pPr>
      <w:r>
        <w:t>II.3</w:t>
      </w:r>
      <w:r w:rsidRPr="00FA00A7">
        <w:t xml:space="preserve">. REPUBLIKA HRVATSKA, MINISTARSTVO FINANCIJA, </w:t>
      </w:r>
    </w:p>
    <w:p w:rsidRDefault="00CD2002" w:rsidP="00CD2002" w:rsidR="00CD2002" w:rsidRPr="00FA00A7">
      <w:pPr>
        <w:jc w:val="both"/>
      </w:pPr>
      <w:r>
        <w:t xml:space="preserve">        </w:t>
      </w:r>
      <w:r w:rsidRPr="00FA00A7">
        <w:t>POREZNA UPRAVA, OIB 18683136487</w:t>
      </w:r>
      <w:r>
        <w:t xml:space="preserve">                                                     </w:t>
      </w:r>
      <w:r w:rsidRPr="00FA00A7">
        <w:t xml:space="preserve"> </w:t>
      </w:r>
      <w:r>
        <w:t>70.078,54</w:t>
      </w:r>
      <w:r w:rsidRPr="00FA00A7">
        <w:t xml:space="preserve"> kn</w:t>
      </w:r>
    </w:p>
    <w:p w:rsidRDefault="00CD2002" w:rsidP="00CD2002" w:rsidR="00CD2002" w:rsidRPr="00FA00A7">
      <w:pPr>
        <w:jc w:val="both"/>
      </w:pPr>
      <w:r w:rsidRPr="00FA00A7">
        <w:t xml:space="preserve">                                                                                                </w:t>
      </w:r>
    </w:p>
    <w:p w:rsidRDefault="00CD2002" w:rsidP="00CD2002" w:rsidR="00CD2002" w:rsidRPr="00FA00A7">
      <w:pPr>
        <w:jc w:val="both"/>
      </w:pPr>
      <w:r>
        <w:t>II.</w:t>
      </w:r>
      <w:r w:rsidRPr="00FA00A7">
        <w:t xml:space="preserve">4. </w:t>
      </w:r>
      <w:r>
        <w:t>VIPnet d.o.o., Zagreb, Vrtni put 1,</w:t>
      </w:r>
    </w:p>
    <w:p w:rsidRDefault="00CD2002" w:rsidP="00CD2002" w:rsidR="00CD2002" w:rsidRPr="00FA00A7">
      <w:pPr>
        <w:jc w:val="both"/>
      </w:pPr>
      <w:r>
        <w:t xml:space="preserve">        </w:t>
      </w:r>
      <w:r w:rsidRPr="00FA00A7">
        <w:t xml:space="preserve">OIB </w:t>
      </w:r>
      <w:r>
        <w:t>29524210204</w:t>
      </w:r>
      <w:r w:rsidRPr="00FA00A7">
        <w:t xml:space="preserve">  </w:t>
      </w:r>
      <w:r>
        <w:t xml:space="preserve">   </w:t>
      </w:r>
      <w:r w:rsidRPr="00FA00A7">
        <w:t xml:space="preserve">                                                                                       </w:t>
      </w:r>
      <w:r>
        <w:t>11.726,23</w:t>
      </w:r>
      <w:r w:rsidRPr="00FA00A7">
        <w:t xml:space="preserve"> kn</w:t>
      </w:r>
    </w:p>
    <w:p w:rsidRDefault="00CD2002" w:rsidP="00CD2002" w:rsidR="00CD2002">
      <w:pPr>
        <w:jc w:val="both"/>
      </w:pPr>
    </w:p>
    <w:p w:rsidRDefault="00EE793D" w:rsidP="00287A3A" w:rsidR="00EE793D">
      <w:pPr>
        <w:jc w:val="center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532BC4" w:rsidP="00287A3A" w:rsidR="00E6357E" w:rsidRPr="002032E7">
      <w:pPr>
        <w:jc w:val="center"/>
      </w:pPr>
      <w:r>
        <w:t xml:space="preserve"> </w:t>
      </w:r>
    </w:p>
    <w:p w:rsidRDefault="00287A3A" w:rsidP="00287A3A" w:rsidR="00287A3A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532BC4">
        <w:t>10. srpnja</w:t>
      </w:r>
      <w:r w:rsidR="00EE793D">
        <w:t xml:space="preserve"> 2018.</w:t>
      </w:r>
      <w:r w:rsidR="00B50EEB" w:rsidRPr="00267DA6">
        <w:t xml:space="preserve"> ispitane su sve prijavljene tražbine prema svojim iznosima i redu. </w:t>
      </w:r>
      <w:r w:rsidR="00D26C39" w:rsidRPr="00267DA6">
        <w:t xml:space="preserve">Stečajni upravitelj priznao je </w:t>
      </w:r>
      <w:r w:rsidR="00B50EEB" w:rsidRPr="00267DA6">
        <w:t>tražbin</w:t>
      </w:r>
      <w:r w:rsidR="00514F89">
        <w:t>u</w:t>
      </w:r>
      <w:r w:rsidR="00B50EEB" w:rsidRPr="00267DA6">
        <w:t xml:space="preserve"> </w:t>
      </w:r>
      <w:r w:rsidR="008B74E3">
        <w:t>prvog višeg isplatnog reda</w:t>
      </w:r>
      <w:r w:rsidR="00514F89">
        <w:t xml:space="preserve"> u</w:t>
      </w:r>
      <w:r w:rsidR="008B74E3">
        <w:t xml:space="preserve"> iznosu od </w:t>
      </w:r>
      <w:r w:rsidR="00532BC4">
        <w:t>6.693,69</w:t>
      </w:r>
      <w:r w:rsidR="00532BC4" w:rsidRPr="00FA00A7">
        <w:t xml:space="preserve"> </w:t>
      </w:r>
      <w:r w:rsidR="00EE793D">
        <w:t>kn</w:t>
      </w:r>
      <w:r w:rsidR="00514F89">
        <w:t xml:space="preserve">. Nadalje, stečajni upravitelj priznao je tražbine drugog višeg isplatnog reda, navedene u točki II. izreke ovog rješenja, u ukupnom iznosu od </w:t>
      </w:r>
      <w:r w:rsidR="00532BC4">
        <w:t>84.969,87</w:t>
      </w:r>
      <w:r w:rsidR="00EE793D" w:rsidRPr="00937C5C">
        <w:t xml:space="preserve"> kn</w:t>
      </w:r>
      <w:r w:rsidR="00514F89">
        <w:t>. T</w:t>
      </w:r>
      <w:r w:rsidR="008B74E3">
        <w:t>ako p</w:t>
      </w:r>
      <w:r w:rsidR="00447244">
        <w:t>riznate tražbine</w:t>
      </w:r>
      <w:r w:rsidR="008B74E3">
        <w:t xml:space="preserve"> vjerovnika prvog </w:t>
      </w:r>
      <w:r w:rsidR="00514F89">
        <w:t xml:space="preserve">i drugog </w:t>
      </w:r>
      <w:r w:rsidR="008B74E3">
        <w:t xml:space="preserve">višeg isplatnog reda </w:t>
      </w:r>
      <w:r w:rsidR="005C24C0">
        <w:t xml:space="preserve">nitko od </w:t>
      </w:r>
      <w:r w:rsidR="005C24C0">
        <w:lastRenderedPageBreak/>
        <w:t xml:space="preserve">vjerovnika </w:t>
      </w:r>
      <w:r w:rsidR="00447244">
        <w:t>nije osporio</w:t>
      </w:r>
      <w:r w:rsidR="00267DA6">
        <w:t xml:space="preserve">, </w:t>
      </w:r>
      <w:r w:rsidR="00B50EEB" w:rsidRPr="00267DA6">
        <w:t xml:space="preserve">te se iste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smatraju utvrđenima</w:t>
      </w:r>
      <w:r w:rsidR="00267DA6">
        <w:t xml:space="preserve">. </w:t>
      </w:r>
      <w:r w:rsidR="008E1CB9">
        <w:t xml:space="preserve">Stoga je riješeno kao pod </w:t>
      </w:r>
      <w:r w:rsidR="00514F89">
        <w:t xml:space="preserve">točkama I. i II. </w:t>
      </w:r>
      <w:r w:rsidR="008E1CB9">
        <w:t xml:space="preserve">izreke ovog rješenja. </w:t>
      </w:r>
    </w:p>
    <w:p w:rsidRDefault="00EE793D" w:rsidP="00514F89" w:rsidR="009468B0" w:rsidRPr="00267DA6">
      <w:pPr>
        <w:jc w:val="both"/>
      </w:pPr>
      <w:r>
        <w:t xml:space="preserve"> </w:t>
      </w:r>
      <w:r w:rsidR="008B74E3">
        <w:tab/>
      </w:r>
    </w:p>
    <w:p w:rsidRDefault="009468B0" w:rsidP="009468B0" w:rsidR="002032E7">
      <w:pPr>
        <w:jc w:val="center"/>
      </w:pPr>
      <w:r w:rsidRPr="002032E7">
        <w:t>U Karlovcu</w:t>
      </w:r>
      <w:r w:rsidR="004A201D" w:rsidRPr="002032E7">
        <w:t xml:space="preserve"> </w:t>
      </w:r>
      <w:r w:rsidR="00532BC4">
        <w:t>10. srpnja</w:t>
      </w:r>
      <w:r w:rsidR="00EE793D">
        <w:t xml:space="preserve"> 2018.</w:t>
      </w:r>
      <w:r w:rsidRPr="002032E7">
        <w:t xml:space="preserve"> </w:t>
      </w:r>
    </w:p>
    <w:p w:rsidRDefault="001A313A" w:rsidP="009468B0" w:rsidR="001A313A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</w:r>
      <w:r w:rsidR="00EE793D">
        <w:t>Renata Klokočki</w:t>
      </w:r>
    </w:p>
    <w:p w:rsidRDefault="006B02A2" w:rsidP="006B02A2" w:rsidR="006B02A2" w:rsidRPr="00F51122">
      <w:pPr>
        <w:tabs>
          <w:tab w:pos="6805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p w:rsidRDefault="009468B0" w:rsidP="009468B0" w:rsidR="009468B0">
      <w:pPr>
        <w:jc w:val="both"/>
      </w:pPr>
    </w:p>
    <w:p w:rsidRDefault="00C14D9F" w:rsidP="009468B0" w:rsidR="00C14D9F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6007B5" w:rsidR="0091049A" w:rsidRPr="00267DA6">
      <w:headerReference w:type="even" r:id="rId11"/>
      <w:headerReference w:type="default" r:id="rId12"/>
      <w:pgSz w:h="16838" w:w="11906"/>
      <w:pgMar w:gutter="0" w:footer="708" w:header="708" w:left="1417" w:bottom="1438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6C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532BC4">
      <w:t>840</w:t>
    </w:r>
    <w:r w:rsidR="000C46EC">
      <w:t>/1</w:t>
    </w:r>
    <w:r w:rsidR="003363B6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913D7"/>
    <w:rsid w:val="001A313A"/>
    <w:rsid w:val="001B2E51"/>
    <w:rsid w:val="001C352A"/>
    <w:rsid w:val="001C4684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363B6"/>
    <w:rsid w:val="003565B3"/>
    <w:rsid w:val="00374A53"/>
    <w:rsid w:val="00392297"/>
    <w:rsid w:val="003C627C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504675"/>
    <w:rsid w:val="00505ABF"/>
    <w:rsid w:val="0050695B"/>
    <w:rsid w:val="00514F89"/>
    <w:rsid w:val="00532BC4"/>
    <w:rsid w:val="00562398"/>
    <w:rsid w:val="005646C8"/>
    <w:rsid w:val="005C24C0"/>
    <w:rsid w:val="005E3015"/>
    <w:rsid w:val="006007B5"/>
    <w:rsid w:val="00605FED"/>
    <w:rsid w:val="00643621"/>
    <w:rsid w:val="00650897"/>
    <w:rsid w:val="00660B8E"/>
    <w:rsid w:val="006A7683"/>
    <w:rsid w:val="006B02A2"/>
    <w:rsid w:val="006B0440"/>
    <w:rsid w:val="006D5A97"/>
    <w:rsid w:val="006D621E"/>
    <w:rsid w:val="006E19E2"/>
    <w:rsid w:val="006E5A28"/>
    <w:rsid w:val="006F485F"/>
    <w:rsid w:val="007505E9"/>
    <w:rsid w:val="00764B48"/>
    <w:rsid w:val="00770120"/>
    <w:rsid w:val="00783E03"/>
    <w:rsid w:val="007C1F4C"/>
    <w:rsid w:val="007D34E0"/>
    <w:rsid w:val="0080578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3613"/>
    <w:rsid w:val="008C51C3"/>
    <w:rsid w:val="008C6474"/>
    <w:rsid w:val="008E1CB9"/>
    <w:rsid w:val="008F1555"/>
    <w:rsid w:val="0091049A"/>
    <w:rsid w:val="009237A9"/>
    <w:rsid w:val="00923BEE"/>
    <w:rsid w:val="00937F31"/>
    <w:rsid w:val="009468B0"/>
    <w:rsid w:val="00985DE2"/>
    <w:rsid w:val="009A164D"/>
    <w:rsid w:val="009C6CB7"/>
    <w:rsid w:val="009D3D71"/>
    <w:rsid w:val="009F0937"/>
    <w:rsid w:val="00A13175"/>
    <w:rsid w:val="00A14DAD"/>
    <w:rsid w:val="00A24BC2"/>
    <w:rsid w:val="00A330A9"/>
    <w:rsid w:val="00A420E7"/>
    <w:rsid w:val="00A4312C"/>
    <w:rsid w:val="00A44134"/>
    <w:rsid w:val="00A45370"/>
    <w:rsid w:val="00A618B3"/>
    <w:rsid w:val="00A66CC2"/>
    <w:rsid w:val="00A77BB3"/>
    <w:rsid w:val="00A94AF3"/>
    <w:rsid w:val="00AE0E25"/>
    <w:rsid w:val="00AE2504"/>
    <w:rsid w:val="00AF58ED"/>
    <w:rsid w:val="00B103D9"/>
    <w:rsid w:val="00B20D76"/>
    <w:rsid w:val="00B50EEB"/>
    <w:rsid w:val="00B81753"/>
    <w:rsid w:val="00B93ADE"/>
    <w:rsid w:val="00BA6ECF"/>
    <w:rsid w:val="00BD2065"/>
    <w:rsid w:val="00BD3394"/>
    <w:rsid w:val="00BE6956"/>
    <w:rsid w:val="00BF52EC"/>
    <w:rsid w:val="00C07070"/>
    <w:rsid w:val="00C120CE"/>
    <w:rsid w:val="00C14D9F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F5B"/>
    <w:rsid w:val="00CA3CF8"/>
    <w:rsid w:val="00CA6C99"/>
    <w:rsid w:val="00CC4222"/>
    <w:rsid w:val="00CD08C4"/>
    <w:rsid w:val="00CD2002"/>
    <w:rsid w:val="00CD6CDA"/>
    <w:rsid w:val="00D26C39"/>
    <w:rsid w:val="00D42104"/>
    <w:rsid w:val="00D4607D"/>
    <w:rsid w:val="00D66539"/>
    <w:rsid w:val="00D71AC9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EE793D"/>
    <w:rsid w:val="00F1017A"/>
    <w:rsid w:val="00F51122"/>
    <w:rsid w:val="00F77ECE"/>
    <w:rsid w:val="00F97D8F"/>
    <w:rsid w:val="00FB291A"/>
    <w:rsid w:val="00FB3C47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9C6C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C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C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C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C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9C6C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C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C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C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C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St-840/2017</izvorni_sadrzaj>
    <derivirana_varijabla naziv="DomainObject.Predmet.OznakaBroj_1">St-840/2017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Cnc Art Design jednostavno društvo s ograničenom odgovornošću za usluge zastupanog po punomoćniku Mario Strmen-Dvorski</izvorni_sadrzaj>
    <derivirana_varijabla naziv="DomainObject.Predmet.ProtustrankaFormated_1">  Cnc Art Design jednostavno društvo s ograničenom odgovornošću za usluge zastupanog po punomoćniku Mario Strmen-Dvorski</derivirana_varijabla>
  </DomainObject.Predmet.ProtustrankaFormated>
  <DomainObject.Predmet.ProtustrankaFormatedOIB>
    <izvorni_sadrzaj>  Cnc Art Design jednostavno društvo s ograničenom odgovornošću za usluge, OIB 28430022307 zastupanog po punomoćniku Mario Strmen-Dvorski</izvorni_sadrzaj>
    <derivirana_varijabla naziv="DomainObject.Predmet.ProtustrankaFormatedOIB_1">  Cnc Art Design jednostavno društvo s ograničenom odgovornošću za usluge, OIB 28430022307 zastupanog po punomoćniku Mario Strmen-Dvorski</derivirana_varijabla>
  </DomainObject.Predmet.ProtustrankaFormatedOIB>
  <DomainObject.Predmet.ProtustrankaFormatedWithAdress>
    <izvorni_sadrzaj> Cnc Art Design jednostavno društvo s ograničenom odgovornošću za usluge, Okička 4 , 10431 Sveta Nedelja zastupanog po punomoćniku Mario Strmen-Dvorski</izvorni_sadrzaj>
    <derivirana_varijabla naziv="DomainObject.Predmet.ProtustrankaFormatedWithAdress_1"> Cnc Art Design jednostavno društvo s ograničenom odgovornošću za usluge, Okička 4 , 10431 Sveta Nedelja zastupanog po punomoćniku Mario Strmen-Dvorski</derivirana_varijabla>
  </DomainObject.Predmet.ProtustrankaFormatedWithAdress>
  <DomainObject.Predmet.ProtustrankaFormatedWithAdressOIB>
    <izvorni_sadrzaj> Cnc Art Design jednostavno društvo s ograničenom odgovornošću za usluge, OIB 28430022307, Okička 4 , 10431 Sveta Nedelja zastupanog po punomoćniku Mario Strmen-Dvorski</izvorni_sadrzaj>
    <derivirana_varijabla naziv="DomainObject.Predmet.ProtustrankaFormatedWithAdressOIB_1"> Cnc Art Design jednostavno društvo s ograničenom odgovornošću za usluge, OIB 28430022307, Okička 4 , 10431 Sveta Nedelja zastupanog po punomoćniku Mario Strmen-Dvorski</derivirana_varijabla>
  </DomainObject.Predmet.ProtustrankaFormatedWithAdressOIB>
  <DomainObject.Predmet.ProtustrankaWithAdress>
    <izvorni_sadrzaj>Cnc Art Design jednostavno društvo s ograničenom odgovornošću za usluge Okička 4 , 10431 Sveta Nedelja</izvorni_sadrzaj>
    <derivirana_varijabla naziv="DomainObject.Predmet.ProtustrankaWithAdress_1">Cnc Art Design jednostavno društvo s ograničenom odgovornošću za usluge Okička 4 , 10431 Sveta Nedelja</derivirana_varijabla>
  </DomainObject.Predmet.ProtustrankaWithAdress>
  <DomainObject.Predmet.ProtustrankaWithAdressOIB>
    <izvorni_sadrzaj>Cnc Art Design jednostavno društvo s ograničenom odgovornošću za usluge, OIB 28430022307, Okička 4 , 10431 Sveta Nedelja</izvorni_sadrzaj>
    <derivirana_varijabla naziv="DomainObject.Predmet.ProtustrankaWithAdressOIB_1">Cnc Art Design jednostavno društvo s ograničenom odgovornošću za usluge, OIB 28430022307, Okička 4 , 10431 Sveta Nedelja</derivirana_varijabla>
  </DomainObject.Predmet.ProtustrankaWithAdressOIB>
  <DomainObject.Predmet.ProtustrankaNazivFormated>
    <izvorni_sadrzaj>Cnc Art Design jednostavno društvo s ograničenom odgovornošću za usluge</izvorni_sadrzaj>
    <derivirana_varijabla naziv="DomainObject.Predmet.ProtustrankaNazivFormated_1">Cnc Art Design jednostavno društvo s ograničenom odgovornošću za usluge</derivirana_varijabla>
  </DomainObject.Predmet.ProtustrankaNazivFormated>
  <DomainObject.Predmet.ProtustrankaNazivFormatedOIB>
    <izvorni_sadrzaj>Cnc Art Design jednostavno društvo s ograničenom odgovornošću za usluge, OIB 28430022307</izvorni_sadrzaj>
    <derivirana_varijabla naziv="DomainObject.Predmet.ProtustrankaNazivFormatedOIB_1">Cnc Art Design jednostavno društvo s ograničenom odgovornošću za usluge, OIB 28430022307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Cnc Art Design jednostavno društvo s ograničenom odgovornošću za usluge zastupanog po punomoćniku Mario Strmen-Dvorski</item>
    </izvorni_sadrzaj>
    <derivirana_varijabla naziv="DomainObject.Predmet.ProtuStrankaListFormated_1">
      <item>Cnc Art Design jednostavno društvo s ograničenom odgovornošću za usluge zastupanog po punomoćniku Mario Strmen-Dvorski</item>
    </derivirana_varijabla>
  </DomainObject.Predmet.ProtuStrankaListFormated>
  <DomainObject.Predmet.ProtuStrankaListFormatedOIB>
    <izvorni_sadrzaj>
      <item>Cnc Art Design jednostavno društvo s ograničenom odgovornošću za usluge, OIB 28430022307 zastupanog po punomoćniku Mario Strmen-Dvorski</item>
    </izvorni_sadrzaj>
    <derivirana_varijabla naziv="DomainObject.Predmet.ProtuStrankaListFormatedOIB_1">
      <item>Cnc Art Design jednostavno društvo s ograničenom odgovornošću za usluge, OIB 28430022307 zastupanog po punomoćniku Mario Strmen-Dvorski</item>
    </derivirana_varijabla>
  </DomainObject.Predmet.ProtuStrankaListFormatedOIB>
  <DomainObject.Predmet.ProtuStrankaListFormatedWithAdress>
    <izvorni_sadrzaj>
      <item>Cnc Art Design jednostavno društvo s ograničenom odgovornošću za usluge, Okička 4 , 10431 Sveta Nedelja zastupanog po punomoćniku Mario Strmen-Dvorski</item>
    </izvorni_sadrzaj>
    <derivirana_varijabla naziv="DomainObject.Predmet.ProtuStrankaListFormatedWithAdress_1">
      <item>Cnc Art Design jednostavno društvo s ograničenom odgovornošću za usluge, Okička 4 , 10431 Sveta Nedelja zastupanog po punomoćniku Mario Strmen-Dvorski</item>
    </derivirana_varijabla>
  </DomainObject.Predmet.ProtuStrankaListFormatedWithAdress>
  <DomainObject.Predmet.ProtuStrankaListFormatedWithAdressOIB>
    <izvorni_sadrzaj>
      <item>Cnc Art Design jednostavno društvo s ograničenom odgovornošću za usluge, OIB 28430022307, Okička 4 , 10431 Sveta Nedelja zastupanog po punomoćniku Mario Strmen-Dvorski</item>
    </izvorni_sadrzaj>
    <derivirana_varijabla naziv="DomainObject.Predmet.ProtuStrankaListFormatedWithAdressOIB_1">
      <item>Cnc Art Design jednostavno društvo s ograničenom odgovornošću za usluge, OIB 28430022307, Okička 4 , 10431 Sveta Nedelja zastupanog po punomoćniku Mario Strmen-Dvorski</item>
    </derivirana_varijabla>
  </DomainObject.Predmet.ProtuStrankaListFormatedWithAdressOIB>
  <DomainObject.Predmet.ProtuStrankaListNazivFormated>
    <izvorni_sadrzaj>
      <item>Cnc Art Design jednostavno društvo s ograničenom odgovornošću za usluge</item>
    </izvorni_sadrzaj>
    <derivirana_varijabla naziv="DomainObject.Predmet.ProtuStrankaListNazivFormated_1">
      <item>Cnc Art Design jednostavno društvo s ograničenom odgovornošću za usluge</item>
    </derivirana_varijabla>
  </DomainObject.Predmet.ProtuStrankaListNazivFormated>
  <DomainObject.Predmet.ProtuStrankaListNazivFormatedOIB>
    <izvorni_sadrzaj>
      <item>Cnc Art Design jednostavno društvo s ograničenom odgovornošću za usluge, OIB 28430022307</item>
    </izvorni_sadrzaj>
    <derivirana_varijabla naziv="DomainObject.Predmet.ProtuStrankaListNazivFormatedOIB_1">
      <item>Cnc Art Design jednostavno društvo s ograničenom odgovornošću za usluge, OIB 28430022307</item>
    </derivirana_varijabla>
  </DomainObject.Predmet.ProtuStrankaListNazivFormatedOIB>
  <DomainObject.Predmet.OstaliListFormated>
    <izvorni_sadrzaj>
      <item>Mario Strmen-Dvorski punomoćnik sudionika u postupku Cnc Art Design jednostavno društvo s ograničenom odgovornošću za usluge</item>
    </izvorni_sadrzaj>
    <derivirana_varijabla naziv="DomainObject.Predmet.OstaliListFormated_1">
      <item>Mario Strmen-Dvorski punomoćnik sudionika u postupku Cnc Art Design jednostavno društvo s ograničenom odgovornošću za usluge</item>
    </derivirana_varijabla>
  </DomainObject.Predmet.OstaliListFormated>
  <DomainObject.Predmet.OstaliListFormatedOIB>
    <izvorni_sadrzaj>
      <item>Mario Strmen-Dvorski, OIB 78339792015 punomoćnik sudionika u postupku Cnc Art Design jednostavno društvo s ograničenom odgovornošću za usluge</item>
    </izvorni_sadrzaj>
    <derivirana_varijabla naziv="DomainObject.Predmet.OstaliListFormatedOIB_1">
      <item>Mario Strmen-Dvorski, OIB 78339792015 punomoćnik sudionika u postupku Cnc Art Design jednostavno društvo s ograničenom odgovornošću za usluge</item>
    </derivirana_varijabla>
  </DomainObject.Predmet.OstaliListFormatedOIB>
  <DomainObject.Predmet.OstaliListFormatedWithAdress>
    <izvorni_sadrzaj>
      <item>Mario Strmen-Dvorski, Grmoščica 5, 10292 Donji Laduč punomoćnik sudionika u postupku Cnc Art Design jednostavno društvo s ograničenom odgovornošću za usluge</item>
    </izvorni_sadrzaj>
    <derivirana_varijabla naziv="DomainObject.Predmet.OstaliListFormatedWithAdress_1">
      <item>Mario Strmen-Dvorski, Grmoščica 5, 10292 Donji Laduč punomoćnik sudionika u postupku Cnc Art Design jednostavno društvo s ograničenom odgovornošću za usluge</item>
    </derivirana_varijabla>
  </DomainObject.Predmet.OstaliListFormatedWithAdress>
  <DomainObject.Predmet.OstaliListFormatedWithAdressOIB>
    <izvorni_sadrzaj>
      <item>Mario Strmen-Dvorski, OIB 78339792015, Grmoščica 5, 10292 Donji Laduč punomoćnik sudionika u postupku Cnc Art Design jednostavno društvo s ograničenom odgovornošću za usluge</item>
    </izvorni_sadrzaj>
    <derivirana_varijabla naziv="DomainObject.Predmet.OstaliListFormatedWithAdressOIB_1">
      <item>Mario Strmen-Dvorski, OIB 78339792015, Grmoščica 5, 10292 Donji Laduč punomoćnik sudionika u postupku Cnc Art Design jednostavno društvo s ograničenom odgovornošću za usluge</item>
    </derivirana_varijabla>
  </DomainObject.Predmet.OstaliListFormatedWithAdressOIB>
  <DomainObject.Predmet.OstaliListNazivFormated>
    <izvorni_sadrzaj>
      <item>Mario Strmen-Dvorski</item>
    </izvorni_sadrzaj>
    <derivirana_varijabla naziv="DomainObject.Predmet.OstaliListNazivFormated_1">
      <item>Mario Strmen-Dvorski</item>
    </derivirana_varijabla>
  </DomainObject.Predmet.OstaliListNazivFormated>
  <DomainObject.Predmet.OstaliListNazivFormatedOIB>
    <izvorni_sadrzaj>
      <item>Mario Strmen-Dvorski, OIB 78339792015</item>
    </izvorni_sadrzaj>
    <derivirana_varijabla naziv="DomainObject.Predmet.OstaliListNazivFormatedOIB_1">
      <item>Mario Strmen-Dvorski, OIB 78339792015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Cnc Art Design jednostavno društvo s ograničenom odgovornošću za usluge</izvorni_sadrzaj>
    <derivirana_varijabla naziv="DomainObject.Predmet.ProtustrankaIDrugi_1">Cnc Art Design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Cnc Art Design jednostavno društvo s ograničenom odgovornošću za usluge, OIB 28430022307, Okička 4 , 10431 Sveta Nedelja</izvorni_sadrzaj>
    <derivirana_varijabla naziv="DomainObject.Predmet.ProtustrankaIDrugiAdressOIB_1">Cnc Art Design jednostavno društvo s ograničenom odgovornošću za usluge, OIB 28430022307, Okička 4 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Cnc Art Design jednostavno društvo s ograničenom odgovornošću za usluge</item>
      <item>Mario Strmen-Dvorski</item>
    </izvorni_sadrzaj>
    <derivirana_varijabla naziv="DomainObject.Predmet.SudioniciListNaziv_1">
      <item>FINA Regionalni centar Zagreb</item>
      <item>Cnc Art Design jednostavno društvo s ograničenom odgovornošću za usluge</item>
      <item>Mario Strmen-Dvorski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Cnc Art Design jednostavno društvo s ograničenom odgovornošću za usluge, OIB 28430022307, Okička 4 ,10431 Sveta Nedelja</item>
      <item>Mario Strmen-Dvorski, OIB 78339792015, Grmoščica 5,10292 Donji Laduč</item>
    </izvorni_sadrzaj>
    <derivirana_varijabla naziv="DomainObject.Predmet.SudioniciListAdressOIB_1">
      <item>FINA Regionalni centar Zagreb, OIB 85821130368, Trg svibanjskih žrtava 1995. br. 1,10000 Zagreb</item>
      <item>Cnc Art Design jednostavno društvo s ograničenom odgovornošću za usluge, OIB 28430022307, Okička 4 ,10431 Sveta Nedelja</item>
      <item>Mario Strmen-Dvorski, OIB 78339792015, Grmoščica 5,10292 Donji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28430022307</item>
      <item>, OIB 78339792015</item>
    </izvorni_sadrzaj>
    <derivirana_varijabla naziv="DomainObject.Predmet.SudioniciListNazivOIB_1">
      <item>, OIB 85821130368</item>
      <item>, OIB 28430022307</item>
      <item>, OIB 78339792015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FEA3E2-C8FF-449D-A99B-497D149AE1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1970</properties:Characters>
  <properties:Lines>68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2018-07-10T11:18:00Z</dcterms:created>
  <dc:creator>Korisnik</dc:creator>
  <cp:lastModifiedBy>Renata Klokočki</cp:lastModifiedBy>
  <cp:lastPrinted>2017-08-31T07:45:00Z</cp:lastPrinted>
  <dcterms:modified xmlns:xsi="http://www.w3.org/2001/XMLSchema-instance" xsi:type="dcterms:W3CDTF">2018-07-10T11:23:00Z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PRIJAVLJENIM TRAŽBINAMA-Cnc Art Design.docx)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