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b0e0" w14:paraId="9b4b0e0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127F2C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E31D2A">
        <w:rPr>
          <w:sz w:val="24"/>
        </w:rPr>
        <w:t>2799</w:t>
      </w:r>
      <w:r w:rsidR="005333A3">
        <w:rPr>
          <w:sz w:val="24"/>
        </w:rPr>
        <w:t>/2016</w:t>
      </w:r>
      <w:r w:rsidR="00992565">
        <w:rPr>
          <w:sz w:val="24"/>
        </w:rPr>
        <w:t>-7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Regionalni centar </w:t>
      </w:r>
      <w:r w:rsidR="00643693">
        <w:rPr>
          <w:sz w:val="24"/>
        </w:rPr>
        <w:t xml:space="preserve">Zagreb, Podružnica </w:t>
      </w:r>
      <w:r w:rsidR="00DA2B87">
        <w:rPr>
          <w:sz w:val="24"/>
        </w:rPr>
        <w:t>Zagreb</w:t>
      </w:r>
      <w:r w:rsidR="005333A3">
        <w:rPr>
          <w:sz w:val="24"/>
        </w:rPr>
        <w:t xml:space="preserve"> </w:t>
      </w:r>
      <w:r w:rsidR="006F696C">
        <w:rPr>
          <w:sz w:val="24"/>
        </w:rPr>
        <w:t>za provedbu skraćenog</w:t>
      </w:r>
      <w:r w:rsidR="00643693">
        <w:rPr>
          <w:sz w:val="24"/>
        </w:rPr>
        <w:t>a</w:t>
      </w:r>
      <w:r w:rsidR="006F696C">
        <w:rPr>
          <w:sz w:val="24"/>
        </w:rPr>
        <w:t xml:space="preserve"> stečajnog</w:t>
      </w:r>
      <w:r w:rsidR="00643693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AA207E">
        <w:rPr>
          <w:sz w:val="24"/>
          <w:szCs w:val="24"/>
        </w:rPr>
        <w:t xml:space="preserve"> </w:t>
      </w:r>
      <w:r w:rsidR="00DC7441">
        <w:rPr>
          <w:sz w:val="24"/>
          <w:szCs w:val="24"/>
        </w:rPr>
        <w:t>MODA Ivana d.o.o za trgovinu i usluge Zagreb, Gračanska ce.82, OIB 84214440386</w:t>
      </w:r>
      <w:r w:rsidR="00643693">
        <w:rPr>
          <w:sz w:val="24"/>
          <w:szCs w:val="24"/>
        </w:rPr>
        <w:t>,</w:t>
      </w:r>
      <w:r w:rsidR="00643693">
        <w:t xml:space="preserve"> </w:t>
      </w:r>
      <w:r w:rsidR="00DD75D9">
        <w:rPr>
          <w:sz w:val="24"/>
          <w:szCs w:val="24"/>
        </w:rPr>
        <w:t xml:space="preserve"> dana</w:t>
      </w:r>
      <w:r w:rsidR="00643693">
        <w:rPr>
          <w:sz w:val="24"/>
          <w:szCs w:val="24"/>
        </w:rPr>
        <w:t xml:space="preserve">  </w:t>
      </w:r>
      <w:r w:rsidR="00F4390D">
        <w:rPr>
          <w:sz w:val="24"/>
          <w:szCs w:val="24"/>
        </w:rPr>
        <w:t>24.travnja 2017.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DC7441">
        <w:rPr>
          <w:sz w:val="24"/>
        </w:rPr>
        <w:t xml:space="preserve"> </w:t>
      </w:r>
      <w:r w:rsidR="009F6D3E">
        <w:rPr>
          <w:sz w:val="24"/>
          <w:szCs w:val="24"/>
        </w:rPr>
        <w:t>MODA Ivana d.o.o za trgovinu i usluge Zagreb, Gračanska ce.82, OIB 84214440386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21645" w:rsidR="0074096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F4390D">
        <w:rPr>
          <w:sz w:val="24"/>
        </w:rPr>
        <w:t>DAVID JAKO</w:t>
      </w:r>
      <w:r w:rsidR="003111F8">
        <w:rPr>
          <w:sz w:val="24"/>
        </w:rPr>
        <w:t xml:space="preserve">VLJEVIĆ,  </w:t>
      </w:r>
      <w:proofErr w:type="spellStart"/>
      <w:r w:rsidR="003111F8">
        <w:rPr>
          <w:sz w:val="24"/>
        </w:rPr>
        <w:t>dipl.iur</w:t>
      </w:r>
      <w:proofErr w:type="spellEnd"/>
      <w:r w:rsidR="003111F8">
        <w:rPr>
          <w:sz w:val="24"/>
        </w:rPr>
        <w:t xml:space="preserve">. Sesvete, </w:t>
      </w:r>
      <w:proofErr w:type="spellStart"/>
      <w:r w:rsidR="003111F8">
        <w:rPr>
          <w:sz w:val="24"/>
        </w:rPr>
        <w:t>Kaš</w:t>
      </w:r>
      <w:r w:rsidR="00F4390D">
        <w:rPr>
          <w:sz w:val="24"/>
        </w:rPr>
        <w:t>inska</w:t>
      </w:r>
      <w:proofErr w:type="spellEnd"/>
      <w:r w:rsidR="00F4390D">
        <w:rPr>
          <w:sz w:val="24"/>
        </w:rPr>
        <w:t xml:space="preserve"> 7, OIB 63014812654.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13402B">
        <w:rPr>
          <w:sz w:val="24"/>
          <w:szCs w:val="24"/>
        </w:rPr>
        <w:t xml:space="preserve"> </w:t>
      </w:r>
      <w:r w:rsidR="009F6D3E">
        <w:rPr>
          <w:sz w:val="24"/>
          <w:szCs w:val="24"/>
        </w:rPr>
        <w:t>MODA Ivana d.o.o za trgovinu i usluge Zagreb, Gračanska ce.82, OIB 84214440386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>, te FINI i</w:t>
      </w:r>
      <w:r w:rsidR="00BF30F8">
        <w:rPr>
          <w:sz w:val="24"/>
        </w:rPr>
        <w:t xml:space="preserve"> poslovnoj</w:t>
      </w:r>
      <w:r w:rsidR="00186056">
        <w:rPr>
          <w:sz w:val="24"/>
        </w:rPr>
        <w:t xml:space="preserve"> banci </w:t>
      </w:r>
      <w:r w:rsidR="008A3347">
        <w:rPr>
          <w:sz w:val="24"/>
        </w:rPr>
        <w:t>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AA207E" w:rsidP="00457103" w:rsidR="00AA207E">
      <w:pPr>
        <w:ind w:left="720"/>
        <w:jc w:val="both"/>
        <w:rPr>
          <w:sz w:val="24"/>
        </w:rPr>
      </w:pPr>
    </w:p>
    <w:p w:rsidRDefault="00AA207E" w:rsidP="00457103" w:rsidR="00AA207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2B4B54" w:rsidP="003D475B" w:rsidR="002B4B5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FINA Regionalni centar </w:t>
      </w:r>
      <w:r w:rsidR="00643693">
        <w:rPr>
          <w:sz w:val="24"/>
        </w:rPr>
        <w:t>Zagreb</w:t>
      </w:r>
      <w:r>
        <w:rPr>
          <w:sz w:val="24"/>
        </w:rPr>
        <w:t xml:space="preserve">  podnijela je ovom sudu zahtjev za provedbu skraćenoga stečajnog po</w:t>
      </w:r>
      <w:r w:rsidR="006E3AC2">
        <w:rPr>
          <w:sz w:val="24"/>
        </w:rPr>
        <w:t>stupka temeljem odredbe  čl. 444</w:t>
      </w:r>
      <w:r>
        <w:rPr>
          <w:sz w:val="24"/>
        </w:rPr>
        <w:t xml:space="preserve"> st. 1 Stečajnog zakona (NN br. 71/15, dalje SZ).</w:t>
      </w:r>
    </w:p>
    <w:p w:rsidRDefault="008E2E9A" w:rsidP="00B479D5" w:rsidR="008E2E9A">
      <w:pPr>
        <w:ind w:firstLine="720"/>
        <w:jc w:val="both"/>
        <w:rPr>
          <w:sz w:val="24"/>
        </w:rPr>
      </w:pPr>
      <w:r>
        <w:rPr>
          <w:sz w:val="24"/>
        </w:rPr>
        <w:t>Rješenjem Visokog trgovačkog suda RH Zagreb, posl.br.  31-Su-958</w:t>
      </w:r>
      <w:r w:rsidR="00F270BF">
        <w:rPr>
          <w:sz w:val="24"/>
        </w:rPr>
        <w:t>/1</w:t>
      </w:r>
      <w:r>
        <w:rPr>
          <w:sz w:val="24"/>
        </w:rPr>
        <w:t>6-3 od 20.rujna 2016. predmet je delegiran ovom sudu na postupanje.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B9327A">
        <w:rPr>
          <w:sz w:val="24"/>
        </w:rPr>
        <w:t>9</w:t>
      </w:r>
      <w:r w:rsidR="00643693">
        <w:rPr>
          <w:sz w:val="24"/>
        </w:rPr>
        <w:t>.studenog</w:t>
      </w:r>
      <w:r>
        <w:rPr>
          <w:sz w:val="24"/>
        </w:rPr>
        <w:t xml:space="preserve"> 2016.,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A21B45" w:rsidP="00B479D5" w:rsidR="00A21B4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F4390D">
        <w:rPr>
          <w:sz w:val="24"/>
        </w:rPr>
        <w:t xml:space="preserve"> 24.travnja 2017.</w:t>
      </w:r>
    </w:p>
    <w:p w:rsidRDefault="00B479D5" w:rsidP="00B479D5" w:rsidR="00B479D5">
      <w:pPr>
        <w:jc w:val="center"/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B479D5" w:rsidP="00B479D5" w:rsidR="00B479D5">
      <w:pPr>
        <w:rPr>
          <w:sz w:val="24"/>
        </w:rPr>
      </w:pPr>
    </w:p>
    <w:p w:rsidRDefault="00B479D5" w:rsidP="008E6A6F" w:rsidR="000E3C48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Vesna Vukelić 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B479D5">
      <w:r>
        <w:t xml:space="preserve">Na ovo rješenje vjerovnici i zastupnik po zakonu dužnika, te imenovani stečajni </w:t>
      </w:r>
    </w:p>
    <w:p w:rsidRDefault="00B479D5" w:rsidP="00B479D5" w:rsidR="00B479D5">
      <w:r>
        <w:t xml:space="preserve">upravitelj, mogu uložiti žalbu u roku od 8 dana od isteka osmog dana po objavi </w:t>
      </w:r>
    </w:p>
    <w:p w:rsidRDefault="00B479D5" w:rsidP="00B479D5" w:rsidR="00B479D5">
      <w:r>
        <w:t xml:space="preserve">ovog rješenja na mrežnoj stanici e-Oglasna ploča suda. Žalba se podnosi ovom </w:t>
      </w:r>
    </w:p>
    <w:p w:rsidRDefault="00B479D5" w:rsidP="00B479D5" w:rsidR="00B479D5">
      <w:r>
        <w:t>sudu u 3 primjerka, a o žalbi odlučuje Visoki 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1.stečajnom upravitelju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4. ŽDO Građansko upravni odjel 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163EF"/>
    <w:rsid w:val="0012125D"/>
    <w:rsid w:val="00126A8D"/>
    <w:rsid w:val="00126D9D"/>
    <w:rsid w:val="00127F2C"/>
    <w:rsid w:val="0013114C"/>
    <w:rsid w:val="00133947"/>
    <w:rsid w:val="0013402B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A70C1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0061"/>
    <w:rsid w:val="00207877"/>
    <w:rsid w:val="002159A4"/>
    <w:rsid w:val="002205CC"/>
    <w:rsid w:val="00223626"/>
    <w:rsid w:val="00223F10"/>
    <w:rsid w:val="00232214"/>
    <w:rsid w:val="002350E0"/>
    <w:rsid w:val="00235873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11F8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48C"/>
    <w:rsid w:val="003F094E"/>
    <w:rsid w:val="003F60D8"/>
    <w:rsid w:val="003F7B55"/>
    <w:rsid w:val="004027A2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3693"/>
    <w:rsid w:val="00646C0E"/>
    <w:rsid w:val="00651D58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C6F08"/>
    <w:rsid w:val="006D2A87"/>
    <w:rsid w:val="006D5EB2"/>
    <w:rsid w:val="006D6518"/>
    <w:rsid w:val="006E0F6B"/>
    <w:rsid w:val="006E3AC2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2E9A"/>
    <w:rsid w:val="008E50C4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2565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F6D3E"/>
    <w:rsid w:val="00A01177"/>
    <w:rsid w:val="00A04612"/>
    <w:rsid w:val="00A05FEF"/>
    <w:rsid w:val="00A121DF"/>
    <w:rsid w:val="00A144D4"/>
    <w:rsid w:val="00A163C6"/>
    <w:rsid w:val="00A165B2"/>
    <w:rsid w:val="00A21B45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40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9327A"/>
    <w:rsid w:val="00BA0638"/>
    <w:rsid w:val="00BA1038"/>
    <w:rsid w:val="00BA12CC"/>
    <w:rsid w:val="00BA47FC"/>
    <w:rsid w:val="00BC567A"/>
    <w:rsid w:val="00BC5D8C"/>
    <w:rsid w:val="00BD1D31"/>
    <w:rsid w:val="00BD204E"/>
    <w:rsid w:val="00BF0945"/>
    <w:rsid w:val="00BF30F8"/>
    <w:rsid w:val="00C03899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6614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582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A0443"/>
    <w:rsid w:val="00DA2B87"/>
    <w:rsid w:val="00DA65F2"/>
    <w:rsid w:val="00DB1828"/>
    <w:rsid w:val="00DB3406"/>
    <w:rsid w:val="00DB4478"/>
    <w:rsid w:val="00DB5A17"/>
    <w:rsid w:val="00DC0400"/>
    <w:rsid w:val="00DC044C"/>
    <w:rsid w:val="00DC05B5"/>
    <w:rsid w:val="00DC0D69"/>
    <w:rsid w:val="00DC3852"/>
    <w:rsid w:val="00DC7441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0D4A"/>
    <w:rsid w:val="00E12478"/>
    <w:rsid w:val="00E13DBD"/>
    <w:rsid w:val="00E21BF1"/>
    <w:rsid w:val="00E24C72"/>
    <w:rsid w:val="00E27AA1"/>
    <w:rsid w:val="00E31D2A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970B2"/>
    <w:rsid w:val="00EA252B"/>
    <w:rsid w:val="00EA32E3"/>
    <w:rsid w:val="00EA5B6F"/>
    <w:rsid w:val="00EB12C1"/>
    <w:rsid w:val="00EC007E"/>
    <w:rsid w:val="00EC6494"/>
    <w:rsid w:val="00ED4E5F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0BF"/>
    <w:rsid w:val="00F27337"/>
    <w:rsid w:val="00F31AF4"/>
    <w:rsid w:val="00F32895"/>
    <w:rsid w:val="00F32B65"/>
    <w:rsid w:val="00F4390D"/>
    <w:rsid w:val="00F46889"/>
    <w:rsid w:val="00F52937"/>
    <w:rsid w:val="00F57D11"/>
    <w:rsid w:val="00F6189C"/>
    <w:rsid w:val="00F66462"/>
    <w:rsid w:val="00F66C0C"/>
    <w:rsid w:val="00F66F58"/>
    <w:rsid w:val="00F71433"/>
    <w:rsid w:val="00F8349D"/>
    <w:rsid w:val="00F858DD"/>
    <w:rsid w:val="00F872AE"/>
    <w:rsid w:val="00F92909"/>
    <w:rsid w:val="00FA13AB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6F5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66F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6F5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6F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6F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6F5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66F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6F5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6F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6F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78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2799</izvorni_sadrzaj>
    <derivirana_varijabla naziv="DomainObject.Predmet.Broj_1">2799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St-2799/2016</izvorni_sadrzaj>
    <derivirana_varijabla naziv="DomainObject.Predmet.OznakaBroj_1">St-2799/2016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otustrankaFormated>
    <izvorni_sadrzaj>  MODA Ivana d.o.o.</izvorni_sadrzaj>
    <derivirana_varijabla naziv="DomainObject.Predmet.ProtustrankaFormated_1">  MODA Ivana d.o.o.</derivirana_varijabla>
  </DomainObject.Predmet.ProtustrankaFormated>
  <DomainObject.Predmet.ProtustrankaFormatedOIB>
    <izvorni_sadrzaj>  MODA Ivana d.o.o., OIB 84214440386</izvorni_sadrzaj>
    <derivirana_varijabla naziv="DomainObject.Predmet.ProtustrankaFormatedOIB_1">  MODA Ivana d.o.o., OIB 84214440386</derivirana_varijabla>
  </DomainObject.Predmet.ProtustrankaFormatedOIB>
  <DomainObject.Predmet.ProtustrankaFormatedWithAdress>
    <izvorni_sadrzaj> MODA Ivana d.o.o., Gračanska c. 82, 10000 Zagreb</izvorni_sadrzaj>
    <derivirana_varijabla naziv="DomainObject.Predmet.ProtustrankaFormatedWithAdress_1"> MODA Ivana d.o.o., Gračanska c. 82, 10000 Zagreb</derivirana_varijabla>
  </DomainObject.Predmet.ProtustrankaFormatedWithAdress>
  <DomainObject.Predmet.ProtustrankaFormatedWithAdressOIB>
    <izvorni_sadrzaj> MODA Ivana d.o.o., OIB 84214440386, Gračanska c. 82, 10000 Zagreb</izvorni_sadrzaj>
    <derivirana_varijabla naziv="DomainObject.Predmet.ProtustrankaFormatedWithAdressOIB_1"> MODA Ivana d.o.o., OIB 84214440386, Gračanska c. 82, 10000 Zagreb</derivirana_varijabla>
  </DomainObject.Predmet.ProtustrankaFormatedWithAdressOIB>
  <DomainObject.Predmet.ProtustrankaWithAdress>
    <izvorni_sadrzaj>MODA Ivana d.o.o. Gračanska c. 82, 10000 Zagreb</izvorni_sadrzaj>
    <derivirana_varijabla naziv="DomainObject.Predmet.ProtustrankaWithAdress_1">MODA Ivana d.o.o. Gračanska c. 82, 10000 Zagreb</derivirana_varijabla>
  </DomainObject.Predmet.ProtustrankaWithAdress>
  <DomainObject.Predmet.ProtustrankaWithAdressOIB>
    <izvorni_sadrzaj>MODA Ivana d.o.o., OIB 84214440386, Gračanska c. 82, 10000 Zagreb</izvorni_sadrzaj>
    <derivirana_varijabla naziv="DomainObject.Predmet.ProtustrankaWithAdressOIB_1">MODA Ivana d.o.o., OIB 84214440386, Gračanska c. 82, 10000 Zagreb</derivirana_varijabla>
  </DomainObject.Predmet.ProtustrankaWithAdressOIB>
  <DomainObject.Predmet.ProtustrankaNazivFormated>
    <izvorni_sadrzaj>MODA Ivana d.o.o.</izvorni_sadrzaj>
    <derivirana_varijabla naziv="DomainObject.Predmet.ProtustrankaNazivFormated_1">MODA Ivana d.o.o.</derivirana_varijabla>
  </DomainObject.Predmet.ProtustrankaNazivFormated>
  <DomainObject.Predmet.ProtustrankaNazivFormatedOIB>
    <izvorni_sadrzaj>MODA Ivana d.o.o., OIB 84214440386</izvorni_sadrzaj>
    <derivirana_varijabla naziv="DomainObject.Predmet.ProtustrankaNazivFormatedOIB_1">MODA Ivana d.o.o., OIB 84214440386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266224.25</izvorni_sadrzaj>
    <derivirana_varijabla naziv="DomainObject.Predmet.TrenutnaVrijednost_1">266224.25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MODA Ivana d.o.o.</item>
    </izvorni_sadrzaj>
    <derivirana_varijabla naziv="DomainObject.Predmet.ProtuStrankaListFormated_1">
      <item>MODA Ivana d.o.o.</item>
    </derivirana_varijabla>
  </DomainObject.Predmet.ProtuStrankaListFormated>
  <DomainObject.Predmet.ProtuStrankaListFormatedOIB>
    <izvorni_sadrzaj>
      <item>MODA Ivana d.o.o., OIB 84214440386</item>
    </izvorni_sadrzaj>
    <derivirana_varijabla naziv="DomainObject.Predmet.ProtuStrankaListFormatedOIB_1">
      <item>MODA Ivana d.o.o., OIB 84214440386</item>
    </derivirana_varijabla>
  </DomainObject.Predmet.ProtuStrankaListFormatedOIB>
  <DomainObject.Predmet.ProtuStrankaListFormatedWithAdress>
    <izvorni_sadrzaj>
      <item>MODA Ivana d.o.o., Gračanska c. 82, 10000 Zagreb</item>
    </izvorni_sadrzaj>
    <derivirana_varijabla naziv="DomainObject.Predmet.ProtuStrankaListFormatedWithAdress_1">
      <item>MODA Ivana d.o.o., Gračanska c. 82, 10000 Zagreb</item>
    </derivirana_varijabla>
  </DomainObject.Predmet.ProtuStrankaListFormatedWithAdress>
  <DomainObject.Predmet.ProtuStrankaListFormatedWithAdressOIB>
    <izvorni_sadrzaj>
      <item>MODA Ivana d.o.o., OIB 84214440386, Gračanska c. 82, 10000 Zagreb</item>
    </izvorni_sadrzaj>
    <derivirana_varijabla naziv="DomainObject.Predmet.ProtuStrankaListFormatedWithAdressOIB_1">
      <item>MODA Ivana d.o.o., OIB 84214440386, Gračanska c. 82, 10000 Zagreb</item>
    </derivirana_varijabla>
  </DomainObject.Predmet.ProtuStrankaListFormatedWithAdressOIB>
  <DomainObject.Predmet.ProtuStrankaListNazivFormated>
    <izvorni_sadrzaj>
      <item>MODA Ivana d.o.o.</item>
    </izvorni_sadrzaj>
    <derivirana_varijabla naziv="DomainObject.Predmet.ProtuStrankaListNazivFormated_1">
      <item>MODA Ivana d.o.o.</item>
    </derivirana_varijabla>
  </DomainObject.Predmet.ProtuStrankaListNazivFormated>
  <DomainObject.Predmet.ProtuStrankaListNazivFormatedOIB>
    <izvorni_sadrzaj>
      <item>MODA Ivana d.o.o., OIB 84214440386</item>
    </izvorni_sadrzaj>
    <derivirana_varijabla naziv="DomainObject.Predmet.ProtuStrankaListNazivFormatedOIB_1">
      <item>MODA Ivana d.o.o., OIB 84214440386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MODA Ivana d.o.o.</izvorni_sadrzaj>
    <derivirana_varijabla naziv="DomainObject.Predmet.ProtustrankaIDrugi_1">MODA Ivana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MODA Ivana d.o.o., OIB 84214440386, Gračanska c. 82, 10000 Zagreb</izvorni_sadrzaj>
    <derivirana_varijabla naziv="DomainObject.Predmet.ProtustrankaIDrugiAdressOIB_1">MODA Ivana d.o.o., OIB 84214440386, Gračanska c.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MODA Ivana d.o.o.</item>
      <item>FINA Regionalni centar Zagreb</item>
    </izvorni_sadrzaj>
    <derivirana_varijabla naziv="DomainObject.Predmet.SudioniciListNaziv_1">
      <item>MODA Ivana d.o.o.</item>
      <item>FINA Regionalni centar Zagreb</item>
    </derivirana_varijabla>
  </DomainObject.Predmet.SudioniciListNaziv>
  <DomainObject.Predmet.SudioniciListAdressOIB>
    <izvorni_sadrzaj>
      <item>MODA Ivana d.o.o., OIB 84214440386, Gračanska c. 82,10000 Zagreb</item>
      <item>FINA Regionalni centar Zagreb, OIB 85821130368, Trg svibanjskih žrtava 1995. br. 1,10000 Zagreb</item>
    </izvorni_sadrzaj>
    <derivirana_varijabla naziv="DomainObject.Predmet.SudioniciListAdressOIB_1">
      <item>MODA Ivana d.o.o., OIB 84214440386, Gračanska c. 82,10000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84214440386</item>
      <item>, OIB 85821130368</item>
    </izvorni_sadrzaj>
    <derivirana_varijabla naziv="DomainObject.Predmet.SudioniciListNazivOIB_1">
      <item>, OIB 84214440386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850</properties:Words>
  <properties:Characters>4728</properties:Characters>
  <properties:Lines>132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2017-04-24T07:07:00Z</dcterms:created>
  <dc:creator>Trgovacki sud</dc:creator>
  <cp:lastModifiedBy>wsadmin</cp:lastModifiedBy>
  <cp:lastPrinted>2017-04-21T09:00:00Z</cp:lastPrinted>
  <dcterms:modified xmlns:xsi="http://www.w3.org/2001/XMLSchema-instance" xsi:type="dcterms:W3CDTF">2017-04-24T07:07:00Z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