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a820" w14:paraId="a48a820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  <w:t>1</w:t>
      </w:r>
      <w:r w:rsidR="00182C48" w:rsidRPr="00017E22">
        <w:t xml:space="preserve"> St-</w:t>
      </w:r>
      <w:r w:rsidR="009546CE">
        <w:t>76</w:t>
      </w:r>
      <w:r w:rsidR="00182C48" w:rsidRPr="00017E22">
        <w:t>/</w:t>
      </w:r>
      <w:r w:rsidR="002B0791">
        <w:t>1</w:t>
      </w:r>
      <w:r w:rsidR="009546CE">
        <w:t>8</w:t>
      </w:r>
      <w:r w:rsidR="00017E22">
        <w:t>-</w:t>
      </w:r>
      <w:r w:rsidR="00934E90">
        <w:t>1</w:t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9546CE">
        <w:t>Stečajna masa iza TERMAL</w:t>
      </w:r>
      <w:r w:rsidR="009546CE" w:rsidRPr="001A7D60">
        <w:t xml:space="preserve"> d.o.o.</w:t>
      </w:r>
      <w:r w:rsidR="009546CE">
        <w:t>,</w:t>
      </w:r>
      <w:r w:rsidR="009546CE" w:rsidRPr="001A7D60">
        <w:t xml:space="preserve"> u stečaju</w:t>
      </w:r>
      <w:r w:rsidR="009546CE">
        <w:t>, Zadar</w:t>
      </w:r>
      <w:r w:rsidR="009546CE" w:rsidRPr="001A7D60">
        <w:t xml:space="preserve">, </w:t>
      </w:r>
      <w:r w:rsidR="009546CE">
        <w:t>Dalmatinskog sabora 3</w:t>
      </w:r>
      <w:r w:rsidR="009546CE" w:rsidRPr="001A7D60">
        <w:t>, OIB:</w:t>
      </w:r>
      <w:r w:rsidR="009546CE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9546CE" w:rsidRPr="00692D10">
        <w:t>02608924759</w:t>
      </w:r>
      <w:r w:rsidR="002B0791">
        <w:t xml:space="preserve">, </w:t>
      </w:r>
      <w:r w:rsidR="002B0791" w:rsidRPr="006A0A0E">
        <w:t>koga zastupa stečajn</w:t>
      </w:r>
      <w:r w:rsidR="009546CE">
        <w:t>a</w:t>
      </w:r>
      <w:r w:rsidR="002B0791">
        <w:t xml:space="preserve"> upravitelj</w:t>
      </w:r>
      <w:r w:rsidR="009546CE">
        <w:t>ica</w:t>
      </w:r>
      <w:r w:rsidR="002B0791" w:rsidRPr="006A0A0E">
        <w:t xml:space="preserve"> </w:t>
      </w:r>
      <w:r w:rsidR="002B0791">
        <w:t xml:space="preserve">stečajne mase </w:t>
      </w:r>
      <w:r w:rsidR="009546CE">
        <w:t xml:space="preserve">Ivanka </w:t>
      </w:r>
      <w:proofErr w:type="spellStart"/>
      <w:r w:rsidR="009546CE">
        <w:t>Bosotina</w:t>
      </w:r>
      <w:proofErr w:type="spellEnd"/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934E90">
        <w:t>1</w:t>
      </w:r>
      <w:r w:rsidR="002151FC">
        <w:t xml:space="preserve">. </w:t>
      </w:r>
      <w:r w:rsidR="009546CE">
        <w:t>ožujka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proofErr w:type="spellStart"/>
      <w:r>
        <w:t>stečjani</w:t>
      </w:r>
      <w:proofErr w:type="spellEnd"/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Daje se suglasnost stečajnoj upraviteljici</w:t>
      </w:r>
      <w:r w:rsidRPr="00017E22">
        <w:t xml:space="preserve"> za naknadnu diobu, a prema diobnom popisu od </w:t>
      </w:r>
      <w:r>
        <w:t>12. veljače 2018.</w:t>
      </w:r>
      <w:r w:rsidRPr="00017E22">
        <w:t xml:space="preserve"> izloženom u pisarnici ovog suda dana </w:t>
      </w:r>
      <w:r w:rsidR="00934E90">
        <w:t>1</w:t>
      </w:r>
      <w:r>
        <w:t>. ožujka 2018</w:t>
      </w:r>
      <w:r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9546CE" w:rsidP="009546CE" w:rsidR="009546CE">
      <w:pPr>
        <w:numPr>
          <w:ilvl w:val="0"/>
          <w:numId w:val="1"/>
        </w:numPr>
        <w:jc w:val="both"/>
      </w:pPr>
      <w:r>
        <w:t>Stečajna</w:t>
      </w:r>
      <w:r w:rsidRPr="00017E22">
        <w:t xml:space="preserve"> upravitelj</w:t>
      </w:r>
      <w:r>
        <w:t>ica duž</w:t>
      </w:r>
      <w:r w:rsidRPr="00017E22">
        <w:t>n</w:t>
      </w:r>
      <w:r>
        <w:t>a</w:t>
      </w:r>
      <w:r w:rsidRPr="00017E22">
        <w:t xml:space="preserve"> je po dobivanju ove suglasnosti postupiti u skladu sa čl. </w:t>
      </w:r>
      <w:r>
        <w:t>273</w:t>
      </w:r>
      <w:r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>
        <w:t>a</w:t>
      </w:r>
      <w:r w:rsidRPr="00017E22">
        <w:t xml:space="preserve"> upravitelj</w:t>
      </w:r>
      <w:r>
        <w:t>ica zatražila</w:t>
      </w:r>
      <w:r w:rsidRPr="00017E22">
        <w:t xml:space="preserve"> je suglasnost za </w:t>
      </w:r>
      <w:r w:rsidRPr="00934E90">
        <w:t xml:space="preserve">naknadnu diobu koju bi provela namirenjem tražbina stečajnih vjerovnika u ukupnom iznosu od </w:t>
      </w:r>
      <w:r w:rsidR="00934E90" w:rsidRPr="00934E90">
        <w:t>140.613,98</w:t>
      </w:r>
      <w:r w:rsidRPr="00934E90">
        <w:t xml:space="preserve"> </w:t>
      </w:r>
      <w:r w:rsidRPr="00017E22">
        <w:t>kune</w:t>
      </w:r>
      <w:r>
        <w:t xml:space="preserve">, što čini </w:t>
      </w:r>
      <w:r w:rsidR="00934E90">
        <w:t>100</w:t>
      </w:r>
      <w:r>
        <w:t xml:space="preserve">% </w:t>
      </w:r>
      <w:r w:rsidR="00934E90">
        <w:t xml:space="preserve">namirenja prvog isplatnog reda i 25% namirenja drugog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934E90">
        <w:t>a</w:t>
      </w:r>
      <w:r w:rsidRPr="00017E22">
        <w:t xml:space="preserve"> upravitelj</w:t>
      </w:r>
      <w:r w:rsidR="00934E90">
        <w:t>ica</w:t>
      </w:r>
      <w:r w:rsidRPr="00017E22">
        <w:t xml:space="preserve"> uz zahtjev</w:t>
      </w:r>
      <w:r w:rsidR="00934E90">
        <w:t xml:space="preserve"> za davanje suglasnosti dostavila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dana </w:t>
      </w:r>
      <w:r w:rsidR="00934E90">
        <w:t>1</w:t>
      </w:r>
      <w:r>
        <w:t xml:space="preserve">. </w:t>
      </w:r>
      <w:r w:rsidR="00934E90">
        <w:t>ožujka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934E90">
        <w:t>2</w:t>
      </w:r>
      <w:r>
        <w:t xml:space="preserve">. </w:t>
      </w:r>
      <w:r w:rsidR="00934E90">
        <w:t>ožujka 2018</w:t>
      </w:r>
      <w:r>
        <w:t>.</w:t>
      </w:r>
      <w:r w:rsidRPr="00017E22">
        <w:t>, nakon proteka kojeg će stečajn</w:t>
      </w:r>
      <w:r w:rsidR="00934E90">
        <w:t>a</w:t>
      </w:r>
      <w:r w:rsidRPr="00017E22">
        <w:t xml:space="preserve"> upravitelj</w:t>
      </w:r>
      <w:r w:rsidR="00934E90">
        <w:t>ica</w:t>
      </w:r>
      <w:r w:rsidRPr="00017E22">
        <w:t xml:space="preserve">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934E90">
        <w:t>1</w:t>
      </w:r>
      <w:r>
        <w:t>. ožujka 2018</w:t>
      </w:r>
      <w:r w:rsidRPr="00017E22">
        <w:t>.</w:t>
      </w:r>
    </w:p>
    <w:p w:rsidRDefault="009546CE" w:rsidP="009546CE" w:rsidR="009546CE" w:rsidRPr="00017E22"/>
    <w:p w:rsidRDefault="009546CE" w:rsidP="009546CE" w:rsidR="009546CE" w:rsidRPr="00017E22">
      <w:pPr>
        <w:jc w:val="right"/>
      </w:pPr>
    </w:p>
    <w:p w:rsidRDefault="009546CE" w:rsidP="009546CE" w:rsidR="009546CE" w:rsidRPr="00017E22">
      <w:pPr>
        <w:ind w:firstLine="708" w:left="4956"/>
        <w:jc w:val="center"/>
      </w:pPr>
      <w:r>
        <w:t>Sudac</w:t>
      </w:r>
    </w:p>
    <w:p w:rsidRDefault="009546CE" w:rsidP="009546CE" w:rsidR="009546CE" w:rsidRPr="00017E22">
      <w:pPr>
        <w:ind w:left="5664"/>
        <w:jc w:val="center"/>
      </w:pPr>
      <w:r w:rsidRPr="00017E22">
        <w:t xml:space="preserve">       </w:t>
      </w:r>
      <w:r>
        <w:t xml:space="preserve">     </w:t>
      </w:r>
      <w:r w:rsidRPr="00017E22">
        <w:t>Ardena Bajlo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r>
        <w:t>Pouka o pravnom lijeku</w:t>
      </w:r>
      <w:r w:rsidRPr="00017E22">
        <w:t>:</w:t>
      </w:r>
    </w:p>
    <w:p w:rsidRDefault="009546CE" w:rsidP="009546CE" w:rsidR="009546CE" w:rsidRPr="00017E22">
      <w:r w:rsidRPr="00017E22">
        <w:t>Protiv ovog rješenja žalba nije dopuštena</w:t>
      </w:r>
      <w:r>
        <w:t>.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lastRenderedPageBreak/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  <w:r>
        <w:t>-</w:t>
      </w:r>
      <w:proofErr w:type="spellStart"/>
      <w:r>
        <w:t>emailom</w:t>
      </w:r>
      <w:proofErr w:type="spellEnd"/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6D5987"/>
    <w:rsid w:val="007359BC"/>
    <w:rsid w:val="00845FF8"/>
    <w:rsid w:val="00895654"/>
    <w:rsid w:val="008A56C2"/>
    <w:rsid w:val="008E3BF4"/>
    <w:rsid w:val="008E3D54"/>
    <w:rsid w:val="00934E90"/>
    <w:rsid w:val="009546CE"/>
    <w:rsid w:val="009B4195"/>
    <w:rsid w:val="009D7A7A"/>
    <w:rsid w:val="009F4CEB"/>
    <w:rsid w:val="00A00657"/>
    <w:rsid w:val="00A94666"/>
    <w:rsid w:val="00AE5036"/>
    <w:rsid w:val="00BE6C59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9B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9B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9B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9B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9B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9B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9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9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TERMAL društvo s ograničenom odgovornošću za upravljanje i tehničko održavanje u stambenim i poslovnim </izvorni_sadrzaj>
    <derivirana_varijabla naziv="DomainObject.Predmet.ProtustrankaFormated_1">  Stečajna masa iza TERMAL društvo s ograničenom odgovornošću za upravljanje i tehničko održavanje u stambenim i poslovnim </derivirana_varijabla>
  </DomainObject.Predmet.ProtustrankaFormated>
  <DomainObject.Predmet.ProtustrankaFormatedOIB>
    <izvorni_sadrzaj>  Stečajna masa iza TERMAL društvo s ograničenom odgovornošću za upravljanje i tehničko održavanje u stambenim i poslovnim , OIB 02608924759</izvorni_sadrzaj>
    <derivirana_varijabla naziv="DomainObject.Predmet.ProtustrankaFormatedOIB_1">  Stečajna masa iza TERMAL društvo s ograničenom odgovornošću za upravljanje i tehničko održavanje u stambenim i poslovnim , OIB 02608924759</derivirana_varijabla>
  </DomainObject.Predmet.ProtustrankaFormatedOIB>
  <DomainObject.Predmet.ProtustrankaFormatedWithAdress>
    <izvorni_sadrzaj> Stečajna masa iza TERMAL društvo s ograničenom odgovornošću za upravljanje i tehničko održavanje u stambenim i poslovnim , Stjepana Radića 027, 23000 Zadar</izvorni_sadrzaj>
    <derivirana_varijabla naziv="DomainObject.Predmet.ProtustrankaFormatedWithAdress_1"> Stečajna masa iza TERMAL društvo s ograničenom odgovornošću za upravljanje i tehničko održavanje u stambenim i poslovnim , Stjepana Radića 027, 23000 Zadar</derivirana_varijabla>
  </DomainObject.Predmet.ProtustrankaFormatedWithAdress>
  <DomainObject.Predmet.ProtustrankaFormatedWithAdressOIB>
    <izvorni_sadrzaj> Stečajna masa iza TERMAL društvo s ograničenom odgovornošću za upravljanje i tehničko održavanje u stambenim i poslovnim , OIB 02608924759, Stjepana Radića 027, 23000 Zadar</izvorni_sadrzaj>
    <derivirana_varijabla naziv="DomainObject.Predmet.ProtustrankaFormatedWithAdressOIB_1"> Stečajna masa iza TERMAL društvo s ograničenom odgovornošću za upravljanje i tehničko održavanje u stambenim i poslovnim , OIB 02608924759, Stjepana Radića 027, 23000 Zadar</derivirana_varijabla>
  </DomainObject.Predmet.ProtustrankaFormatedWithAdressOIB>
  <DomainObject.Predmet.ProtustrankaWithAdress>
    <izvorni_sadrzaj>Stečajna masa iza TERMAL društvo s ograničenom odgovornošću za upravljanje i tehničko održavanje u stambenim i poslovnim  Stjepana Radića 027, 23000 Zadar</izvorni_sadrzaj>
    <derivirana_varijabla naziv="DomainObject.Predmet.ProtustrankaWithAdress_1">Stečajna masa iza TERMAL društvo s ograničenom odgovornošću za upravljanje i tehničko održavanje u stambenim i poslovnim  Stjepana Radića 027, 23000 Zadar</derivirana_varijabla>
  </DomainObject.Predmet.ProtustrankaWithAdress>
  <DomainObject.Predmet.ProtustrankaWith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WithAdressOIB_1">Stečajna masa iza TERMAL društvo s ograničenom odgovornošću za upravljanje i tehničko održavanje u stambenim i poslovnim , OIB 02608924759, Stjepana Radića 027, 23000 Zadar</derivirana_varijabla>
  </DomainObject.Predmet.ProtustrankaWithAdressOIB>
  <DomainObject.Predmet.ProtustrankaNazivFormated>
    <izvorni_sadrzaj>Stečajna masa iza TERMAL društvo s ograničenom odgovornošću za upravljanje i tehničko održavanje u stambenim i poslovnim </izvorni_sadrzaj>
    <derivirana_varijabla naziv="DomainObject.Predmet.ProtustrankaNazivFormated_1">Stečajna masa iza TERMAL društvo s ograničenom odgovornošću za upravljanje i tehničko održavanje u stambenim i poslovnim </derivirana_varijabla>
  </DomainObject.Predmet.ProtustrankaNazivFormated>
  <DomainObject.Predmet.ProtustrankaNazivFormatedOIB>
    <izvorni_sadrzaj>Stečajna masa iza TERMAL društvo s ograničenom odgovornošću za upravljanje i tehničko održavanje u stambenim i poslovnim , OIB 02608924759</izvorni_sadrzaj>
    <derivirana_varijabla naziv="DomainObject.Predmet.ProtustrankaNazivFormatedOIB_1">Stečajna masa iza TERMAL društvo s ograničenom odgovornošću za upravljanje i tehničko održavanje u stambenim i poslovnim , OIB 02608924759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 Područni ured Zadar; Branislav Veljančić</izvorni_sadrzaj>
    <derivirana_varijabla naziv="DomainObject.Predmet.StrankaFormated_1">  MF, PU Područni ured Zadar; Branislav Veljančić</derivirana_varijabla>
  </DomainObject.Predmet.StrankaFormated>
  <DomainObject.Predmet.StrankaFormatedOIB>
    <izvorni_sadrzaj>  MF, PU Područni ured Zadar; Branislav Veljančić, OIB 35668075252</izvorni_sadrzaj>
    <derivirana_varijabla naziv="DomainObject.Predmet.StrankaFormatedOIB_1">  MF, PU Područni ured Zadar; Branislav Veljančić, OIB 35668075252</derivirana_varijabla>
  </DomainObject.Predmet.StrankaFormatedOIB>
  <DomainObject.Predmet.StrankaFormatedWithAdress>
    <izvorni_sadrzaj> MF, PU Područni ured Zadar, 23000 Zadar; Branislav Veljančić</izvorni_sadrzaj>
    <derivirana_varijabla naziv="DomainObject.Predmet.StrankaFormatedWithAdress_1"> MF, PU Područni ured Zadar, 23000 Zadar; Branislav Veljančić</derivirana_varijabla>
  </DomainObject.Predmet.StrankaFormatedWithAdress>
  <DomainObject.Predmet.StrankaFormatedWithAdressOIB>
    <izvorni_sadrzaj> MF, PU Područni ured Zadar, 23000 Zadar; Branislav Veljančić, OIB 35668075252</izvorni_sadrzaj>
    <derivirana_varijabla naziv="DomainObject.Predmet.StrankaFormatedWithAdressOIB_1"> MF, PU Područni ured Zadar, 23000 Zadar; Branislav Veljančić, OIB 35668075252</derivirana_varijabla>
  </DomainObject.Predmet.StrankaFormatedWithAdressOIB>
  <DomainObject.Predmet.StrankaWithAdress>
    <izvorni_sadrzaj>MF, PU Područni ured Zadar 23000 Zadar,Branislav Veljančić </izvorni_sadrzaj>
    <derivirana_varijabla naziv="DomainObject.Predmet.StrankaWithAdress_1">MF, PU Područni ured Zadar 23000 Zadar,Branislav Veljančić </derivirana_varijabla>
  </DomainObject.Predmet.StrankaWithAdress>
  <DomainObject.Predmet.StrankaWithAdressOIB>
    <izvorni_sadrzaj>MF, PU Područni ured Zadar, 23000 Zadar,Branislav Veljančić, OIB 35668075252</izvorni_sadrzaj>
    <derivirana_varijabla naziv="DomainObject.Predmet.StrankaWithAdressOIB_1">MF, PU Područni ured Zadar, 23000 Zadar,Branislav Veljančić, OIB 35668075252</derivirana_varijabla>
  </DomainObject.Predmet.StrankaWithAdressOIB>
  <DomainObject.Predmet.StrankaNazivFormated>
    <izvorni_sadrzaj>MF, PU Područni ured Zadar,Branislav Veljančić</izvorni_sadrzaj>
    <derivirana_varijabla naziv="DomainObject.Predmet.StrankaNazivFormated_1">MF, PU Područni ured Zadar,Branislav Veljančić</derivirana_varijabla>
  </DomainObject.Predmet.StrankaNazivFormated>
  <DomainObject.Predmet.StrankaNazivFormatedOIB>
    <izvorni_sadrzaj>MF, PU Područni ured Zadar,Branislav Veljančić, OIB 35668075252</izvorni_sadrzaj>
    <derivirana_varijabla naziv="DomainObject.Predmet.StrankaNazivFormatedOIB_1">MF, PU Područni ured Zadar,Branislav Veljančić, OIB 35668075252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PU Područni ured Zadar</item>
      <item>Branislav Veljančić</item>
    </izvorni_sadrzaj>
    <derivirana_varijabla naziv="DomainObject.Predmet.StrankaListFormated_1">
      <item>MF, PU Područni ured Zadar</item>
      <item>Branislav Veljančić</item>
    </derivirana_varijabla>
  </DomainObject.Predmet.StrankaListFormated>
  <DomainObject.Predmet.StrankaListFormatedOIB>
    <izvorni_sadrzaj>
      <item>MF, PU Područni ured Zadar</item>
      <item>Branislav Veljančić, OIB 35668075252</item>
    </izvorni_sadrzaj>
    <derivirana_varijabla naziv="DomainObject.Predmet.StrankaListFormatedOIB_1">
      <item>MF, PU Područni ured Zadar</item>
      <item>Branislav Veljančić, OIB 35668075252</item>
    </derivirana_varijabla>
  </DomainObject.Predmet.StrankaListFormatedOIB>
  <DomainObject.Predmet.StrankaListFormatedWithAdress>
    <izvorni_sadrzaj>
      <item>MF, PU Područni ured Zadar, 23000 Zadar</item>
      <item>Branislav Veljančić</item>
    </izvorni_sadrzaj>
    <derivirana_varijabla naziv="DomainObject.Predmet.StrankaListFormatedWithAdress_1">
      <item>MF, PU Područni ured Zadar, 23000 Zadar</item>
      <item>Branislav Veljančić</item>
    </derivirana_varijabla>
  </DomainObject.Predmet.StrankaListFormatedWithAdress>
  <DomainObject.Predmet.StrankaListFormatedWithAdressOIB>
    <izvorni_sadrzaj>
      <item>MF, PU Područni ured Zadar, 23000 Zadar</item>
      <item>Branislav Veljančić, OIB 35668075252</item>
    </izvorni_sadrzaj>
    <derivirana_varijabla naziv="DomainObject.Predmet.StrankaListFormatedWithAdressOIB_1">
      <item>MF, PU Područni ured Zadar, 23000 Zadar</item>
      <item>Branislav Veljančić, OIB 35668075252</item>
    </derivirana_varijabla>
  </DomainObject.Predmet.StrankaListFormatedWithAdressOIB>
  <DomainObject.Predmet.StrankaListNazivFormated>
    <izvorni_sadrzaj>
      <item>MF, PU Područni ured Zadar</item>
      <item>Branislav Veljančić</item>
    </izvorni_sadrzaj>
    <derivirana_varijabla naziv="DomainObject.Predmet.StrankaListNazivFormated_1">
      <item>MF, PU Područni ured Zadar</item>
      <item>Branislav Veljančić</item>
    </derivirana_varijabla>
  </DomainObject.Predmet.StrankaListNazivFormated>
  <DomainObject.Predmet.StrankaListNazivFormatedOIB>
    <izvorni_sadrzaj>
      <item>MF, PU Područni ured Zadar</item>
      <item>Branislav Veljančić, OIB 35668075252</item>
    </izvorni_sadrzaj>
    <derivirana_varijabla naziv="DomainObject.Predmet.StrankaListNazivFormatedOIB_1">
      <item>MF, PU Područni ured Zadar</item>
      <item>Branislav Veljančić, OIB 35668075252</item>
    </derivirana_varijabla>
  </DomainObject.Predmet.StrankaListNazivFormatedOIB>
  <DomainObject.Predmet.ProtuStrankaListFormated>
    <izvorni_sadrzaj>
      <item>Stečajna masa iza TERMAL društvo s ograničenom odgovornošću za upravljanje i tehničko održavanje u stambenim i poslovnim </item>
    </izvorni_sadrzaj>
    <derivirana_varijabla naziv="DomainObject.Predmet.ProtuStrankaListFormated_1">
      <item>Stečajna masa iza TERMAL društvo s ograničenom odgovornošću za upravljanje i tehničko održavanje u stambenim i poslovnim </item>
    </derivirana_varijabla>
  </DomainObject.Predmet.ProtuStrankaListFormated>
  <DomainObject.Predmet.ProtuStrankaList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FormatedOIB_1">
      <item>Stečajna masa iza TERMAL društvo s ograničenom odgovornošću za upravljanje i tehničko održavanje u stambenim i poslovnim , OIB 02608924759</item>
    </derivirana_varijabla>
  </DomainObject.Predmet.ProtuStrankaListFormatedOIB>
  <DomainObject.Predmet.ProtuStrankaListFormatedWithAdress>
    <izvorni_sadrzaj>
      <item>Stečajna masa iza TERMAL društvo s ograničenom odgovornošću za upravljanje i tehničko održavanje u stambenim i poslovnim , Stjepana Radića 027, 23000 Zadar</item>
    </izvorni_sadrzaj>
    <derivirana_varijabla naziv="DomainObject.Predmet.ProtuStrankaListFormatedWithAdress_1">
      <item>Stečajna masa iza TERMAL društvo s ograničenom odgovornošću za upravljanje i tehničko održavanje u stambenim i poslovnim , Stjepana Radića 027, 23000 Zadar</item>
    </derivirana_varijabla>
  </DomainObject.Predmet.ProtuStrankaListFormatedWithAdress>
  <DomainObject.Predmet.ProtuStrankaListFormatedWithAdressOIB>
    <izvorni_sadrzaj>
      <item>Stečajna masa iza TERMAL društvo s ograničenom odgovornošću za upravljanje i tehničko održavanje u stambenim i poslovnim , OIB 02608924759, Stjepana Radića 027, 23000 Zadar</item>
    </izvorni_sadrzaj>
    <derivirana_varijabla naziv="DomainObject.Predmet.ProtuStrankaListFormatedWithAdressOIB_1">
      <item>Stečajna masa iza TERMAL društvo s ograničenom odgovornošću za upravljanje i tehničko održavanje u stambenim i poslovnim , OIB 02608924759, Stjepana Radića 027, 23000 Zadar</item>
    </derivirana_varijabla>
  </DomainObject.Predmet.ProtuStrankaListFormatedWithAdressOIB>
  <DomainObject.Predmet.ProtuStrankaListNazivFormated>
    <izvorni_sadrzaj>
      <item>Stečajna masa iza TERMAL društvo s ograničenom odgovornošću za upravljanje i tehničko održavanje u stambenim i poslovnim </item>
    </izvorni_sadrzaj>
    <derivirana_varijabla naziv="DomainObject.Predmet.ProtuStrankaListNazivFormated_1">
      <item>Stečajna masa iza TERMAL društvo s ograničenom odgovornošću za upravljanje i tehničko održavanje u stambenim i poslovnim </item>
    </derivirana_varijabla>
  </DomainObject.Predmet.ProtuStrankaListNazivFormated>
  <DomainObject.Predmet.ProtuStrankaListNaziv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NazivFormatedOIB_1">
      <item>Stečajna masa iza TERMAL društvo s ograničenom odgovornošću za upravljanje i tehničko održavanje u stambenim i poslovnim , OIB 02608924759</item>
    </derivirana_varijabla>
  </DomainObject.Predmet.ProtuStrankaListNazivFormatedOIB>
  <DomainObject.Predmet.OstaliListFormated>
    <izvorni_sadrzaj>
      <item>Odvj. Helena Zudenigo</item>
    </izvorni_sadrzaj>
    <derivirana_varijabla naziv="DomainObject.Predmet.OstaliListFormated_1">
      <item>Odvj. Helena Zudenigo</item>
    </derivirana_varijabla>
  </DomainObject.Predmet.OstaliListFormated>
  <DomainObject.Predmet.OstaliListFormatedOIB>
    <izvorni_sadrzaj>
      <item>Odvj. Helena Zudenigo</item>
    </izvorni_sadrzaj>
    <derivirana_varijabla naziv="DomainObject.Predmet.OstaliListFormatedOIB_1">
      <item>Odvj. Helena Zudenigo</item>
    </derivirana_varijabla>
  </DomainObject.Predmet.OstaliListFormatedOIB>
  <DomainObject.Predmet.OstaliListFormatedWithAdress>
    <izvorni_sadrzaj>
      <item>Odvj. Helena Zudenigo, Špire Brusine br. 4/II, 23 000 Zadar</item>
    </izvorni_sadrzaj>
    <derivirana_varijabla naziv="DomainObject.Predmet.OstaliListFormatedWithAdress_1">
      <item>Odvj. Helena Zudenigo, Špire Brusine br. 4/II, 23 000 Zadar</item>
    </derivirana_varijabla>
  </DomainObject.Predmet.OstaliListFormatedWithAdress>
  <DomainObject.Predmet.OstaliListFormatedWithAdressOIB>
    <izvorni_sadrzaj>
      <item>Odvj. Helena Zudenigo, Špire Brusine br. 4/II, 23 000 Zadar</item>
    </izvorni_sadrzaj>
    <derivirana_varijabla naziv="DomainObject.Predmet.OstaliListFormatedWithAdressOIB_1">
      <item>Odvj. Helena Zudenigo, Špire Brusine br. 4/II, 23 000 Zadar</item>
    </derivirana_varijabla>
  </DomainObject.Predmet.OstaliListFormatedWithAdressOIB>
  <DomainObject.Predmet.OstaliListNazivFormated>
    <izvorni_sadrzaj>
      <item>Odvj. Helena Zudenigo</item>
    </izvorni_sadrzaj>
    <derivirana_varijabla naziv="DomainObject.Predmet.OstaliListNazivFormated_1">
      <item>Odvj. Helena Zudenigo</item>
    </derivirana_varijabla>
  </DomainObject.Predmet.OstaliListNazivFormated>
  <DomainObject.Predmet.OstaliListNazivFormatedOIB>
    <izvorni_sadrzaj>
      <item>Odvj. Helena Zudenigo</item>
    </izvorni_sadrzaj>
    <derivirana_varijabla naziv="DomainObject.Predmet.OstaliListNazivFormatedOIB_1">
      <item>Odvj. Helena Zudenigo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Veljančić i dr.</izvorni_sadrzaj>
    <derivirana_varijabla naziv="DomainObject.Predmet.StrankaIDrugi_1">Branislav Veljančić i dr.</derivirana_varijabla>
  </DomainObject.Predmet.StrankaIDrugi>
  <DomainObject.Predmet.ProtustrankaIDrugi>
    <izvorni_sadrzaj>Stečajna masa iza TERMAL društvo s ograničenom odgovornošću za upravljanje i tehničko održavanje u stambenim i poslovnim </izvorni_sadrzaj>
    <derivirana_varijabla naziv="DomainObject.Predmet.ProtustrankaIDrugi_1">Stečajna masa iza TERMAL društvo s ograničenom odgovornošću za upravljanje i tehničko održavanje u stambenim i poslovnim </derivirana_varijabla>
  </DomainObject.Predmet.ProtustrankaIDrugi>
  <DomainObject.Predmet.StrankaIDrugiAdressOIB>
    <izvorni_sadrzaj>Branislav Veljančić, OIB 35668075252 i dr.</izvorni_sadrzaj>
    <derivirana_varijabla naziv="DomainObject.Predmet.StrankaIDrugiAdressOIB_1">Branislav Veljančić, OIB 35668075252 i dr.</derivirana_varijabla>
  </DomainObject.Predmet.StrankaIDrugiAdressOIB>
  <DomainObject.Predmet.ProtustrankaIDrugi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IDrugiAdressOIB_1">Stečajna masa iza TERMAL društvo s ograničenom odgovornošću za upravljanje i tehničko održavanje u stambenim i poslovnim , OIB 02608924759, Stjepana Radića 027,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izvorni_sadrzaj>
    <derivirana_varijabla naziv="DomainObject.Predmet.SudioniciListNaziv_1"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derivirana_varijabla>
  </DomainObject.Predmet.SudioniciListNaziv>
  <DomainObject.Predmet.SudioniciListAdressOIB>
    <izvorni_sadrzaj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izvorni_sadrzaj>
    <derivirana_varijabla naziv="DomainObject.Predmet.SudioniciListAdressOIB_1"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02608924759</item>
      <item>, OIB null</item>
      <item>, OIB null</item>
      <item>, OIB 35668075252</item>
    </izvorni_sadrzaj>
    <derivirana_varijabla naziv="DomainObject.Predmet.SudioniciListNazivOIB_1">
      <item>, OIB 02608924759</item>
      <item>, OIB null</item>
      <item>, OIB null</item>
      <item>, OIB 35668075252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284</properties:Words>
  <properties:Characters>1483</properties:Characters>
  <properties:Lines>57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2018-03-01T07:32:00Z</dcterms:created>
  <dc:creator>Ardena Bajlo</dc:creator>
  <cp:lastModifiedBy>Ante Rubelj</cp:lastModifiedBy>
  <cp:lastPrinted>2016-10-12T08:50:00Z</cp:lastPrinted>
  <dcterms:modified xmlns:xsi="http://www.w3.org/2001/XMLSchema-instance" xsi:type="dcterms:W3CDTF">2018-03-01T12:19:00Z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st-76-18 Termal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