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d51dc73" w14:paraId="d51dc73" w:rsidRDefault="00A06BAD" w:rsidP="00A06BAD" w:rsidR="00A06BAD">
      <w:pPr>
        <w:jc w:val="right"/>
        <w15:collapsed w:val="false"/>
      </w:pPr>
      <w:r w:rsidRPr="001A4844">
        <w:t>Poslovni broj: 4. St-</w:t>
      </w:r>
      <w:r w:rsidR="00951D09">
        <w:t>506</w:t>
      </w:r>
      <w:r>
        <w:t>/2018-</w:t>
      </w:r>
      <w:r w:rsidR="00951D09">
        <w:t>7</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951D09">
        <w:rPr>
          <w:rFonts w:cs="Times New Roman" w:eastAsia="Times New Roman"/>
          <w:lang w:eastAsia="hr-HR" w:val="en-US"/>
        </w:rPr>
        <w:t>SERVITIUM d.o.o., Split, Generala Zadre 22, OIB: 26353720961</w:t>
      </w:r>
      <w:r w:rsidR="00A06BAD">
        <w:t xml:space="preserve">, </w:t>
      </w:r>
      <w:r w:rsidR="00951D09">
        <w:t>10.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951D09">
        <w:rPr>
          <w:rFonts w:cs="Times New Roman" w:eastAsia="Times New Roman"/>
          <w:lang w:eastAsia="hr-HR"/>
        </w:rPr>
        <w:t>Saša Đuričić, iz Splita, Generala Zadre 22, OIB: 40273953877</w:t>
      </w:r>
      <w:r w:rsidR="00951D0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951D09">
        <w:t>506</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951D09">
        <w:t>506</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951D09" w:rsidP="00951D09" w:rsidR="00951D09">
      <w:pPr>
        <w:spacing w:before="200"/>
        <w:ind w:firstLine="709"/>
        <w:jc w:val="both"/>
      </w:pPr>
      <w:r>
        <w:t xml:space="preserve">Financijska agencija, Regionalni centar Split podnijela je ovom sudu 21. svibnja 2018. zahtjev za provedbu skraćenog stečajnog postupka nad </w:t>
      </w:r>
      <w:r>
        <w:rPr>
          <w:rFonts w:cs="Times New Roman" w:eastAsia="Times New Roman"/>
          <w:lang w:eastAsia="hr-HR" w:val="en-US"/>
        </w:rPr>
        <w:t>SERVITIUM d.o.o., Split, Generala Zadre 22, OIB: 26353720961</w:t>
      </w:r>
      <w:r>
        <w:t>, navodeći da dužnik nema zaposlenih, a da na dan 16. svibnja 2018. u Očevidniku redoslijeda osnova za plaćanje, ima evidentirane neizvršene osnove za plaćanje u neprekinutom razdoblju od 120 dana, u ukupnom iznosu od 301.044,55 kn.</w:t>
      </w:r>
    </w:p>
    <w:p w:rsidRDefault="00951D09" w:rsidP="00951D09" w:rsidR="00951D09">
      <w:pPr>
        <w:ind w:firstLine="709"/>
        <w:jc w:val="both"/>
      </w:pPr>
    </w:p>
    <w:p w:rsidRDefault="00951D09" w:rsidP="00951D09" w:rsidR="00951D09">
      <w:pPr>
        <w:ind w:firstLine="709"/>
        <w:jc w:val="both"/>
      </w:pPr>
      <w:r>
        <w:t>Budući da su prema podacima iz podnesenog zahtjeva bile ispunjene pretpostavke iz članka 428. Stečajnog zakona (˝Narodne novine˝ broj 71/15 i 104/17; dalje: SZ) ovaj sud je 28. svibnja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951D09" w:rsidP="00951D09" w:rsidR="00951D09">
      <w:pPr>
        <w:ind w:firstLine="709"/>
        <w:jc w:val="both"/>
      </w:pPr>
    </w:p>
    <w:p w:rsidRDefault="00951D09" w:rsidP="00951D09" w:rsidR="00951D09">
      <w:pPr>
        <w:ind w:firstLine="709"/>
        <w:jc w:val="both"/>
      </w:pPr>
      <w:r>
        <w:t>Vjerovnik Republika Hrvatska - Ministarstvo financija je 6. lipnja 2018. podnio sudu prijedlog za otvaranje stečajnog postupka nad dužnikom (list 8-10 spisa) uz koji je dostavio dokaze o postojanju tražbine (list 11-14 spisa).</w:t>
      </w:r>
    </w:p>
    <w:p w:rsidRDefault="00951D09" w:rsidP="00951D09" w:rsidR="00951D09">
      <w:pPr>
        <w:ind w:firstLine="709"/>
        <w:jc w:val="both"/>
      </w:pPr>
    </w:p>
    <w:p w:rsidRDefault="00951D09" w:rsidP="00951D09" w:rsidR="00951D09">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4.St-376/2018 od 8.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51D09" w:rsidP="00951D09" w:rsidR="00951D09">
      <w:pPr>
        <w:ind w:firstLine="708"/>
        <w:jc w:val="both"/>
      </w:pPr>
    </w:p>
    <w:p w:rsidRDefault="00951D09" w:rsidP="00951D09" w:rsidR="00951D09">
      <w:pPr>
        <w:ind w:firstLine="708"/>
        <w:jc w:val="both"/>
      </w:pPr>
      <w:r>
        <w:t>Po pravomoćnosti rješenja ovog suda o obustavi skraćenog stečajnog postupka</w:t>
      </w:r>
      <w:r w:rsidRPr="00BF1E80">
        <w:t xml:space="preserve"> </w:t>
      </w:r>
      <w:r>
        <w:t>od 8. lipnja 2018., ovaj predmet je zaveden po novi poslovni broj St-506/2018.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951D09">
        <w:t>506</w:t>
      </w:r>
      <w:r w:rsidR="00464723">
        <w:t>/2018</w:t>
      </w:r>
      <w:r w:rsidRPr="007224A6">
        <w:t xml:space="preserve"> od</w:t>
      </w:r>
      <w:r w:rsidRPr="00702A5E">
        <w:rPr>
          <w:b/>
        </w:rPr>
        <w:t xml:space="preserve"> </w:t>
      </w:r>
      <w:r w:rsidR="00951D09">
        <w:t>10.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951D09">
        <w:rPr>
          <w:rFonts w:cs="Times New Roman" w:eastAsia="Times New Roman"/>
          <w:lang w:eastAsia="hr-HR"/>
        </w:rPr>
        <w:t>Saša Đuričić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951D09">
        <w:rPr>
          <w:rFonts w:cs="Times New Roman" w:eastAsia="Times New Roman"/>
          <w:lang w:eastAsia="hr-HR"/>
        </w:rPr>
        <w:t>Sašu Đuričića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51D09">
        <w:t>10.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4B54F4">
      <w:pPr>
        <w:pStyle w:val="Tijeloteksta"/>
        <w:tabs>
          <w:tab w:pos="1276" w:val="left"/>
        </w:tabs>
        <w:ind w:left="6372"/>
        <w:jc w:val="center"/>
      </w:pPr>
      <w:r>
        <w:t>Katarina Mikulić</w:t>
      </w:r>
      <w:r w:rsidR="004B54F4">
        <w:t>,v.r.</w:t>
      </w:r>
    </w:p>
    <w:p w:rsidRDefault="004B54F4" w:rsidP="004B54F4" w:rsidR="004B54F4">
      <w:pPr>
        <w:pStyle w:val="Tijeloteksta"/>
        <w:tabs>
          <w:tab w:pos="1276" w:val="left"/>
        </w:tabs>
        <w:jc w:val="right"/>
      </w:pPr>
      <w:r>
        <w:t>za točnost otpravka-ovlašteni službenik</w:t>
      </w:r>
    </w:p>
    <w:p w:rsidRDefault="004B54F4"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B54F4">
          <w:rPr>
            <w:noProof/>
          </w:rPr>
          <w:t>3</w:t>
        </w:r>
        <w:r>
          <w:fldChar w:fldCharType="end"/>
        </w:r>
      </w:sdtContent>
    </w:sdt>
    <w:r>
      <w:tab/>
    </w:r>
    <w:r w:rsidR="00A06BAD">
      <w:tab/>
    </w:r>
    <w:r w:rsidR="00A06BAD">
      <w:tab/>
    </w:r>
    <w:r w:rsidR="00A06BAD" w:rsidRPr="001A4844">
      <w:t>Poslovni broj: 4. St-</w:t>
    </w:r>
    <w:r w:rsidR="00951D09">
      <w:t>506</w:t>
    </w:r>
    <w:r w:rsidR="00A06BAD">
      <w:t>/2018-</w:t>
    </w:r>
    <w:r w:rsidR="00951D09">
      <w:t>7</w:t>
    </w:r>
  </w:p>
  <w:p w:rsidRDefault="004B54F4"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4B54F4"/>
    <w:rsid w:val="0071519E"/>
    <w:rsid w:val="007936C4"/>
    <w:rsid w:val="007F7A84"/>
    <w:rsid w:val="00814EDB"/>
    <w:rsid w:val="00815142"/>
    <w:rsid w:val="00853B3E"/>
    <w:rsid w:val="008F5B2C"/>
    <w:rsid w:val="00951D09"/>
    <w:rsid w:val="00981D37"/>
    <w:rsid w:val="00A06BAD"/>
    <w:rsid w:val="00A51DE9"/>
    <w:rsid w:val="00AA01F5"/>
    <w:rsid w:val="00B7506F"/>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B54F4"/>
    <w:rPr>
      <w:color w:val="808080"/>
      <w:bdr w:space="0" w:sz="0" w:color="auto" w:val="none"/>
      <w:shd w:fill="auto" w:color="auto" w:val="clear"/>
    </w:rPr>
  </w:style>
  <w:style w:customStyle="true" w:styleId="eSPISCCParagraphDefaultFont" w:type="character">
    <w:name w:val="eSPIS_CC_Paragraph Default Font"/>
    <w:basedOn w:val="Zadanifontodlomka"/>
    <w:rsid w:val="004B54F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B54F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B54F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B54F4"/>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4B54F4"/>
    <w:rPr>
      <w:color w:val="808080"/>
      <w:bdr w:color="auto" w:space="0" w:sz="0" w:val="none"/>
      <w:shd w:color="auto" w:fill="auto" w:val="clear"/>
    </w:rPr>
  </w:style>
  <w:style w:customStyle="1" w:styleId="eSPISCCParagraphDefaultFont" w:type="character">
    <w:name w:val="eSPIS_CC_Paragraph Default Font"/>
    <w:basedOn w:val="Zadanifontodlomka"/>
    <w:rsid w:val="004B54F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B54F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B54F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B54F4"/>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St-506/2018</izvorni_sadrzaj>
    <derivirana_varijabla naziv="DomainObject.Predmet.OznakaBroj_1">St-506/2018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SERVITIUM za trgovinu i usluge, društvo s ograničenom odgovornošću</izvorni_sadrzaj>
    <derivirana_varijabla naziv="DomainObject.Predmet.ProtustrankaFormated_1">  SERVITIUM za trgovinu i usluge, društvo s ograničenom odgovornošću</derivirana_varijabla>
  </DomainObject.Predmet.ProtustrankaFormated>
  <DomainObject.Predmet.ProtustrankaFormatedOIB>
    <izvorni_sadrzaj>  SERVITIUM za trgovinu i usluge, društvo s ograničenom odgovornošću, OIB 26353720961</izvorni_sadrzaj>
    <derivirana_varijabla naziv="DomainObject.Predmet.ProtustrankaFormatedOIB_1">  SERVITIUM za trgovinu i usluge, društvo s ograničenom odgovornošću, OIB 26353720961</derivirana_varijabla>
  </DomainObject.Predmet.ProtustrankaFormatedOIB>
  <DomainObject.Predmet.ProtustrankaFormatedWithAdress>
    <izvorni_sadrzaj> SERVITIUM za trgovinu i usluge, društvo s ograničenom odgovornošću, Generala Zadre 22, 21000 Split</izvorni_sadrzaj>
    <derivirana_varijabla naziv="DomainObject.Predmet.ProtustrankaFormatedWithAdress_1"> SERVITIUM za trgovinu i usluge, društvo s ograničenom odgovornošću, Generala Zadre 22, 21000 Split</derivirana_varijabla>
  </DomainObject.Predmet.ProtustrankaFormatedWithAdress>
  <DomainObject.Predmet.ProtustrankaFormatedWithAdressOIB>
    <izvorni_sadrzaj> SERVITIUM za trgovinu i usluge, društvo s ograničenom odgovornošću, OIB 26353720961, Generala Zadre 22, 21000 Split</izvorni_sadrzaj>
    <derivirana_varijabla naziv="DomainObject.Predmet.ProtustrankaFormatedWithAdressOIB_1"> SERVITIUM za trgovinu i usluge, društvo s ograničenom odgovornošću, OIB 26353720961, Generala Zadre 22, 21000 Split</derivirana_varijabla>
  </DomainObject.Predmet.ProtustrankaFormatedWithAdressOIB>
  <DomainObject.Predmet.ProtustrankaWithAdress>
    <izvorni_sadrzaj>SERVITIUM za trgovinu i usluge, društvo s ograničenom odgovornošću Generala Zadre 22, 21000 Split</izvorni_sadrzaj>
    <derivirana_varijabla naziv="DomainObject.Predmet.ProtustrankaWithAdress_1">SERVITIUM za trgovinu i usluge, društvo s ograničenom odgovornošću Generala Zadre 22, 21000 Split</derivirana_varijabla>
  </DomainObject.Predmet.ProtustrankaWithAdress>
  <DomainObject.Predmet.ProtustrankaWithAdressOIB>
    <izvorni_sadrzaj>SERVITIUM za trgovinu i usluge, društvo s ograničenom odgovornošću, OIB 26353720961, Generala Zadre 22, 21000 Split</izvorni_sadrzaj>
    <derivirana_varijabla naziv="DomainObject.Predmet.ProtustrankaWithAdressOIB_1">SERVITIUM za trgovinu i usluge, društvo s ograničenom odgovornošću, OIB 26353720961, Generala Zadre 22, 21000 Split</derivirana_varijabla>
  </DomainObject.Predmet.ProtustrankaWithAdressOIB>
  <DomainObject.Predmet.ProtustrankaNazivFormated>
    <izvorni_sadrzaj>SERVITIUM za trgovinu i usluge, društvo s ograničenom odgovornošću</izvorni_sadrzaj>
    <derivirana_varijabla naziv="DomainObject.Predmet.ProtustrankaNazivFormated_1">SERVITIUM za trgovinu i usluge, društvo s ograničenom odgovornošću</derivirana_varijabla>
  </DomainObject.Predmet.ProtustrankaNazivFormated>
  <DomainObject.Predmet.ProtustrankaNazivFormatedOIB>
    <izvorni_sadrzaj>SERVITIUM za trgovinu i usluge, društvo s ograničenom odgovornošću, OIB 26353720961</izvorni_sadrzaj>
    <derivirana_varijabla naziv="DomainObject.Predmet.ProtustrankaNazivFormatedOIB_1">SERVITIUM za trgovinu i usluge, društvo s ograničenom odgovornošću, OIB 26353720961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OIB 18683136487 zastupanog po punomoćniku ŽUPANIJSKO DRŽAVNO ODVJETNIŠTVO U SPLITU</izvorni_sadrzaj>
    <derivirana_varijabla naziv="DomainObject.Predmet.StrankaFormatedWithAdressOIB_1"> Ministarstvo financija RH, OIB 18683136487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OIB 18683136487 zastupanog po punomoćniku ŽUPANIJSKO DRŽAVNO ODVJETNIŠTVO U SPLITU</item>
    </izvorni_sadrzaj>
    <derivirana_varijabla naziv="DomainObject.Predmet.StrankaListFormatedWithAdressOIB_1">
      <item>Ministarstvo financija RH, OIB 18683136487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SERVITIUM za trgovinu i usluge, društvo s ograničenom odgovornošću</item>
    </izvorni_sadrzaj>
    <derivirana_varijabla naziv="DomainObject.Predmet.ProtuStrankaListFormated_1">
      <item>SERVITIUM za trgovinu i usluge, društvo s ograničenom odgovornošću</item>
    </derivirana_varijabla>
  </DomainObject.Predmet.ProtuStrankaListFormated>
  <DomainObject.Predmet.ProtuStrankaListFormatedOIB>
    <izvorni_sadrzaj>
      <item>SERVITIUM za trgovinu i usluge, društvo s ograničenom odgovornošću, OIB 26353720961</item>
    </izvorni_sadrzaj>
    <derivirana_varijabla naziv="DomainObject.Predmet.ProtuStrankaListFormatedOIB_1">
      <item>SERVITIUM za trgovinu i usluge, društvo s ograničenom odgovornošću, OIB 26353720961</item>
    </derivirana_varijabla>
  </DomainObject.Predmet.ProtuStrankaListFormatedOIB>
  <DomainObject.Predmet.ProtuStrankaListFormatedWithAdress>
    <izvorni_sadrzaj>
      <item>SERVITIUM za trgovinu i usluge, društvo s ograničenom odgovornošću, Generala Zadre 22, 21000 Split</item>
    </izvorni_sadrzaj>
    <derivirana_varijabla naziv="DomainObject.Predmet.ProtuStrankaListFormatedWithAdress_1">
      <item>SERVITIUM za trgovinu i usluge, društvo s ograničenom odgovornošću, Generala Zadre 22, 21000 Split</item>
    </derivirana_varijabla>
  </DomainObject.Predmet.ProtuStrankaListFormatedWithAdress>
  <DomainObject.Predmet.ProtuStrankaListFormatedWithAdressOIB>
    <izvorni_sadrzaj>
      <item>SERVITIUM za trgovinu i usluge, društvo s ograničenom odgovornošću, OIB 26353720961, Generala Zadre 22, 21000 Split</item>
    </izvorni_sadrzaj>
    <derivirana_varijabla naziv="DomainObject.Predmet.ProtuStrankaListFormatedWithAdressOIB_1">
      <item>SERVITIUM za trgovinu i usluge, društvo s ograničenom odgovornošću, OIB 26353720961, Generala Zadre 22, 21000 Split</item>
    </derivirana_varijabla>
  </DomainObject.Predmet.ProtuStrankaListFormatedWithAdressOIB>
  <DomainObject.Predmet.ProtuStrankaListNazivFormated>
    <izvorni_sadrzaj>
      <item>SERVITIUM za trgovinu i usluge, društvo s ograničenom odgovornošću</item>
    </izvorni_sadrzaj>
    <derivirana_varijabla naziv="DomainObject.Predmet.ProtuStrankaListNazivFormated_1">
      <item>SERVITIUM za trgovinu i usluge, društvo s ograničenom odgovornošću</item>
    </derivirana_varijabla>
  </DomainObject.Predmet.ProtuStrankaListNazivFormated>
  <DomainObject.Predmet.ProtuStrankaListNazivFormatedOIB>
    <izvorni_sadrzaj>
      <item>SERVITIUM za trgovinu i usluge, društvo s ograničenom odgovornošću, OIB 26353720961</item>
    </izvorni_sadrzaj>
    <derivirana_varijabla naziv="DomainObject.Predmet.ProtuStrankaListNazivFormatedOIB_1">
      <item>SERVITIUM za trgovinu i usluge, društvo s ograničenom odgovornošću, OIB 26353720961</item>
    </derivirana_varijabla>
  </DomainObject.Predmet.ProtuStrankaListNazivFormatedOIB>
  <DomainObject.Predmet.OstaliListFormated>
    <izvorni_sadrzaj>
      <item>ŽUPANIJSKO DRŽAVNO ODVJETNIŠTVO U SPLITU punomoćnik sudionika u postupku Ministarstvo financija RH</item>
      <item>Saša Đuričić</item>
    </izvorni_sadrzaj>
    <derivirana_varijabla naziv="DomainObject.Predmet.OstaliListFormated_1">
      <item>ŽUPANIJSKO DRŽAVNO ODVJETNIŠTVO U SPLITU punomoćnik sudionika u postupku Ministarstvo financija RH</item>
      <item>Saša Đuričić</item>
    </derivirana_varijabla>
  </DomainObject.Predmet.OstaliListFormated>
  <DomainObject.Predmet.OstaliListFormatedOIB>
    <izvorni_sadrzaj>
      <item>ŽUPANIJSKO DRŽAVNO ODVJETNIŠTVO U SPLITU, OIB 75666130770 punomoćnik sudionika u postupku Ministarstvo financija RH</item>
      <item>Saša Đuričić, OIB 40273953877</item>
    </izvorni_sadrzaj>
    <derivirana_varijabla naziv="DomainObject.Predmet.OstaliListFormatedOIB_1">
      <item>ŽUPANIJSKO DRŽAVNO ODVJETNIŠTVO U SPLITU, OIB 75666130770 punomoćnik sudionika u postupku Ministarstvo financija RH</item>
      <item>Saša Đuričić, OIB 40273953877</item>
    </derivirana_varijabla>
  </DomainObject.Predmet.OstaliListFormatedOIB>
  <DomainObject.Predmet.OstaliListFormatedWithAdress>
    <izvorni_sadrzaj>
      <item>ŽUPANIJSKO DRŽAVNO ODVJETNIŠTVO U SPLITU punomoćnik sudionika u postupku Ministarstvo financija RH</item>
      <item>Saša Đuričić, Barišići 45a, 21210 Solin</item>
    </izvorni_sadrzaj>
    <derivirana_varijabla naziv="DomainObject.Predmet.OstaliListFormatedWithAdress_1">
      <item>ŽUPANIJSKO DRŽAVNO ODVJETNIŠTVO U SPLITU punomoćnik sudionika u postupku Ministarstvo financija RH</item>
      <item>Saša Đuričić, Barišići 45a, 21210 Solin</item>
    </derivirana_varijabla>
  </DomainObject.Predmet.OstaliListFormatedWithAdress>
  <DomainObject.Predmet.OstaliListFormatedWithAdressOIB>
    <izvorni_sadrzaj>
      <item>ŽUPANIJSKO DRŽAVNO ODVJETNIŠTVO U SPLITU, OIB 75666130770 punomoćnik sudionika u postupku Ministarstvo financija RH</item>
      <item>Saša Đuričić, OIB 40273953877, Barišići 45a, 21210 Solin</item>
    </izvorni_sadrzaj>
    <derivirana_varijabla naziv="DomainObject.Predmet.OstaliListFormatedWithAdressOIB_1">
      <item>ŽUPANIJSKO DRŽAVNO ODVJETNIŠTVO U SPLITU, OIB 75666130770 punomoćnik sudionika u postupku Ministarstvo financija RH</item>
      <item>Saša Đuričić, OIB 40273953877, Barišići 45a, 21210 Solin</item>
    </derivirana_varijabla>
  </DomainObject.Predmet.OstaliListFormatedWithAdressOIB>
  <DomainObject.Predmet.OstaliListNazivFormated>
    <izvorni_sadrzaj>
      <item>ŽUPANIJSKO DRŽAVNO ODVJETNIŠTVO U SPLITU</item>
      <item>Saša Đuričić</item>
    </izvorni_sadrzaj>
    <derivirana_varijabla naziv="DomainObject.Predmet.OstaliListNazivFormated_1">
      <item>ŽUPANIJSKO DRŽAVNO ODVJETNIŠTVO U SPLITU</item>
      <item>Saša Đuričić</item>
    </derivirana_varijabla>
  </DomainObject.Predmet.OstaliListNazivFormated>
  <DomainObject.Predmet.OstaliListNazivFormatedOIB>
    <izvorni_sadrzaj>
      <item>ŽUPANIJSKO DRŽAVNO ODVJETNIŠTVO U SPLITU, OIB 75666130770</item>
      <item>Saša Đuričić, OIB 40273953877</item>
    </izvorni_sadrzaj>
    <derivirana_varijabla naziv="DomainObject.Predmet.OstaliListNazivFormatedOIB_1">
      <item>ŽUPANIJSKO DRŽAVNO ODVJETNIŠTVO U SPLITU, OIB 75666130770</item>
      <item>Saša Đuričić, OIB 40273953877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SERVITIUM za trgovinu i usluge, društvo s ograničenom odgovornošću</izvorni_sadrzaj>
    <derivirana_varijabla naziv="DomainObject.Predmet.ProtustrankaIDrugi_1">SERVITIUM za trgovinu i usluge, društvo s ograničenom odgovornošću</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SERVITIUM za trgovinu i usluge, društvo s ograničenom odgovornošću, OIB 26353720961, Generala Zadre 22, 21000 Split</izvorni_sadrzaj>
    <derivirana_varijabla naziv="DomainObject.Predmet.ProtustrankaIDrugiAdressOIB_1">SERVITIUM za trgovinu i usluge, društvo s ograničenom odgovornošću, OIB 26353720961, Generala Zadre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SERVITIUM za trgovinu i usluge, društvo s ograničenom odgovornošću</item>
      <item>ŽUPANIJSKO DRŽAVNO ODVJETNIŠTVO U SPLITU</item>
      <item>Ministarstvo financija RH</item>
      <item>Saša Đuričić</item>
    </izvorni_sadrzaj>
    <derivirana_varijabla naziv="DomainObject.Predmet.SudioniciListNaziv_1">
      <item>SERVITIUM za trgovinu i usluge, društvo s ograničenom odgovornošću</item>
      <item>ŽUPANIJSKO DRŽAVNO ODVJETNIŠTVO U SPLITU</item>
      <item>Ministarstvo financija RH</item>
      <item>Saša Đuričić</item>
    </derivirana_varijabla>
  </DomainObject.Predmet.SudioniciListNaziv>
  <DomainObject.Predmet.SudioniciListAdressOIB>
    <izvorni_sadrzaj>
      <item>SERVITIUM za trgovinu i usluge, društvo s ograničenom odgovornošću, OIB 26353720961, Generala Zadre 22,21000 Split</item>
      <item>ŽUPANIJSKO DRŽAVNO ODVJETNIŠTVO U SPLITU, OIB 75666130770</item>
      <item>Ministarstvo financija RH, OIB 18683136487</item>
      <item>Saša Đuričić, OIB 40273953877, Barišići 45a,21210 Solin</item>
    </izvorni_sadrzaj>
    <derivirana_varijabla naziv="DomainObject.Predmet.SudioniciListAdressOIB_1">
      <item>SERVITIUM za trgovinu i usluge, društvo s ograničenom odgovornošću, OIB 26353720961, Generala Zadre 22,21000 Split</item>
      <item>ŽUPANIJSKO DRŽAVNO ODVJETNIŠTVO U SPLITU, OIB 75666130770</item>
      <item>Ministarstvo financija RH, OIB 18683136487</item>
      <item>Saša Đuričić, OIB 40273953877, Barišići 45a,21210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26353720961</item>
      <item>, OIB 75666130770</item>
      <item>, OIB 18683136487</item>
      <item>, OIB 40273953877</item>
    </izvorni_sadrzaj>
    <derivirana_varijabla naziv="DomainObject.Predmet.SudioniciListNazivOIB_1">
      <item>, OIB 26353720961</item>
      <item>, OIB 75666130770</item>
      <item>, OIB 18683136487</item>
      <item>, OIB 40273953877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St-506/2018-2</izvorni_sadrzaj>
    <derivirana_varijabla naziv="DomainObject.PredzadnjaOdlukaIzPredmeta.Oznaka_1">St-506/2018-2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1226</properties:Words>
  <properties:Characters>6880</properties:Characters>
  <properties:Lines>139</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2019-01-10T07:49:00Z</cp:lastPrinted>
  <dcterms:modified xmlns:xsi="http://www.w3.org/2001/XMLSchema-instance" xsi:type="dcterms:W3CDTF">2019-01-10T07:49:00Z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