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b913" w14:paraId="f1db913" w:rsidRDefault="009A0F1B" w:rsidP="009A0F1B" w:rsidR="009A0F1B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795FF1">
        <w:t>789/16-8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A0F1B" w:rsidP="009A0F1B" w:rsidR="009A0F1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pStyle w:val="Zaglavlje"/>
        <w:jc w:val="center"/>
      </w:pPr>
      <w:r>
        <w:t>R E P U B L I K A    H R V A T S K A</w:t>
      </w:r>
    </w:p>
    <w:p w:rsidRDefault="009A0F1B" w:rsidP="009A0F1B" w:rsidR="009A0F1B">
      <w:pPr>
        <w:pStyle w:val="Zaglavlje"/>
        <w:jc w:val="center"/>
      </w:pPr>
    </w:p>
    <w:p w:rsidRDefault="009A0F1B" w:rsidP="009A0F1B" w:rsidR="009A0F1B">
      <w:pPr>
        <w:pStyle w:val="Zaglavlje"/>
        <w:jc w:val="center"/>
      </w:pPr>
      <w:r>
        <w:t>R J E Š E N J E</w:t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spacing w:lineRule="auto" w:line="240" w:after="0"/>
        <w:jc w:val="both"/>
      </w:pPr>
      <w:r>
        <w:tab/>
      </w:r>
      <w:r w:rsidR="00795FF1">
        <w:t>Trgovački sud u Varaždinu po sutkinji toga suda Meliti Poljanec-Bubaš, kao stečajnoj sutkinji, u stečajnom predmetu povodom prijedloga predlagatelja Financijske agencije Regionalni centar Zagreb, Podružnica Varaždin, Augusta Cesarca 2, Varaždin,  za otvaranje stečajnog postupka nad dužnikom LABUD j.d.o.o., OIB 53369739643, Goričan, Murska 24</w:t>
      </w:r>
      <w:r>
        <w:t>, dana 20. rujna 2016. godine</w:t>
      </w:r>
    </w:p>
    <w:p w:rsidRDefault="009A0F1B" w:rsidP="009A0F1B" w:rsidR="009A0F1B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  <w:r>
        <w:t>r i j e š i o  j 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9A0F1B" w:rsidP="009A0F1B" w:rsidR="009A0F1B">
      <w:pPr>
        <w:spacing w:lineRule="auto" w:line="240" w:after="0"/>
        <w:jc w:val="both"/>
        <w:rPr>
          <w:color w:val="FF0000"/>
        </w:rPr>
      </w:pPr>
    </w:p>
    <w:p w:rsidRDefault="00795FF1" w:rsidP="009A0F1B" w:rsidR="009A0F1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10. listopada 2016. u 10,1</w:t>
      </w:r>
      <w:r w:rsidR="009A0F1B">
        <w:rPr>
          <w:b/>
          <w:u w:val="single"/>
        </w:rPr>
        <w:t>0 sati</w:t>
      </w:r>
    </w:p>
    <w:p w:rsidRDefault="009A0F1B" w:rsidP="009A0F1B" w:rsidR="009A0F1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9A0F1B" w:rsidP="009A0F1B" w:rsidR="009A0F1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9A0F1B" w:rsidP="009A0F1B" w:rsidR="009A0F1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9A0F1B" w:rsidP="009A0F1B" w:rsidR="009A0F1B">
      <w:pPr>
        <w:spacing w:lineRule="auto" w:line="240" w:after="0"/>
        <w:jc w:val="both"/>
      </w:pPr>
    </w:p>
    <w:p w:rsidRDefault="000D269E" w:rsidP="000D269E" w:rsidR="000D269E">
      <w:pPr>
        <w:pStyle w:val="Odlomakpopisa"/>
        <w:numPr>
          <w:ilvl w:val="0"/>
          <w:numId w:val="1"/>
        </w:numPr>
        <w:spacing w:after="0"/>
      </w:pPr>
      <w:r>
        <w:t>predlagatelj Financijska agencija, Regionalni centar Zagreb, Podružnica Varaždin, Augusta Cesarca 2, Varaždin,</w:t>
      </w:r>
    </w:p>
    <w:p w:rsidRDefault="00795FF1" w:rsidP="00795FF1" w:rsidR="00795FF1">
      <w:pPr>
        <w:pStyle w:val="Odlomakpopisa"/>
        <w:numPr>
          <w:ilvl w:val="0"/>
          <w:numId w:val="1"/>
        </w:numPr>
        <w:spacing w:after="0"/>
      </w:pPr>
      <w:r>
        <w:t>direktorica dužnika Janja Vadlja, OIB 73390955414, Goričan, Murska 24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II. Nalaže se direktoru dužnika da do dana održavanja ročišta iz točke I. izreke ovog rješenja dostavi sudu popis imovine i obveza sukladno čl. 17. SZ-a.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  <w:r>
        <w:lastRenderedPageBreak/>
        <w:t>Obrazloženje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Bu</w:t>
      </w:r>
      <w:r w:rsidR="000D269E">
        <w:t xml:space="preserve">dući da na ročište zakazano za </w:t>
      </w:r>
      <w:r w:rsidR="00795FF1">
        <w:t>20</w:t>
      </w:r>
      <w:r>
        <w:t xml:space="preserve">. </w:t>
      </w:r>
      <w:r w:rsidR="00795FF1">
        <w:t>srpnja</w:t>
      </w:r>
      <w:r>
        <w:t xml:space="preserve"> 2016. godine direktor dužnika nije pristupio, valjalo je odrediti novi termin ročišta i ponovno pozvati osobe iz točke I izreke, pri čemu se direktoru dužnika nalaže da dostavi traženu dokumentaciju.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  <w:r>
        <w:t>U Varaždinu, 20. rujna 2016. godine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9A0F1B" w:rsidP="000220FF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220FF">
        <w:t xml:space="preserve"> </w:t>
      </w:r>
      <w:r>
        <w:t xml:space="preserve">   Melita Poljanec Bubaš</w:t>
      </w:r>
      <w:r w:rsidR="000220FF">
        <w:t>,v.r.</w:t>
      </w:r>
    </w:p>
    <w:p w:rsidRDefault="000220FF" w:rsidP="000220FF" w:rsidR="000220FF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UPUTA O PRAVNOM LIJEKU :</w:t>
      </w:r>
    </w:p>
    <w:p w:rsidRDefault="009A0F1B" w:rsidP="009A0F1B" w:rsidR="009A0F1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DNA:</w:t>
      </w:r>
    </w:p>
    <w:p w:rsidRDefault="00795FF1" w:rsidP="00795FF1" w:rsidR="00795FF1">
      <w:pPr>
        <w:pStyle w:val="Odlomakpopisa"/>
        <w:numPr>
          <w:ilvl w:val="0"/>
          <w:numId w:val="1"/>
        </w:numPr>
        <w:spacing w:after="0"/>
      </w:pPr>
      <w:r>
        <w:t>predlagatelj Financijska agencija, Regionalni centar Zagreb, Podružnica Varaždin, Augusta Cesarca 2, Varaždin,</w:t>
      </w:r>
    </w:p>
    <w:p w:rsidRDefault="00795FF1" w:rsidP="00795FF1" w:rsidR="00795FF1">
      <w:pPr>
        <w:pStyle w:val="Odlomakpopisa"/>
        <w:numPr>
          <w:ilvl w:val="0"/>
          <w:numId w:val="1"/>
        </w:numPr>
        <w:spacing w:after="0"/>
      </w:pPr>
      <w:r>
        <w:t>direktorica dužnika Janja Vadlja, OIB 73390955414, Goričan, Murska 24</w:t>
      </w:r>
    </w:p>
    <w:p w:rsidRDefault="00795FF1" w:rsidP="00795FF1" w:rsidR="009A0F1B">
      <w:pPr>
        <w:pStyle w:val="Odlomakpopisa"/>
        <w:numPr>
          <w:ilvl w:val="0"/>
          <w:numId w:val="3"/>
        </w:numPr>
        <w:spacing w:after="0"/>
      </w:pPr>
      <w:r>
        <w:t>stečajna e-Oglasna ploča suda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B10620" w:rsidR="00B10620"/>
    <w:sectPr w:rsidSect="009A0F1B" w:rsidR="00B1062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082" w:rsidP="009A0F1B" w:rsidR="00800082">
      <w:pPr>
        <w:spacing w:lineRule="auto" w:line="240" w:after="0"/>
      </w:pPr>
      <w:r>
        <w:separator/>
      </w:r>
    </w:p>
  </w:endnote>
  <w:endnote w:id="0" w:type="continuationSeparator">
    <w:p w:rsidRDefault="00800082" w:rsidP="009A0F1B" w:rsidR="0080008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082" w:rsidP="009A0F1B" w:rsidR="00800082">
      <w:pPr>
        <w:spacing w:lineRule="auto" w:line="240" w:after="0"/>
      </w:pPr>
      <w:r>
        <w:separator/>
      </w:r>
    </w:p>
  </w:footnote>
  <w:footnote w:id="0" w:type="continuationSeparator">
    <w:p w:rsidRDefault="00800082" w:rsidP="009A0F1B" w:rsidR="0080008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0941868"/>
      <w:docPartObj>
        <w:docPartGallery w:val="Page Numbers (Top of Page)"/>
        <w:docPartUnique/>
      </w:docPartObj>
    </w:sdtPr>
    <w:sdtEndPr/>
    <w:sdtContent>
      <w:p w:rsidRDefault="009A0F1B" w:rsidR="009A0F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0FF">
          <w:rPr>
            <w:noProof/>
          </w:rPr>
          <w:t>2</w:t>
        </w:r>
        <w:r>
          <w:fldChar w:fldCharType="end"/>
        </w:r>
      </w:p>
    </w:sdtContent>
  </w:sdt>
  <w:p w:rsidRDefault="00795FF1" w:rsidP="00795FF1" w:rsidR="00795FF1">
    <w:pPr>
      <w:pStyle w:val="Zaglavlje"/>
      <w:jc w:val="right"/>
    </w:pPr>
    <w:r>
      <w:t>Poslovni broj: 2 St-789/16-8</w:t>
    </w:r>
  </w:p>
  <w:p w:rsidRDefault="009A0F1B" w:rsidR="009A0F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C25B2C"/>
    <w:multiLevelType w:val="hybridMultilevel"/>
    <w:tmpl w:val="83B65C88"/>
    <w:lvl w:tplc="AEAC8422" w:ilvl="0">
      <w:start w:val="1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E43051"/>
    <w:multiLevelType w:val="hybridMultilevel"/>
    <w:tmpl w:val="9618A4D0"/>
    <w:lvl w:tplc="42D8E58C" w:ilvl="0">
      <w:start w:val="1"/>
      <w:numFmt w:val="bullet"/>
      <w:lvlText w:val=""/>
      <w:lvlJc w:val="left"/>
      <w:pPr>
        <w:ind w:hanging="360" w:left="1211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22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94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66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8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10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82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54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263"/>
      </w:pPr>
      <w:rPr>
        <w:rFonts w:hAnsi="Wingdings" w:ascii="Wingdings" w:hint="default"/>
      </w:rPr>
    </w:lvl>
  </w:abstractNum>
  <w:abstractNum w:abstractNumId="2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F1B"/>
    <w:rsid w:val="000220FF"/>
    <w:rsid w:val="000D269E"/>
    <w:rsid w:val="0050452D"/>
    <w:rsid w:val="00795FF1"/>
    <w:rsid w:val="00800082"/>
    <w:rsid w:val="009A0F1B"/>
    <w:rsid w:val="00AC39C5"/>
    <w:rsid w:val="00B10620"/>
    <w:rsid w:val="00B61CFC"/>
    <w:rsid w:val="00BB0293"/>
    <w:rsid w:val="00C33AE3"/>
    <w:rsid w:val="00D46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0F1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0F1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0F1B"/>
    <w:rPr>
      <w:rFonts w:cs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cs="Times New Roman" w:eastAsia="Times New Roman" w:hAnsi="Times New Roman" w:asci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20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0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0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0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0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0F1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0F1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0F1B"/>
    <w:rPr>
      <w:rFonts w:ascii="Times New Roman" w:cs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ascii="Times New Roman" w:cs="Times New Roman" w:eastAsia="Times New Roman" w:hAns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20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0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0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0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0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58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4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899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08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St-789/2016</izvorni_sadrzaj>
    <derivirana_varijabla naziv="DomainObject.Predmet.OznakaBroj_1">St-789/2016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LABUD jednostavno društvo s ograničenom odgovornošću za trgovinu i usluge zastupanog po punomoćniku Janja Vadlja</izvorni_sadrzaj>
    <derivirana_varijabla naziv="DomainObject.Predmet.ProtustrankaFormated_1">  LABUD jednostavno društvo s ograničenom odgovornošću za trgovinu i usluge zastupanog po punomoćniku Janja Vadlja</derivirana_varijabla>
  </DomainObject.Predmet.ProtustrankaFormated>
  <DomainObject.Predmet.ProtustrankaFormatedOIB>
    <izvorni_sadrzaj>  LABUD jednostavno društvo s ograničenom odgovornošću za trgovinu i usluge, OIB 53369739643 zastupanog po punomoćniku Janja Vadlja</izvorni_sadrzaj>
    <derivirana_varijabla naziv="DomainObject.Predmet.ProtustrankaFormatedOIB_1">  LABUD jednostavno društvo s ograničenom odgovornošću za trgovinu i usluge, OIB 53369739643 zastupanog po punomoćniku Janja Vadlja</derivirana_varijabla>
  </DomainObject.Predmet.ProtustrankaFormatedOIB>
  <DomainObject.Predmet.ProtustrankaFormatedWithAdress>
    <izvorni_sadrzaj> LABUD jednostavno društvo s ograničenom odgovornošću za trgovinu i usluge, Murska 24, 40320 Goričan zastupanog po punomoćniku Janja Vadlja</izvorni_sadrzaj>
    <derivirana_varijabla naziv="DomainObject.Predmet.ProtustrankaFormatedWithAdress_1"> LABUD jednostavno društvo s ograničenom odgovornošću za trgovinu i usluge, Murska 24, 40320 Goričan zastupanog po punomoćniku Janja Vadlja</derivirana_varijabla>
  </DomainObject.Predmet.ProtustrankaFormatedWithAdress>
  <DomainObject.Predmet.ProtustrankaFormatedWithAdressOIB>
    <izvorni_sadrzaj> LABUD jednostavno društvo s ograničenom odgovornošću za trgovinu i usluge, OIB 53369739643, Murska 24, 40320 Goričan zastupanog po punomoćniku Janja Vadlja</izvorni_sadrzaj>
    <derivirana_varijabla naziv="DomainObject.Predmet.ProtustrankaFormatedWithAdressOIB_1"> LABUD jednostavno društvo s ograničenom odgovornošću za trgovinu i usluge, OIB 53369739643, Murska 24, 40320 Goričan zastupanog po punomoćniku Janja Vadlja</derivirana_varijabla>
  </DomainObject.Predmet.ProtustrankaFormatedWithAdressOIB>
  <DomainObject.Predmet.ProtustrankaWithAdress>
    <izvorni_sadrzaj>LABUD jednostavno društvo s ograničenom odgovornošću za trgovinu i usluge Murska 24, 40320 Goričan</izvorni_sadrzaj>
    <derivirana_varijabla naziv="DomainObject.Predmet.ProtustrankaWithAdress_1">LABUD jednostavno društvo s ograničenom odgovornošću za trgovinu i usluge Murska 24, 40320 Goričan</derivirana_varijabla>
  </DomainObject.Predmet.ProtustrankaWithAdress>
  <DomainObject.Predmet.ProtustrankaWithAdressOIB>
    <izvorni_sadrzaj>LABUD jednostavno društvo s ograničenom odgovornošću za trgovinu i usluge, OIB 53369739643, Murska 24, 40320 Goričan</izvorni_sadrzaj>
    <derivirana_varijabla naziv="DomainObject.Predmet.ProtustrankaWithAdressOIB_1">LABUD jednostavno društvo s ograničenom odgovornošću za trgovinu i usluge, OIB 53369739643, Murska 24, 40320 Goričan</derivirana_varijabla>
  </DomainObject.Predmet.ProtustrankaWithAdressOIB>
  <DomainObject.Predmet.ProtustrankaNazivFormated>
    <izvorni_sadrzaj>LABUD jednostavno društvo s ograničenom odgovornošću za trgovinu i usluge</izvorni_sadrzaj>
    <derivirana_varijabla naziv="DomainObject.Predmet.ProtustrankaNazivFormated_1">LABUD jednostavno društvo s ograničenom odgovornošću za trgovinu i usluge</derivirana_varijabla>
  </DomainObject.Predmet.ProtustrankaNazivFormated>
  <DomainObject.Predmet.ProtustrankaNazivFormatedOIB>
    <izvorni_sadrzaj>LABUD jednostavno društvo s ograničenom odgovornošću za trgovinu i usluge, OIB 53369739643</izvorni_sadrzaj>
    <derivirana_varijabla naziv="DomainObject.Predmet.ProtustrankaNazivFormatedOIB_1">LABUD jednostavno društvo s ograničenom odgovornošću za trgovinu i usluge, OIB 53369739643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38770.10</izvorni_sadrzaj>
    <derivirana_varijabla naziv="DomainObject.Predmet.TrenutnaVrijednost_1">38770.10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LABUD jednostavno društvo s ograničenom odgovornošću za trgovinu i usluge zastupanog po punomoćniku Janja Vadlja</item>
    </izvorni_sadrzaj>
    <derivirana_varijabla naziv="DomainObject.Predmet.ProtuStrankaListFormated_1">
      <item>LABUD jednostavno društvo s ograničenom odgovornošću za trgovinu i usluge zastupanog po punomoćniku Janja Vadlja</item>
    </derivirana_varijabla>
  </DomainObject.Predmet.ProtuStrankaListFormated>
  <DomainObject.Predmet.ProtuStrankaListFormatedOIB>
    <izvorni_sadrzaj>
      <item>LABUD jednostavno društvo s ograničenom odgovornošću za trgovinu i usluge, OIB 53369739643 zastupanog po punomoćniku Janja Vadlja</item>
    </izvorni_sadrzaj>
    <derivirana_varijabla naziv="DomainObject.Predmet.ProtuStrankaListFormatedOIB_1">
      <item>LABUD jednostavno društvo s ograničenom odgovornošću za trgovinu i usluge, OIB 53369739643 zastupanog po punomoćniku Janja Vadlja</item>
    </derivirana_varijabla>
  </DomainObject.Predmet.ProtuStrankaListFormatedOIB>
  <DomainObject.Predmet.ProtuStrankaListFormatedWithAdress>
    <izvorni_sadrzaj>
      <item>LABUD jednostavno društvo s ograničenom odgovornošću za trgovinu i usluge, Murska 24, 40320 Goričan zastupanog po punomoćniku Janja Vadlja</item>
    </izvorni_sadrzaj>
    <derivirana_varijabla naziv="DomainObject.Predmet.ProtuStrankaListFormatedWithAdress_1">
      <item>LABUD jednostavno društvo s ograničenom odgovornošću za trgovinu i usluge, Murska 24, 40320 Goričan zastupanog po punomoćniku Janja Vadlja</item>
    </derivirana_varijabla>
  </DomainObject.Predmet.ProtuStrankaListFormatedWithAdress>
  <DomainObject.Predmet.ProtuStrankaListFormatedWithAdressOIB>
    <izvorni_sadrzaj>
      <item>LABUD jednostavno društvo s ograničenom odgovornošću za trgovinu i usluge, OIB 53369739643, Murska 24, 40320 Goričan zastupanog po punomoćniku Janja Vadlja</item>
    </izvorni_sadrzaj>
    <derivirana_varijabla naziv="DomainObject.Predmet.ProtuStrankaListFormatedWithAdressOIB_1">
      <item>LABUD jednostavno društvo s ograničenom odgovornošću za trgovinu i usluge, OIB 53369739643, Murska 24, 40320 Goričan zastupanog po punomoćniku Janja Vadlja</item>
    </derivirana_varijabla>
  </DomainObject.Predmet.ProtuStrankaListFormatedWithAdressOIB>
  <DomainObject.Predmet.ProtuStrankaListNazivFormated>
    <izvorni_sadrzaj>
      <item>LABUD jednostavno društvo s ograničenom odgovornošću za trgovinu i usluge</item>
    </izvorni_sadrzaj>
    <derivirana_varijabla naziv="DomainObject.Predmet.ProtuStrankaListNazivFormated_1">
      <item>LABUD jednostavno društvo s ograničenom odgovornošću za trgovinu i usluge</item>
    </derivirana_varijabla>
  </DomainObject.Predmet.ProtuStrankaListNazivFormated>
  <DomainObject.Predmet.ProtuStrankaListNazivFormatedOIB>
    <izvorni_sadrzaj>
      <item>LABUD jednostavno društvo s ograničenom odgovornošću za trgovinu i usluge, OIB 53369739643</item>
    </izvorni_sadrzaj>
    <derivirana_varijabla naziv="DomainObject.Predmet.ProtuStrankaListNazivFormatedOIB_1">
      <item>LABUD jednostavno društvo s ograničenom odgovornošću za trgovinu i usluge, OIB 53369739643</item>
    </derivirana_varijabla>
  </DomainObject.Predmet.ProtuStrankaListNazivFormatedOIB>
  <DomainObject.Predmet.OstaliListFormated>
    <izvorni_sadrzaj>
      <item>Trgovački sud u Varaždinu - Sudski registar</item>
      <item>Janja Vadlja punomoćnik sudionika u postupku LABUD jednostavno društvo s ograničenom odgovornošću za trgovinu i usluge</item>
      <item>ŽDO u Varaždinu, Građansko-uprvni odjel</item>
    </izvorni_sadrzaj>
    <derivirana_varijabla naziv="DomainObject.Predmet.OstaliListFormated_1">
      <item>Trgovački sud u Varaždinu - Sudski registar</item>
      <item>Janja Vadlja punomoćnik sudionika u postupku LABUD jednostavno društvo s ograničenom odgovornošću za trgovinu i usluge</item>
      <item>ŽDO u Varaždinu, Građansko-uprvni odjel</item>
    </derivirana_varijabla>
  </DomainObject.Predmet.OstaliListFormated>
  <DomainObject.Predmet.OstaliListFormatedOIB>
    <izvorni_sadrzaj>
      <item>Trgovački sud u Varaždinu - Sudski registar</item>
      <item>Janja Vadlja, OIB 73390955414 punomoćnik sudionika u postupku LABUD jednostavno društvo s ograničenom odgovornošću za trgovinu i usluge</item>
      <item>ŽDO u Varaždinu, Građansko-uprvni odjel</item>
    </izvorni_sadrzaj>
    <derivirana_varijabla naziv="DomainObject.Predmet.OstaliListFormatedOIB_1">
      <item>Trgovački sud u Varaždinu - Sudski registar</item>
      <item>Janja Vadlja, OIB 73390955414 punomoćnik sudionika u postupku LABUD jednostavno društvo s ograničenom odgovornošću za trgovinu i usluge</item>
      <item>ŽDO u Varaždinu, Građansko-uprvni odjel</item>
    </derivirana_varijabla>
  </DomainObject.Predmet.OstaliListFormatedOIB>
  <DomainObject.Predmet.OstaliListFormatedWithAdress>
    <izvorni_sadrzaj>
      <item>Trgovački sud u Varaždinu - Sudski registar, Ul. braće Radić 2, 42000 Varaždin</item>
      <item>Janja Vadlja, Murska 24, 40320 Goričan punomoćnik sudionika u postupku LABUD jednostavno društvo s ograničenom odgovornošću za trgovinu i usluge</item>
      <item>ŽDO u Varaždinu, Građansko-uprvni odjel, Ul. braće Radić 2, 42000 Varaždin</item>
    </izvorni_sadrzaj>
    <derivirana_varijabla naziv="DomainObject.Predmet.OstaliListFormatedWithAdress_1">
      <item>Trgovački sud u Varaždinu - Sudski registar, Ul. braće Radić 2, 42000 Varaždin</item>
      <item>Janja Vadlja, Murska 24, 40320 Goričan punomoćnik sudionika u postupku LABUD jednostavno društvo s ograničenom odgovornošću za trgovinu i usluge</item>
      <item>ŽDO u Varaždinu, Građansko-uprvni odjel, Ul. braće Radić 2, 42000 Varaždin</item>
    </derivirana_varijabla>
  </DomainObject.Predmet.OstaliListFormatedWithAdress>
  <DomainObject.Predmet.OstaliListFormatedWithAdressOIB>
    <izvorni_sadrzaj>
      <item>Trgovački sud u Varaždinu - Sudski registar, Ul. braće Radić 2, 42000 Varaždin</item>
      <item>Janja Vadlja, OIB 73390955414, Murska 24, 40320 Goričan punomoćnik sudionika u postupku LABUD jednostavno društvo s ograničenom odgovornošću za trgovinu i usluge</item>
      <item>ŽDO u Varaždinu, Građansko-uprvni odjel, Ul. braće Radić 2, 42000 Varaždin</item>
    </izvorni_sadrzaj>
    <derivirana_varijabla naziv="DomainObject.Predmet.OstaliListFormatedWithAdressOIB_1">
      <item>Trgovački sud u Varaždinu - Sudski registar, Ul. braće Radić 2, 42000 Varaždin</item>
      <item>Janja Vadlja, OIB 73390955414, Murska 24, 40320 Goričan punomoćnik sudionika u postupku LABUD jednostavno društvo s ograničenom odgovornošću za trgovinu i usluge</item>
      <item>ŽDO u Varaždinu, Građansko-uprvni odjel, Ul. braće Radić 2, 42000 Varaždin</item>
    </derivirana_varijabla>
  </DomainObject.Predmet.OstaliListFormatedWithAdressOIB>
  <DomainObject.Predmet.OstaliListNazivFormated>
    <izvorni_sadrzaj>
      <item>Trgovački sud u Varaždinu - Sudski registar</item>
      <item>Janja Vadlja</item>
      <item>ŽDO u Varaždinu, Građansko-uprvni odjel</item>
    </izvorni_sadrzaj>
    <derivirana_varijabla naziv="DomainObject.Predmet.OstaliListNazivFormated_1">
      <item>Trgovački sud u Varaždinu - Sudski registar</item>
      <item>Janja Vadlja</item>
      <item>ŽDO u Varaždinu, Građansko-uprvni odjel</item>
    </derivirana_varijabla>
  </DomainObject.Predmet.OstaliListNazivFormated>
  <DomainObject.Predmet.OstaliListNazivFormatedOIB>
    <izvorni_sadrzaj>
      <item>Trgovački sud u Varaždinu - Sudski registar</item>
      <item>Janja Vadlja, OIB 73390955414</item>
      <item>ŽDO u Varaždinu, Građansko-uprvni odjel</item>
    </izvorni_sadrzaj>
    <derivirana_varijabla naziv="DomainObject.Predmet.OstaliListNazivFormatedOIB_1">
      <item>Trgovački sud u Varaždinu - Sudski registar</item>
      <item>Janja Vadlja, OIB 73390955414</item>
      <item>ŽDO u Varaždinu, Građansko-uprvni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LABUD jednostavno društvo s ograničenom odgovornošću za trgovinu i usluge</izvorni_sadrzaj>
    <derivirana_varijabla naziv="DomainObject.Predmet.ProtustrankaIDrugi_1">LABUD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LABUD jednostavno društvo s ograničenom odgovornošću za trgovinu i usluge, OIB 53369739643, Murska 24, 40320 Goričan</izvorni_sadrzaj>
    <derivirana_varijabla naziv="DomainObject.Predmet.ProtustrankaIDrugiAdressOIB_1">LABUD jednostavno društvo s ograničenom odgovornošću za trgovinu i usluge, OIB 53369739643, Murska 24,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LABUD jednostavno društvo s ograničenom odgovornošću za trgovinu i usluge</item>
      <item>Trgovački sud u Varaždinu - Sudski registar</item>
      <item>Janja Vadlja</item>
      <item>ŽDO u Varaždinu, Građansko-uprvni odjel</item>
    </izvorni_sadrzaj>
    <derivirana_varijabla naziv="DomainObject.Predmet.SudioniciListNaziv_1">
      <item>Financijska agencija</item>
      <item>LABUD jednostavno društvo s ograničenom odgovornošću za trgovinu i usluge</item>
      <item>Trgovački sud u Varaždinu - Sudski registar</item>
      <item>Janja Vadlja</item>
      <item>ŽDO u Varaždinu, Građansko-uprvni odjel</item>
    </derivirana_varijabla>
  </DomainObject.Predmet.SudioniciListNaziv>
  <DomainObject.Predmet.SudioniciListAdressOIB>
    <izvorni_sadrzaj>
      <item>Financijska agencija, OIB 85821130368, Ulica grada Vukovara 70,10000 Zagreb</item>
      <item>LABUD jednostavno društvo s ograničenom odgovornošću za trgovinu i usluge, OIB 53369739643, Murska 24,40320 Goričan</item>
      <item>Trgovački sud u Varaždinu - Sudski registar, Ul. braće Radić 2,42000 Varaždin</item>
      <item>Janja Vadlja, OIB 73390955414, Murska 24,40320 Goričan</item>
      <item>ŽDO u Varaždinu, Građansko-uprvni odjel, Ul. braće Radić 2,42000 Varaždin</item>
    </izvorni_sadrzaj>
    <derivirana_varijabla naziv="DomainObject.Predmet.SudioniciListAdressOIB_1">
      <item>Financijska agencija, OIB 85821130368, Ulica grada Vukovara 70,10000 Zagreb</item>
      <item>LABUD jednostavno društvo s ograničenom odgovornošću za trgovinu i usluge, OIB 53369739643, Murska 24,40320 Goričan</item>
      <item>Trgovački sud u Varaždinu - Sudski registar, Ul. braće Radić 2,42000 Varaždin</item>
      <item>Janja Vadlja, OIB 73390955414, Murska 24,40320 Goričan</item>
      <item>ŽDO u Varaždinu, Građansko-uprvni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53369739643</item>
      <item>, OIB null</item>
      <item>, OIB 73390955414</item>
      <item>, OIB null</item>
    </izvorni_sadrzaj>
    <derivirana_varijabla naziv="DomainObject.Predmet.SudioniciListNazivOIB_1">
      <item>, OIB 85821130368</item>
      <item>, OIB 53369739643</item>
      <item>, OIB null</item>
      <item>, OIB 73390955414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1808</properties:Characters>
  <properties:Lines>72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2016-09-20T09:45:00Z</dcterms:created>
  <dc:creator>Marko Makaj</dc:creator>
  <cp:lastModifiedBy>Marko Makaj</cp:lastModifiedBy>
  <cp:lastPrinted>2016-09-20T09:44:00Z</cp:lastPrinted>
  <dcterms:modified xmlns:xsi="http://www.w3.org/2001/XMLSchema-instance" xsi:type="dcterms:W3CDTF">2016-09-20T09:46:00Z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