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8c88" w14:paraId="f728c88"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C05953">
        <w:t>Financijske agencije, OIB: 85821130368, Regionalni centar Rijeka, Podružnica Pula, Giardini 5</w:t>
      </w:r>
      <w:r w:rsidR="00C05953" w:rsidRPr="00F15138">
        <w:t xml:space="preserve">, </w:t>
      </w:r>
      <w:r w:rsidR="00C05953">
        <w:t>radi otvaranja</w:t>
      </w:r>
      <w:r w:rsidR="00C05953" w:rsidRPr="00F15138">
        <w:t xml:space="preserve"> stečajnog postupka nad dužnikom </w:t>
      </w:r>
      <w:r w:rsidR="006B3C6F">
        <w:t>CAPPELLOTTO d.o.o. Karojba, Motovunski Novaki 25a, OIB: 37901633208,</w:t>
      </w:r>
    </w:p>
    <w:p w:rsidRDefault="008D67D3" w:rsidP="008C04AA" w:rsidR="008D67D3">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rsidR="006B3C6F">
        <w:t xml:space="preserve"> </w:t>
      </w:r>
      <w:r w:rsidRPr="000D7203">
        <w:t xml:space="preserve">Otvara se stečajni postupak nad </w:t>
      </w:r>
      <w:r w:rsidR="005C1C3C">
        <w:t xml:space="preserve">dužnikom </w:t>
      </w:r>
      <w:r w:rsidR="006B3C6F">
        <w:t>CAPPELLOTTO d.o.o. Karojba, Motovunski Novaki 25a, OIB: 37901633208</w:t>
      </w:r>
      <w:r w:rsidR="00C764D7">
        <w:t>,</w:t>
      </w:r>
      <w:r>
        <w:t xml:space="preserve"> </w:t>
      </w:r>
      <w:r w:rsidR="00220C40">
        <w:t xml:space="preserve">dana </w:t>
      </w:r>
      <w:r w:rsidR="006B3C6F">
        <w:t>21. listopada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3D1095" w:rsidP="008C04AA" w:rsidR="00C05953">
      <w:pPr>
        <w:jc w:val="both"/>
      </w:pPr>
      <w:r>
        <w:tab/>
        <w:t xml:space="preserve">II. </w:t>
      </w:r>
      <w:r w:rsidR="008C04AA" w:rsidRPr="000D7203">
        <w:t>Za stečajnog upravitelja imenuje se</w:t>
      </w:r>
      <w:r w:rsidR="00CE62E8">
        <w:t xml:space="preserve"> </w:t>
      </w:r>
      <w:r w:rsidR="006B3C6F">
        <w:t xml:space="preserve">Štefan Rola, Zagreb, Vlaška 95, OIB: 26698048809. </w:t>
      </w:r>
    </w:p>
    <w:p w:rsidRDefault="006B3C6F" w:rsidP="008C04AA" w:rsidR="006B3C6F">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6F4119">
        <w:t>503</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6F4119" w:rsidP="00A85502" w:rsidR="00A85502">
      <w:pPr>
        <w:jc w:val="center"/>
      </w:pPr>
      <w:r>
        <w:t>19. siječnja</w:t>
      </w:r>
      <w:r w:rsidR="00CE62E8">
        <w:t xml:space="preserve"> 201</w:t>
      </w:r>
      <w:r>
        <w:t>7</w:t>
      </w:r>
      <w:r w:rsidR="00CE62E8">
        <w:t xml:space="preserve">. godine u </w:t>
      </w:r>
      <w:r w:rsidR="00C05953">
        <w:t>10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6F4119" w:rsidP="00A85502" w:rsidR="00A85502">
      <w:pPr>
        <w:jc w:val="center"/>
      </w:pPr>
      <w:r>
        <w:t>19. siječnja 2017</w:t>
      </w:r>
      <w:r w:rsidR="00CE62E8">
        <w:t xml:space="preserve">. godine u </w:t>
      </w:r>
      <w:r w:rsidR="00C05953">
        <w:t>10</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6F4119">
        <w:t>CAPPELLOTTO d.o.o. Karojba, Motovunski Novaki 25a, OIB: 37901633208</w:t>
      </w:r>
      <w:r w:rsidRPr="00161E86">
        <w:t xml:space="preserve">, na </w:t>
      </w:r>
      <w:r w:rsidR="006F4119">
        <w:t>vozilima</w:t>
      </w:r>
      <w:r w:rsidRPr="00161E86">
        <w:t xml:space="preserve"> </w:t>
      </w:r>
      <w:r w:rsidR="00CA16DB">
        <w:t>tog društva kako slijedi:</w:t>
      </w:r>
    </w:p>
    <w:p w:rsidRDefault="003D0AA3" w:rsidP="008C04AA" w:rsidR="003D0AA3">
      <w:pPr>
        <w:jc w:val="both"/>
      </w:pPr>
      <w:r>
        <w:tab/>
        <w:t>1. OSOBNI AUTOMOBIL, marke ZASTAVA 750 LE, godina proizvodnje 1981</w:t>
      </w:r>
      <w:r w:rsidR="00266E6E">
        <w:t>.</w:t>
      </w:r>
      <w:r>
        <w:t>, broj šasije 757</w:t>
      </w:r>
      <w:r w:rsidR="002D2C09">
        <w:t xml:space="preserve">852, reg. oznaka PU361DA, odjavljeno 31.10.1996. Za vozilo nema podataka o teretima. </w:t>
      </w:r>
    </w:p>
    <w:p w:rsidRDefault="002D2C09" w:rsidP="008C04AA" w:rsidR="00FC697B">
      <w:pPr>
        <w:jc w:val="both"/>
      </w:pPr>
      <w:r>
        <w:tab/>
        <w:t>2. PRIKLJUČNO V</w:t>
      </w:r>
      <w:r w:rsidR="00FC697B">
        <w:t>OZILO, marke BARTOLETTI F PL C-69038, godina proizvodnje 1990</w:t>
      </w:r>
      <w:r w:rsidR="00266E6E">
        <w:t>.</w:t>
      </w:r>
      <w:r w:rsidR="00FC697B">
        <w:t xml:space="preserve">, broj šasije ZCBF111PLL0046392, reg. oznaka PU689DT, odjavljeno 20.9.2004. Za vozilo je evidentirana zabrana otuđenja. </w:t>
      </w:r>
      <w:r w:rsidR="00FC697B">
        <w:tab/>
      </w:r>
    </w:p>
    <w:p w:rsidRDefault="00FC697B" w:rsidP="008C04AA" w:rsidR="00FC697B">
      <w:pPr>
        <w:jc w:val="both"/>
      </w:pPr>
      <w:r>
        <w:tab/>
        <w:t xml:space="preserve">3. </w:t>
      </w:r>
      <w:r w:rsidR="005D230B">
        <w:t>PRIKLJUČNO VOZILO, marke PACTON 3139 D, godina proizvodnje 1980</w:t>
      </w:r>
      <w:r w:rsidR="006D57D7">
        <w:t>.</w:t>
      </w:r>
      <w:r w:rsidR="005D230B">
        <w:t xml:space="preserve">, broj šasije 801313427, reg. oznaka PU151F, odjavljeno 7.11.2003. Za vozilo nema podataka o teretima. </w:t>
      </w:r>
    </w:p>
    <w:p w:rsidRDefault="005D230B" w:rsidP="008C04AA" w:rsidR="005D230B">
      <w:pPr>
        <w:jc w:val="both"/>
      </w:pPr>
      <w:r>
        <w:tab/>
        <w:t>4. TERETNI AUTOMOBIL</w:t>
      </w:r>
      <w:r w:rsidR="00950EE4">
        <w:t>,</w:t>
      </w:r>
      <w:r>
        <w:t xml:space="preserve"> marke FORD COURIER F 3 L, godina proi</w:t>
      </w:r>
      <w:r w:rsidR="00950EE4">
        <w:t>z</w:t>
      </w:r>
      <w:r>
        <w:t>vodnje 1992</w:t>
      </w:r>
      <w:r w:rsidR="006D57D7">
        <w:t>.</w:t>
      </w:r>
      <w:r>
        <w:t xml:space="preserve">, broj šasije SFA3XXBAF3MU18257, reg. oznaka PU765EI, odjavljeno </w:t>
      </w:r>
      <w:r w:rsidR="00950EE4">
        <w:t xml:space="preserve">10.11.2003. Za vozilo nema podataka o teretima. </w:t>
      </w:r>
    </w:p>
    <w:p w:rsidRDefault="00950EE4" w:rsidP="008C04AA" w:rsidR="00950EE4">
      <w:pPr>
        <w:jc w:val="both"/>
      </w:pPr>
      <w:r>
        <w:tab/>
        <w:t>5. TERETNI AUTOMOBIL, marke IVECO 49.10/39 TORBO C-69031, godina proizvodnje 1990</w:t>
      </w:r>
      <w:r w:rsidR="008E1F10">
        <w:t>.</w:t>
      </w:r>
      <w:r>
        <w:t xml:space="preserve">, broj šasije ZCFC3570005919875, </w:t>
      </w:r>
      <w:r w:rsidRPr="00950EE4">
        <w:t>reg. oznaka</w:t>
      </w:r>
      <w:r>
        <w:t xml:space="preserve"> PU</w:t>
      </w:r>
      <w:r w:rsidR="00D754FC">
        <w:t xml:space="preserve">482DV, odjavljeno 8.11.2000. Za vozilo nema podataka o teretima. </w:t>
      </w:r>
    </w:p>
    <w:p w:rsidRDefault="00D754FC" w:rsidP="008C04AA" w:rsidR="00D754FC">
      <w:pPr>
        <w:jc w:val="both"/>
      </w:pPr>
      <w:r>
        <w:tab/>
        <w:t xml:space="preserve">6. TERETNI AUTOMOBIL, marke MERCEDES 1413, godina proizvodnje 1978, broj šasije 38300514383154, reg. oznaka PU301DM, odjavljeno 7.11.2003. Za vozilo nema podataka o teretima. </w:t>
      </w:r>
    </w:p>
    <w:p w:rsidRDefault="00D754FC" w:rsidP="008C04AA" w:rsidR="00D754FC">
      <w:pPr>
        <w:jc w:val="both"/>
      </w:pPr>
      <w:r>
        <w:tab/>
        <w:t xml:space="preserve">7. </w:t>
      </w:r>
      <w:r w:rsidR="00924C26">
        <w:t>TERETNI AUTOMOBIL, marke RENAULT R 340, godina proizvodnje 1988</w:t>
      </w:r>
      <w:r w:rsidR="008E1F10">
        <w:t>.</w:t>
      </w:r>
      <w:r w:rsidR="00924C26">
        <w:t xml:space="preserve">, broj šasije VF6RG04E1RL100852, reg. oznaka PU212DU, odjavljeno 17.6.2009. Za vozilo je evidentirana zabrana otuđenja. </w:t>
      </w:r>
    </w:p>
    <w:p w:rsidRDefault="00924C26" w:rsidP="008C04AA" w:rsidR="00924C26">
      <w:pPr>
        <w:jc w:val="both"/>
      </w:pPr>
      <w:r>
        <w:tab/>
        <w:t xml:space="preserve">8. </w:t>
      </w:r>
      <w:r w:rsidR="00087595">
        <w:t>TERETNI AUTOMOBIL, marke RENAULT R365, godina proizvodnje 1988</w:t>
      </w:r>
      <w:r w:rsidR="004802BE">
        <w:t>.</w:t>
      </w:r>
      <w:r w:rsidR="00087595">
        <w:t xml:space="preserve">, broj šasije VF6RG04G1RN100481, reg. oznaka PU394DC, odjavljeno 14.11.2000. Za vozilo nema podataka o teretima. </w:t>
      </w:r>
      <w:r w:rsidR="00087595">
        <w:tab/>
      </w:r>
    </w:p>
    <w:p w:rsidRDefault="00F7267C" w:rsidP="008C04AA" w:rsidR="00F7267C">
      <w:pPr>
        <w:jc w:val="both"/>
      </w:pPr>
      <w:r>
        <w:tab/>
        <w:t xml:space="preserve">9. TERETNI AUTOMOBIL, marke ZASTAVA 35/50.8 D, godina proizvodnje 1987, broj šasije 077209, reg. oznaka PU617EE, odjavljeno 14.6.2002. Za vozilo nema podataka o teretima. </w:t>
      </w:r>
    </w:p>
    <w:p w:rsidRDefault="00C05953" w:rsidP="008C04AA" w:rsidR="006F4119">
      <w:pPr>
        <w:jc w:val="both"/>
      </w:pPr>
      <w:r>
        <w:lastRenderedPageBreak/>
        <w:tab/>
        <w:t xml:space="preserve">XI. </w:t>
      </w:r>
      <w:r w:rsidR="00451C44">
        <w:t xml:space="preserve">Nalaže se Općinskom sudu u Puli, Zemljišnoknjižnom odjelu </w:t>
      </w:r>
      <w:r w:rsidR="006F4119">
        <w:t>Pazin</w:t>
      </w:r>
      <w:r w:rsidR="00451C44">
        <w:t xml:space="preserve">, da izvrši zabilježbu otvaranja stečajnog postupka nad dužnikom </w:t>
      </w:r>
      <w:r w:rsidR="006F4119">
        <w:t>CAPPELLOTTO d.o.o. Karojba, Motovunski Novaki 25a, OIB: 37901633208</w:t>
      </w:r>
      <w:r w:rsidR="00451C44">
        <w:t>, na teret</w:t>
      </w:r>
      <w:r w:rsidR="006F4119">
        <w:t>:</w:t>
      </w:r>
    </w:p>
    <w:p w:rsidRDefault="006F4119" w:rsidP="006F4119" w:rsidR="006F4119">
      <w:pPr>
        <w:ind w:firstLine="708"/>
        <w:jc w:val="both"/>
      </w:pPr>
      <w:r>
        <w:t>- k.č. 2052/6, k.č. 2052/7, k.č. 2150/1, k.o. Novaki Motovunski, upisano kao potonje vlasništvo dužnika</w:t>
      </w:r>
      <w:r w:rsidR="00C0404E">
        <w:t xml:space="preserve"> u 1/1 dijela</w:t>
      </w:r>
      <w:r>
        <w:t>, a prethodno vlasništvo: HYPO – ALPE – ADRIA – BANK d.d. Zagreb, Podružnica Poreč, Partizanska 4/15</w:t>
      </w:r>
      <w:r w:rsidR="00C0404E">
        <w:t>, u 1/1 dijela;</w:t>
      </w:r>
    </w:p>
    <w:p w:rsidRDefault="006F4119" w:rsidP="00C0404E" w:rsidR="00C0404E">
      <w:pPr>
        <w:ind w:firstLine="708"/>
        <w:jc w:val="both"/>
      </w:pPr>
      <w:r>
        <w:t>- k.č. 2150/2 i k.č. 2150/3, k.o.</w:t>
      </w:r>
      <w:r w:rsidR="00C0404E">
        <w:t xml:space="preserve"> Novaki Motovunski, upisano kao potonje vlasništvo dužnika u 1/1 dijela, a prethodno vlasništvo: HYPO – ALPE – ADRIA – BANK d.d. Zagreb, Podružnica Poreč, Partizanska 4/15, u 1/1 dijela.</w:t>
      </w:r>
    </w:p>
    <w:p w:rsidRDefault="006F4119" w:rsidP="008C04AA" w:rsidR="006F4119">
      <w:pPr>
        <w:jc w:val="both"/>
      </w:pPr>
    </w:p>
    <w:p w:rsidRDefault="002238C8" w:rsidP="002238C8" w:rsidR="002238C8">
      <w:pPr>
        <w:ind w:firstLine="708"/>
        <w:jc w:val="both"/>
      </w:pPr>
      <w:r>
        <w:t>X</w:t>
      </w:r>
      <w:r w:rsidR="002F69CE">
        <w:t>I</w:t>
      </w:r>
      <w:r>
        <w:t>I</w:t>
      </w:r>
      <w:r w:rsidRPr="00161E86">
        <w:t>.</w:t>
      </w:r>
      <w:r w:rsidRPr="00161E86">
        <w:tab/>
        <w:t>Nalaže se</w:t>
      </w:r>
      <w:r>
        <w:t xml:space="preserve"> sudskom registru ovog suda da </w:t>
      </w:r>
      <w:r w:rsidRPr="00161E86">
        <w:t xml:space="preserve">izvrši upis otvaranja stečajnog postupka nad društvom </w:t>
      </w:r>
      <w:r w:rsidR="00C0404E" w:rsidRPr="00161E86">
        <w:t xml:space="preserve">društvom </w:t>
      </w:r>
      <w:r w:rsidR="00C0404E">
        <w:t>CAPPELLOTTO d.o.o. Karojba, Motovunski Novaki 25a, OIB: 37901633208</w:t>
      </w:r>
      <w:r>
        <w:t xml:space="preserve">. </w:t>
      </w:r>
    </w:p>
    <w:p w:rsidRDefault="00CE62E8" w:rsidP="008C04AA" w:rsidR="00CE62E8">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2238C8">
        <w:t>1</w:t>
      </w:r>
      <w:r w:rsidR="001418EF">
        <w:t>7</w:t>
      </w:r>
      <w:r w:rsidR="002238C8">
        <w:t xml:space="preserve">. ožujka 2016. </w:t>
      </w:r>
      <w:r w:rsidR="001418EF">
        <w:t>godine budući dužnik na dan 01. rujna 2015. godine u Očevidniku redoslijeda osnova za plaćanje ima evidentirane neizvršene osnove za plaćanje u neprekinutom razdoblju od 4431 dana.</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1418EF">
        <w:t>503/16-9 od 09. svibnja 2016</w:t>
      </w:r>
      <w:r w:rsidR="002238C8">
        <w:t xml:space="preserve">. godine </w:t>
      </w:r>
      <w:r w:rsidR="00B56635">
        <w:t xml:space="preserve">pokrenut je prethodni postupak </w:t>
      </w:r>
      <w:r>
        <w:t xml:space="preserve">radi utvrđivanja pretpostavki za otvaranje stečajnog postupka nad dužnikom </w:t>
      </w:r>
      <w:r w:rsidR="00B56635">
        <w:t xml:space="preserve">te je zakazano ročite za </w:t>
      </w:r>
      <w:r w:rsidR="001418EF">
        <w:t>27. lipnja</w:t>
      </w:r>
      <w:r w:rsidR="00B56635">
        <w:t xml:space="preserve"> 2016. godine. </w:t>
      </w:r>
    </w:p>
    <w:p w:rsidRDefault="00B56635" w:rsidP="00B56635" w:rsidR="00B56635">
      <w:pPr>
        <w:jc w:val="both"/>
      </w:pPr>
    </w:p>
    <w:p w:rsidRDefault="002238C8" w:rsidP="00664682" w:rsidR="002238C8">
      <w:pPr>
        <w:ind w:firstLine="708"/>
        <w:jc w:val="both"/>
      </w:pPr>
      <w:r>
        <w:t xml:space="preserve">U prethodnom postupku, </w:t>
      </w:r>
      <w:r w:rsidR="001418EF">
        <w:t xml:space="preserve">utvrđeno je da dužnik ima imovinu, pokretnine i nekretnine navedene u točki X. i XI. izreke ovog rješenja. </w:t>
      </w:r>
    </w:p>
    <w:p w:rsidRDefault="001418EF" w:rsidP="00664682" w:rsidR="001418EF">
      <w:pPr>
        <w:ind w:firstLine="708"/>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2F69CE">
      <w:pPr>
        <w:jc w:val="both"/>
      </w:pPr>
      <w:r>
        <w:tab/>
        <w:t>Obzirom se dužnik u službenim evidencijama vodi kao vlasnik vozila i nekretnin</w:t>
      </w:r>
      <w:r w:rsidR="00A75FFF">
        <w:t>a opisanih</w:t>
      </w:r>
      <w:r>
        <w:t xml:space="preserve"> u točkama X. i XI. ovo</w:t>
      </w:r>
      <w:r w:rsidR="0071176E">
        <w:t>g rješenja, sud je naložio upis</w:t>
      </w:r>
      <w:r>
        <w:t xml:space="preserve"> zabilježbe otvaranja stečajnog postupka nad istima.</w:t>
      </w:r>
    </w:p>
    <w:p w:rsidRDefault="001418EF" w:rsidP="008C04AA" w:rsidR="001418EF">
      <w:pPr>
        <w:jc w:val="both"/>
      </w:pPr>
    </w:p>
    <w:p w:rsidRDefault="001418EF" w:rsidP="001418EF" w:rsidR="001418EF">
      <w:pPr>
        <w:ind w:firstLine="708"/>
        <w:jc w:val="both"/>
      </w:pPr>
      <w:r w:rsidRPr="005347E1">
        <w:t>Stečajni upravitelj izabran je metodom slučajnoga odabira (automatskog, kroz e-spis)</w:t>
      </w:r>
      <w:r>
        <w:t xml:space="preserve"> sukladno čl. 84. st. 1. SZ-a.</w:t>
      </w:r>
    </w:p>
    <w:p w:rsidRDefault="008C04AA" w:rsidP="008C04AA" w:rsidR="008C04AA" w:rsidRPr="00B87794">
      <w:pPr>
        <w:jc w:val="both"/>
      </w:pPr>
    </w:p>
    <w:p w:rsidRDefault="008C04AA" w:rsidP="008C04AA" w:rsidR="008C04AA" w:rsidRPr="00B87794">
      <w:pPr>
        <w:jc w:val="center"/>
      </w:pPr>
      <w:r w:rsidRPr="00B87794">
        <w:t xml:space="preserve">U Pazinu, </w:t>
      </w:r>
      <w:r w:rsidR="001418EF">
        <w:t>2</w:t>
      </w:r>
      <w:r w:rsidR="004404BA">
        <w:t>1</w:t>
      </w:r>
      <w:r w:rsidR="001418EF">
        <w:t>. listopada</w:t>
      </w:r>
      <w:r w:rsidR="00153A82">
        <w:t xml:space="preserve"> 2016</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577163" w:rsidP="00577163" w:rsidR="008C04AA">
      <w:pPr>
        <w:ind w:firstLine="708" w:left="4956"/>
        <w:jc w:val="both"/>
      </w:pPr>
      <w:r>
        <w:t>Tijana Licul</w:t>
      </w:r>
      <w:r w:rsidR="00487327">
        <w:t>, v. r.</w:t>
      </w:r>
      <w:r>
        <w:tab/>
      </w:r>
      <w:r>
        <w:tab/>
      </w:r>
      <w:r>
        <w:tab/>
      </w:r>
      <w:r>
        <w:tab/>
      </w:r>
      <w:r>
        <w:tab/>
      </w:r>
      <w:r>
        <w:tab/>
      </w:r>
      <w:r>
        <w:tab/>
      </w:r>
      <w:r>
        <w:tab/>
      </w:r>
    </w:p>
    <w:p w:rsidRDefault="00577163" w:rsidP="00577163" w:rsidR="00577163">
      <w:pPr>
        <w:ind w:firstLine="708" w:left="4956"/>
        <w:jc w:val="both"/>
      </w:pPr>
    </w:p>
    <w:p w:rsidRDefault="00577163" w:rsidP="00577163" w:rsidR="00577163">
      <w:pPr>
        <w:ind w:firstLine="708" w:left="4956"/>
        <w:jc w:val="both"/>
      </w:pPr>
    </w:p>
    <w:p w:rsidRDefault="00577163" w:rsidP="00577163" w:rsidR="00577163" w:rsidRPr="00B87794">
      <w:pPr>
        <w:ind w:firstLine="708" w:left="4956"/>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1418EF">
        <w:t>21.10</w:t>
      </w:r>
      <w:r w:rsidR="002238C8">
        <w:t>.</w:t>
      </w:r>
      <w:r w:rsidR="00E0500D">
        <w:t>2016.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p>
    <w:p w:rsidRDefault="004404BA" w:rsidP="00E0500D" w:rsidR="002238C8">
      <w:pPr>
        <w:ind w:firstLine="708"/>
        <w:jc w:val="both"/>
      </w:pPr>
      <w:r>
        <w:t xml:space="preserve">- </w:t>
      </w:r>
      <w:r w:rsidR="002F69CE">
        <w:t xml:space="preserve">zakonskom zastupniku dužnika </w:t>
      </w:r>
      <w:r w:rsidR="001418EF">
        <w:t>Mirko Kapeloto, Novaki Motovunski, Novaki Motovunski 25A</w:t>
      </w:r>
    </w:p>
    <w:p w:rsidRDefault="00945BC8" w:rsidP="00E0500D" w:rsidR="002B1A3F" w:rsidRPr="00E605C9">
      <w:pPr>
        <w:ind w:firstLine="708"/>
        <w:jc w:val="both"/>
      </w:pPr>
      <w:r>
        <w:t xml:space="preserve">- </w:t>
      </w:r>
      <w:r w:rsidR="002B1A3F">
        <w:t xml:space="preserve">Porezna uprava, Ispostava </w:t>
      </w:r>
      <w:r w:rsidR="001418EF">
        <w:t>Pazin</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1418EF">
        <w:t>Štefan Rola</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2238C8" w:rsidR="008C04AA">
      <w:pPr>
        <w:ind w:firstLine="708"/>
      </w:pPr>
      <w:r w:rsidRPr="00E605C9">
        <w:t xml:space="preserve">- </w:t>
      </w:r>
      <w:r w:rsidR="00E0500D">
        <w:t>MUP, Policijskoj upravi istarskoj, Sektor upravnih i inspekcijskih poslova, Služba za upravne poslove</w:t>
      </w:r>
    </w:p>
    <w:p w:rsidRDefault="00E0500D" w:rsidP="002238C8" w:rsidR="00E0500D">
      <w:pPr>
        <w:tabs>
          <w:tab w:pos="3836" w:val="left"/>
        </w:tabs>
        <w:ind w:firstLine="708"/>
      </w:pPr>
      <w:r>
        <w:t xml:space="preserve">- </w:t>
      </w:r>
      <w:r w:rsidR="001418EF">
        <w:t>OS Pula, z.</w:t>
      </w:r>
      <w:r w:rsidR="004404BA">
        <w:t xml:space="preserve"> </w:t>
      </w:r>
      <w:r w:rsidR="001418EF">
        <w:t>k. odjel Pazin</w:t>
      </w:r>
      <w:r w:rsidR="002238C8">
        <w:tab/>
      </w:r>
    </w:p>
    <w:p w:rsidRDefault="001418EF" w:rsidP="002238C8" w:rsidR="001418EF">
      <w:pPr>
        <w:tabs>
          <w:tab w:pos="3836" w:val="left"/>
        </w:tabs>
        <w:ind w:firstLine="708"/>
      </w:pPr>
      <w:r>
        <w:t>- Hypo – Alpe – Adria – Bank d.d. Zagreb, Slavonska avenija 6</w:t>
      </w:r>
    </w:p>
    <w:p w:rsidRDefault="00FC3377" w:rsidP="00E0500D" w:rsidR="00FC3377">
      <w:pPr>
        <w:ind w:firstLine="708"/>
      </w:pPr>
      <w:r>
        <w:t xml:space="preserve">- Ured predsjednika suda – na znanje </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32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7327">
      <w:rPr>
        <w:rStyle w:val="Brojstranice"/>
        <w:noProof/>
      </w:rPr>
      <w:t>4</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6B3C6F">
      <w:t>503</w:t>
    </w:r>
    <w:r w:rsidR="00CE62E8">
      <w:t>/16 -</w:t>
    </w:r>
    <w:r w:rsidR="00577163">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6B3C6F">
      <w:t>503/</w:t>
    </w:r>
    <w:r w:rsidR="00C05953">
      <w:t>16</w:t>
    </w:r>
    <w:r w:rsidR="00CE62E8">
      <w:t xml:space="preserve"> -</w:t>
    </w:r>
    <w:r w:rsidR="00577163">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776AA2"/>
    <w:multiLevelType w:val="hybridMultilevel"/>
    <w:tmpl w:val="4CC48D82"/>
    <w:lvl w:tplc="30E42560"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87595"/>
    <w:rsid w:val="000D7CB0"/>
    <w:rsid w:val="001418EF"/>
    <w:rsid w:val="00153A82"/>
    <w:rsid w:val="001A1476"/>
    <w:rsid w:val="001B5158"/>
    <w:rsid w:val="001E75F6"/>
    <w:rsid w:val="00220C40"/>
    <w:rsid w:val="002238C8"/>
    <w:rsid w:val="002668F5"/>
    <w:rsid w:val="00266E6E"/>
    <w:rsid w:val="00283A80"/>
    <w:rsid w:val="002B1A3F"/>
    <w:rsid w:val="002D0ACD"/>
    <w:rsid w:val="002D2C09"/>
    <w:rsid w:val="002F69CE"/>
    <w:rsid w:val="00321E37"/>
    <w:rsid w:val="0035048B"/>
    <w:rsid w:val="003735E3"/>
    <w:rsid w:val="003A214E"/>
    <w:rsid w:val="003D0AA3"/>
    <w:rsid w:val="003D1095"/>
    <w:rsid w:val="00422A5D"/>
    <w:rsid w:val="004336B9"/>
    <w:rsid w:val="004404BA"/>
    <w:rsid w:val="00443C91"/>
    <w:rsid w:val="00451C44"/>
    <w:rsid w:val="004802BE"/>
    <w:rsid w:val="00486F3D"/>
    <w:rsid w:val="00487327"/>
    <w:rsid w:val="004A2979"/>
    <w:rsid w:val="004C0F18"/>
    <w:rsid w:val="00554328"/>
    <w:rsid w:val="00577163"/>
    <w:rsid w:val="00581257"/>
    <w:rsid w:val="005B6B0F"/>
    <w:rsid w:val="005C1C3C"/>
    <w:rsid w:val="005C470A"/>
    <w:rsid w:val="005C7566"/>
    <w:rsid w:val="005D230B"/>
    <w:rsid w:val="005E2437"/>
    <w:rsid w:val="005E4638"/>
    <w:rsid w:val="005F57AE"/>
    <w:rsid w:val="005F6ED7"/>
    <w:rsid w:val="00613346"/>
    <w:rsid w:val="006563FF"/>
    <w:rsid w:val="00664682"/>
    <w:rsid w:val="00692004"/>
    <w:rsid w:val="006B3C6F"/>
    <w:rsid w:val="006D57D7"/>
    <w:rsid w:val="006E061C"/>
    <w:rsid w:val="006F4119"/>
    <w:rsid w:val="0071176E"/>
    <w:rsid w:val="0073321E"/>
    <w:rsid w:val="00774CCA"/>
    <w:rsid w:val="007C6114"/>
    <w:rsid w:val="00887DAA"/>
    <w:rsid w:val="00896573"/>
    <w:rsid w:val="008C04AA"/>
    <w:rsid w:val="008D67D3"/>
    <w:rsid w:val="008E1F10"/>
    <w:rsid w:val="00924C26"/>
    <w:rsid w:val="00945BC8"/>
    <w:rsid w:val="00950EE4"/>
    <w:rsid w:val="0095221C"/>
    <w:rsid w:val="00985388"/>
    <w:rsid w:val="009900B8"/>
    <w:rsid w:val="00991779"/>
    <w:rsid w:val="009E091C"/>
    <w:rsid w:val="00A347DB"/>
    <w:rsid w:val="00A36529"/>
    <w:rsid w:val="00A75FFF"/>
    <w:rsid w:val="00A85502"/>
    <w:rsid w:val="00AF2FA5"/>
    <w:rsid w:val="00B4030D"/>
    <w:rsid w:val="00B56635"/>
    <w:rsid w:val="00B87D47"/>
    <w:rsid w:val="00B90BC5"/>
    <w:rsid w:val="00BC6E78"/>
    <w:rsid w:val="00C0404E"/>
    <w:rsid w:val="00C05953"/>
    <w:rsid w:val="00C764D7"/>
    <w:rsid w:val="00C934D9"/>
    <w:rsid w:val="00CA16DB"/>
    <w:rsid w:val="00CD29E7"/>
    <w:rsid w:val="00CE38D4"/>
    <w:rsid w:val="00CE62E8"/>
    <w:rsid w:val="00D21789"/>
    <w:rsid w:val="00D25E6F"/>
    <w:rsid w:val="00D25F40"/>
    <w:rsid w:val="00D754FC"/>
    <w:rsid w:val="00DE0F0E"/>
    <w:rsid w:val="00E0500D"/>
    <w:rsid w:val="00E60ABE"/>
    <w:rsid w:val="00EB0698"/>
    <w:rsid w:val="00EE7DC4"/>
    <w:rsid w:val="00EF4136"/>
    <w:rsid w:val="00F07B51"/>
    <w:rsid w:val="00F7267C"/>
    <w:rsid w:val="00F73C78"/>
    <w:rsid w:val="00FC3377"/>
    <w:rsid w:val="00FC697B"/>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B3C6F"/>
    <w:pPr>
      <w:ind w:left="720"/>
      <w:contextualSpacing/>
    </w:pPr>
  </w:style>
  <w:style w:styleId="Tekstrezerviranogmjesta" w:type="character">
    <w:name w:val="Placeholder Text"/>
    <w:basedOn w:val="Zadanifontodlomka"/>
    <w:uiPriority w:val="99"/>
    <w:semiHidden/>
    <w:rsid w:val="00487327"/>
    <w:rPr>
      <w:color w:val="808080"/>
      <w:bdr w:space="0" w:sz="0" w:color="auto" w:val="none"/>
      <w:shd w:fill="auto" w:color="auto" w:val="clear"/>
    </w:rPr>
  </w:style>
  <w:style w:customStyle="true" w:styleId="eSPISCCParagraphDefaultFont" w:type="character">
    <w:name w:val="eSPIS_CC_Paragraph Default Font"/>
    <w:basedOn w:val="Zadanifontodlomka"/>
    <w:rsid w:val="00487327"/>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487327"/>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487327"/>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487327"/>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B3C6F"/>
    <w:pPr>
      <w:ind w:left="720"/>
      <w:contextualSpacing/>
    </w:pPr>
  </w:style>
  <w:style w:styleId="Tekstrezerviranogmjesta" w:type="character">
    <w:name w:val="Placeholder Text"/>
    <w:basedOn w:val="Zadanifontodlomka"/>
    <w:uiPriority w:val="99"/>
    <w:semiHidden/>
    <w:rsid w:val="00487327"/>
    <w:rPr>
      <w:color w:val="808080"/>
      <w:bdr w:color="auto" w:space="0" w:sz="0" w:val="none"/>
      <w:shd w:color="auto" w:fill="auto" w:val="clear"/>
    </w:rPr>
  </w:style>
  <w:style w:customStyle="1" w:styleId="eSPISCCParagraphDefaultFont" w:type="character">
    <w:name w:val="eSPIS_CC_Paragraph Default Font"/>
    <w:basedOn w:val="Zadanifontodlomka"/>
    <w:rsid w:val="00487327"/>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487327"/>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487327"/>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487327"/>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CAPPELLOTTO d.o.o. KAROJBA zastupanog po punomoćniku Mirko Kapeloto</izvorni_sadrzaj>
    <derivirana_varijabla naziv="DomainObject.Predmet.ProtustrankaFormated_1">  CAPPELLOTTO d.o.o. KAROJBA zastupanog po punomoćniku Mirko Kapeloto</derivirana_varijabla>
  </DomainObject.Predmet.ProtustrankaFormated>
  <DomainObject.Predmet.ProtustrankaFormatedOIB>
    <izvorni_sadrzaj>  CAPPELLOTTO d.o.o. KAROJBA, OIB 37901633208 zastupanog po punomoćniku Mirko Kapeloto</izvorni_sadrzaj>
    <derivirana_varijabla naziv="DomainObject.Predmet.ProtustrankaFormatedOIB_1">  CAPPELLOTTO d.o.o. KAROJBA, OIB 37901633208 zastupanog po punomoćniku Mirko Kapeloto</derivirana_varijabla>
  </DomainObject.Predmet.ProtustrankaFormatedOIB>
  <DomainObject.Predmet.ProtustrankaFormatedWithAdress>
    <izvorni_sadrzaj> CAPPELLOTTO d.o.o. KAROJBA, Motovunski Novaki 25/a, 52424 Karojba zastupanog po punomoćniku Mirko Kapeloto</izvorni_sadrzaj>
    <derivirana_varijabla naziv="DomainObject.Predmet.ProtustrankaFormatedWithAdress_1"> CAPPELLOTTO d.o.o. KAROJBA, Motovunski Novaki 25/a, 52424 Karojba zastupanog po punomoćniku Mirko Kapeloto</derivirana_varijabla>
  </DomainObject.Predmet.ProtustrankaFormatedWithAdress>
  <DomainObject.Predmet.ProtustrankaFormatedWithAdressOIB>
    <izvorni_sadrzaj> CAPPELLOTTO d.o.o. KAROJBA, OIB 37901633208, Motovunski Novaki 25/a, 52424 Karojba zastupanog po punomoćniku Mirko Kapeloto</izvorni_sadrzaj>
    <derivirana_varijabla naziv="DomainObject.Predmet.ProtustrankaFormatedWithAdressOIB_1"> CAPPELLOTTO d.o.o. KAROJBA, OIB 37901633208, Motovunski Novaki 25/a, 52424 Karojba zastupanog po punomoćniku Mirko Kapeloto</derivirana_varijabla>
  </DomainObject.Predmet.ProtustrankaFormatedWithAdressOIB>
  <DomainObject.Predmet.ProtustrankaWithAdress>
    <izvorni_sadrzaj>CAPPELLOTTO d.o.o. KAROJBA Motovunski Novaki 25/a, 52424 Karojba</izvorni_sadrzaj>
    <derivirana_varijabla naziv="DomainObject.Predmet.ProtustrankaWithAdress_1">CAPPELLOTTO d.o.o. KAROJBA Motovunski Novaki 25/a, 52424 Karojba</derivirana_varijabla>
  </DomainObject.Predmet.ProtustrankaWithAdress>
  <DomainObject.Predmet.ProtustrankaWithAdressOIB>
    <izvorni_sadrzaj>CAPPELLOTTO d.o.o. KAROJBA, OIB 37901633208, Motovunski Novaki 25/a, 52424 Karojba</izvorni_sadrzaj>
    <derivirana_varijabla naziv="DomainObject.Predmet.ProtustrankaWithAdressOIB_1">CAPPELLOTTO d.o.o. KAROJBA, OIB 37901633208, Motovunski Novaki 25/a, 52424 Karojba</derivirana_varijabla>
  </DomainObject.Predmet.ProtustrankaWithAdressOIB>
  <DomainObject.Predmet.ProtustrankaNazivFormated>
    <izvorni_sadrzaj>CAPPELLOTTO d.o.o. KAROJBA</izvorni_sadrzaj>
    <derivirana_varijabla naziv="DomainObject.Predmet.ProtustrankaNazivFormated_1">CAPPELLOTTO d.o.o. KAROJBA</derivirana_varijabla>
  </DomainObject.Predmet.ProtustrankaNazivFormated>
  <DomainObject.Predmet.ProtustrankaNazivFormatedOIB>
    <izvorni_sadrzaj>CAPPELLOTTO d.o.o. KAROJBA, OIB 37901633208</izvorni_sadrzaj>
    <derivirana_varijabla naziv="DomainObject.Predmet.ProtustrankaNazivFormatedOIB_1">CAPPELLOTTO d.o.o. KAROJBA, OIB 37901633208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5384421.18</izvorni_sadrzaj>
    <derivirana_varijabla naziv="DomainObject.Predmet.TrenutnaVrijednost_1">5384421.18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CAPPELLOTTO d.o.o. KAROJBA zastupanog po punomoćniku Mirko Kapeloto</item>
    </izvorni_sadrzaj>
    <derivirana_varijabla naziv="DomainObject.Predmet.ProtuStrankaListFormated_1">
      <item>CAPPELLOTTO d.o.o. KAROJBA zastupanog po punomoćniku Mirko Kapeloto</item>
    </derivirana_varijabla>
  </DomainObject.Predmet.ProtuStrankaListFormated>
  <DomainObject.Predmet.ProtuStrankaListFormatedOIB>
    <izvorni_sadrzaj>
      <item>CAPPELLOTTO d.o.o. KAROJBA, OIB 37901633208 zastupanog po punomoćniku Mirko Kapeloto</item>
    </izvorni_sadrzaj>
    <derivirana_varijabla naziv="DomainObject.Predmet.ProtuStrankaListFormatedOIB_1">
      <item>CAPPELLOTTO d.o.o. KAROJBA, OIB 37901633208 zastupanog po punomoćniku Mirko Kapeloto</item>
    </derivirana_varijabla>
  </DomainObject.Predmet.ProtuStrankaListFormatedOIB>
  <DomainObject.Predmet.ProtuStrankaListFormatedWithAdress>
    <izvorni_sadrzaj>
      <item>CAPPELLOTTO d.o.o. KAROJBA, Motovunski Novaki 25/a, 52424 Karojba zastupanog po punomoćniku Mirko Kapeloto</item>
    </izvorni_sadrzaj>
    <derivirana_varijabla naziv="DomainObject.Predmet.ProtuStrankaListFormatedWithAdress_1">
      <item>CAPPELLOTTO d.o.o. KAROJBA, Motovunski Novaki 25/a, 52424 Karojba zastupanog po punomoćniku Mirko Kapeloto</item>
    </derivirana_varijabla>
  </DomainObject.Predmet.ProtuStrankaListFormatedWithAdress>
  <DomainObject.Predmet.ProtuStrankaListFormatedWithAdressOIB>
    <izvorni_sadrzaj>
      <item>CAPPELLOTTO d.o.o. KAROJBA, OIB 37901633208, Motovunski Novaki 25/a, 52424 Karojba zastupanog po punomoćniku Mirko Kapeloto</item>
    </izvorni_sadrzaj>
    <derivirana_varijabla naziv="DomainObject.Predmet.ProtuStrankaListFormatedWithAdressOIB_1">
      <item>CAPPELLOTTO d.o.o. KAROJBA, OIB 37901633208, Motovunski Novaki 25/a, 52424 Karojba zastupanog po punomoćniku Mirko Kapeloto</item>
    </derivirana_varijabla>
  </DomainObject.Predmet.ProtuStrankaListFormatedWithAdressOIB>
  <DomainObject.Predmet.ProtuStrankaListNazivFormated>
    <izvorni_sadrzaj>
      <item>CAPPELLOTTO d.o.o. KAROJBA</item>
    </izvorni_sadrzaj>
    <derivirana_varijabla naziv="DomainObject.Predmet.ProtuStrankaListNazivFormated_1">
      <item>CAPPELLOTTO d.o.o. KAROJBA</item>
    </derivirana_varijabla>
  </DomainObject.Predmet.ProtuStrankaListNazivFormated>
  <DomainObject.Predmet.ProtuStrankaListNazivFormatedOIB>
    <izvorni_sadrzaj>
      <item>CAPPELLOTTO d.o.o. KAROJBA, OIB 37901633208</item>
    </izvorni_sadrzaj>
    <derivirana_varijabla naziv="DomainObject.Predmet.ProtuStrankaListNazivFormatedOIB_1">
      <item>CAPPELLOTTO d.o.o. KAROJBA, OIB 37901633208</item>
    </derivirana_varijabla>
  </DomainObject.Predmet.ProtuStrankaListNazivFormatedOIB>
  <DomainObject.Predmet.OstaliListFormated>
    <izvorni_sadrzaj>
      <item>Mirko Kapeloto punomoćnik sudionika u postupku CAPPELLOTTO d.o.o. KAROJBA</item>
    </izvorni_sadrzaj>
    <derivirana_varijabla naziv="DomainObject.Predmet.OstaliListFormated_1">
      <item>Mirko Kapeloto punomoćnik sudionika u postupku CAPPELLOTTO d.o.o. KAROJBA</item>
    </derivirana_varijabla>
  </DomainObject.Predmet.OstaliListFormated>
  <DomainObject.Predmet.OstaliListFormatedOIB>
    <izvorni_sadrzaj>
      <item>Mirko Kapeloto, OIB 09915862888 punomoćnik sudionika u postupku CAPPELLOTTO d.o.o. KAROJBA</item>
    </izvorni_sadrzaj>
    <derivirana_varijabla naziv="DomainObject.Predmet.OstaliListFormatedOIB_1">
      <item>Mirko Kapeloto, OIB 09915862888 punomoćnik sudionika u postupku CAPPELLOTTO d.o.o. KAROJBA</item>
    </derivirana_varijabla>
  </DomainObject.Predmet.OstaliListFormatedOIB>
  <DomainObject.Predmet.OstaliListFormatedWithAdress>
    <izvorni_sadrzaj>
      <item>Mirko Kapeloto, Novaki Motovunski 25a, 52424 Novaki Motovunski punomoćnik sudionika u postupku CAPPELLOTTO d.o.o. KAROJBA</item>
    </izvorni_sadrzaj>
    <derivirana_varijabla naziv="DomainObject.Predmet.OstaliListFormatedWithAdress_1">
      <item>Mirko Kapeloto, Novaki Motovunski 25a, 52424 Novaki Motovunski punomoćnik sudionika u postupku CAPPELLOTTO d.o.o. KAROJBA</item>
    </derivirana_varijabla>
  </DomainObject.Predmet.OstaliListFormatedWithAdress>
  <DomainObject.Predmet.OstaliListFormatedWithAdressOIB>
    <izvorni_sadrzaj>
      <item>Mirko Kapeloto, OIB 09915862888, Novaki Motovunski 25a, 52424 Novaki Motovunski punomoćnik sudionika u postupku CAPPELLOTTO d.o.o. KAROJBA</item>
    </izvorni_sadrzaj>
    <derivirana_varijabla naziv="DomainObject.Predmet.OstaliListFormatedWithAdressOIB_1">
      <item>Mirko Kapeloto, OIB 09915862888, Novaki Motovunski 25a, 52424 Novaki Motovunski punomoćnik sudionika u postupku CAPPELLOTTO d.o.o. KAROJBA</item>
    </derivirana_varijabla>
  </DomainObject.Predmet.OstaliListFormatedWithAdressOIB>
  <DomainObject.Predmet.OstaliListNazivFormated>
    <izvorni_sadrzaj>
      <item>Mirko Kapeloto</item>
    </izvorni_sadrzaj>
    <derivirana_varijabla naziv="DomainObject.Predmet.OstaliListNazivFormated_1">
      <item>Mirko Kapeloto</item>
    </derivirana_varijabla>
  </DomainObject.Predmet.OstaliListNazivFormated>
  <DomainObject.Predmet.OstaliListNazivFormatedOIB>
    <izvorni_sadrzaj>
      <item>Mirko Kapeloto, OIB 09915862888</item>
    </izvorni_sadrzaj>
    <derivirana_varijabla naziv="DomainObject.Predmet.OstaliListNazivFormatedOIB_1">
      <item>Mirko Kapeloto, OIB 09915862888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CAPPELLOTTO d.o.o. KAROJBA</izvorni_sadrzaj>
    <derivirana_varijabla naziv="DomainObject.Predmet.ProtustrankaIDrugi_1">CAPPELLOTTO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CAPPELLOTTO d.o.o. KAROJBA, OIB 37901633208, Motovunski Novaki 25/a, 52424 Karojba</izvorni_sadrzaj>
    <derivirana_varijabla naziv="DomainObject.Predmet.ProtustrankaIDrugiAdressOIB_1">CAPPELLOTTO d.o.o. KAROJBA, OIB 37901633208, Motovunski Novaki 25/a,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CAPPELLOTTO d.o.o. KAROJBA</item>
      <item>Mirko Kapeloto</item>
    </izvorni_sadrzaj>
    <derivirana_varijabla naziv="DomainObject.Predmet.SudioniciListNaziv_1">
      <item>FINANCIJSKA AGENCIJA, RC RIJEKA, PODRUŽNICA PULA, PULA</item>
      <item>CAPPELLOTTO d.o.o. KAROJBA</item>
      <item>Mirko Kapeloto</item>
    </derivirana_varijabla>
  </DomainObject.Predmet.SudioniciListNaziv>
  <DomainObject.Predmet.SudioniciListAdressOIB>
    <izvorni_sadrzaj>
      <item>FINANCIJSKA AGENCIJA, RC RIJEKA, PODRUŽNICA PULA, PULA, OIB 85821130368, Giardini 5,52100 Pula</item>
      <item>CAPPELLOTTO d.o.o. KAROJBA, OIB 37901633208, Motovunski Novaki 25/a,52424 Karojba</item>
      <item>Mirko Kapeloto, OIB 09915862888, Novaki Motovunski 25a,52424 Novaki Motovunski</item>
    </izvorni_sadrzaj>
    <derivirana_varijabla naziv="DomainObject.Predmet.SudioniciListAdressOIB_1">
      <item>FINANCIJSKA AGENCIJA, RC RIJEKA, PODRUŽNICA PULA, PULA, OIB 85821130368, Giardini 5,52100 Pula</item>
      <item>CAPPELLOTTO d.o.o. KAROJBA, OIB 37901633208, Motovunski Novaki 25/a,52424 Karojba</item>
      <item>Mirko Kapeloto, OIB 09915862888, Novaki Motovunski 25a,52424 Novaki Motovunski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37901633208</item>
      <item>, OIB 09915862888</item>
    </izvorni_sadrzaj>
    <derivirana_varijabla naziv="DomainObject.Predmet.SudioniciListNazivOIB_1">
      <item>, OIB 85821130368</item>
      <item>, OIB 37901633208</item>
      <item>, OIB 09915862888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7FD32-F99A-474A-82FD-D4AC876E5D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1156</properties:Words>
  <properties:Characters>6633</properties:Characters>
  <properties:Lines>171</properties:Lines>
  <properties:Paragraphs>63</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2016-10-20T11:33:00Z</dcterms:created>
  <dc:creator>Jasmina Matika</dc:creator>
  <cp:lastModifiedBy>Sanja Prodan</cp:lastModifiedBy>
  <cp:lastPrinted>2016-10-21T08:26:00Z</cp:lastPrinted>
  <dcterms:modified xmlns:xsi="http://www.w3.org/2001/XMLSchema-instance" xsi:type="dcterms:W3CDTF">2016-10-21T08:26:00Z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