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1889" w14:paraId="2001889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12734A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34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34A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34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34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34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34A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3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3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FUNDACIJA MIROSLAV ŠUTEJ, MOTOVUN</izvorni_sadrzaj>
    <derivirana_varijabla naziv="DomainObject.Predmet.ProtustrankaFormated_1">  FUNDACIJA MIROSLAV ŠUTEJ, MOTOVUN</derivirana_varijabla>
  </DomainObject.Predmet.ProtustrankaFormated>
  <DomainObject.Predmet.ProtustrankaFormatedOIB>
    <izvorni_sadrzaj>  FUNDACIJA MIROSLAV ŠUTEJ, MOTOVUN, OIB 86361996259</izvorni_sadrzaj>
    <derivirana_varijabla naziv="DomainObject.Predmet.ProtustrankaFormatedOIB_1">  FUNDACIJA MIROSLAV ŠUTEJ, MOTOVUN, OIB 86361996259</derivirana_varijabla>
  </DomainObject.Predmet.ProtustrankaFormatedOIB>
  <DomainObject.Predmet.ProtustrankaFormatedWithAdress>
    <izvorni_sadrzaj> FUNDACIJA MIROSLAV ŠUTEJ, MOTOVUN, Gradaziol 42, 52424 Motovun</izvorni_sadrzaj>
    <derivirana_varijabla naziv="DomainObject.Predmet.ProtustrankaFormatedWithAdress_1"> FUNDACIJA MIROSLAV ŠUTEJ, MOTOVUN, Gradaziol 42, 52424 Motovun</derivirana_varijabla>
  </DomainObject.Predmet.ProtustrankaFormatedWithAdress>
  <DomainObject.Predmet.ProtustrankaFormatedWithAdressOIB>
    <izvorni_sadrzaj> FUNDACIJA MIROSLAV ŠUTEJ, MOTOVUN, OIB 86361996259, Gradaziol 42, 52424 Motovun</izvorni_sadrzaj>
    <derivirana_varijabla naziv="DomainObject.Predmet.ProtustrankaFormatedWithAdressOIB_1"> FUNDACIJA MIROSLAV ŠUTEJ, MOTOVUN, OIB 86361996259, Gradaziol 42, 52424 Motovun</derivirana_varijabla>
  </DomainObject.Predmet.ProtustrankaFormatedWithAdressOIB>
  <DomainObject.Predmet.ProtustrankaWithAdress>
    <izvorni_sadrzaj>FUNDACIJA MIROSLAV ŠUTEJ, MOTOVUN Gradaziol 42, 52424 Motovun</izvorni_sadrzaj>
    <derivirana_varijabla naziv="DomainObject.Predmet.ProtustrankaWithAdress_1">FUNDACIJA MIROSLAV ŠUTEJ, MOTOVUN Gradaziol 42, 52424 Motovun</derivirana_varijabla>
  </DomainObject.Predmet.ProtustrankaWithAdress>
  <DomainObject.Predmet.ProtustrankaWithAdressOIB>
    <izvorni_sadrzaj>FUNDACIJA MIROSLAV ŠUTEJ, MOTOVUN, OIB 86361996259, Gradaziol 42, 52424 Motovun</izvorni_sadrzaj>
    <derivirana_varijabla naziv="DomainObject.Predmet.ProtustrankaWithAdressOIB_1">FUNDACIJA MIROSLAV ŠUTEJ, MOTOVUN, OIB 86361996259, Gradaziol 42, 52424 Motovun</derivirana_varijabla>
  </DomainObject.Predmet.ProtustrankaWithAdressOIB>
  <DomainObject.Predmet.ProtustrankaNazivFormated>
    <izvorni_sadrzaj>FUNDACIJA MIROSLAV ŠUTEJ, MOTOVUN</izvorni_sadrzaj>
    <derivirana_varijabla naziv="DomainObject.Predmet.ProtustrankaNazivFormated_1">FUNDACIJA MIROSLAV ŠUTEJ, MOTOVUN</derivirana_varijabla>
  </DomainObject.Predmet.ProtustrankaNazivFormated>
  <DomainObject.Predmet.ProtustrankaNazivFormatedOIB>
    <izvorni_sadrzaj>FUNDACIJA MIROSLAV ŠUTEJ, MOTOVUN, OIB 86361996259</izvorni_sadrzaj>
    <derivirana_varijabla naziv="DomainObject.Predmet.ProtustrankaNazivFormatedOIB_1">FUNDACIJA MIROSLAV ŠUTEJ, MOTOVUN, OIB 86361996259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68968.62</izvorni_sadrzaj>
    <derivirana_varijabla naziv="DomainObject.Predmet.TrenutnaVrijednost_1">68968.62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FUNDACIJA MIROSLAV ŠUTEJ, MOTOVUN</item>
    </izvorni_sadrzaj>
    <derivirana_varijabla naziv="DomainObject.Predmet.ProtuStrankaListFormated_1">
      <item>FUNDACIJA MIROSLAV ŠUTEJ, MOTOVUN</item>
    </derivirana_varijabla>
  </DomainObject.Predmet.ProtuStrankaListFormated>
  <DomainObject.Predmet.ProtuStrankaListFormatedOIB>
    <izvorni_sadrzaj>
      <item>FUNDACIJA MIROSLAV ŠUTEJ, MOTOVUN, OIB 86361996259</item>
    </izvorni_sadrzaj>
    <derivirana_varijabla naziv="DomainObject.Predmet.ProtuStrankaListFormatedOIB_1">
      <item>FUNDACIJA MIROSLAV ŠUTEJ, MOTOVUN, OIB 86361996259</item>
    </derivirana_varijabla>
  </DomainObject.Predmet.ProtuStrankaListFormatedOIB>
  <DomainObject.Predmet.ProtuStrankaListFormatedWithAdress>
    <izvorni_sadrzaj>
      <item>FUNDACIJA MIROSLAV ŠUTEJ, MOTOVUN, Gradaziol 42, 52424 Motovun</item>
    </izvorni_sadrzaj>
    <derivirana_varijabla naziv="DomainObject.Predmet.ProtuStrankaListFormatedWithAdress_1">
      <item>FUNDACIJA MIROSLAV ŠUTEJ, MOTOVUN, Gradaziol 42, 52424 Motovun</item>
    </derivirana_varijabla>
  </DomainObject.Predmet.ProtuStrankaListFormatedWithAdress>
  <DomainObject.Predmet.ProtuStrankaListFormatedWithAdressOIB>
    <izvorni_sadrzaj>
      <item>FUNDACIJA MIROSLAV ŠUTEJ, MOTOVUN, OIB 86361996259, Gradaziol 42, 52424 Motovun</item>
    </izvorni_sadrzaj>
    <derivirana_varijabla naziv="DomainObject.Predmet.ProtuStrankaListFormatedWithAdressOIB_1">
      <item>FUNDACIJA MIROSLAV ŠUTEJ, MOTOVUN, OIB 86361996259, Gradaziol 42, 52424 Motovun</item>
    </derivirana_varijabla>
  </DomainObject.Predmet.ProtuStrankaListFormatedWithAdressOIB>
  <DomainObject.Predmet.ProtuStrankaListNazivFormated>
    <izvorni_sadrzaj>
      <item>FUNDACIJA MIROSLAV ŠUTEJ, MOTOVUN</item>
    </izvorni_sadrzaj>
    <derivirana_varijabla naziv="DomainObject.Predmet.ProtuStrankaListNazivFormated_1">
      <item>FUNDACIJA MIROSLAV ŠUTEJ, MOTOVUN</item>
    </derivirana_varijabla>
  </DomainObject.Predmet.ProtuStrankaListNazivFormated>
  <DomainObject.Predmet.ProtuStrankaListNazivFormatedOIB>
    <izvorni_sadrzaj>
      <item>FUNDACIJA MIROSLAV ŠUTEJ, MOTOVUN, OIB 86361996259</item>
    </izvorni_sadrzaj>
    <derivirana_varijabla naziv="DomainObject.Predmet.ProtuStrankaListNazivFormatedOIB_1">
      <item>FUNDACIJA MIROSLAV ŠUTEJ, MOTOVUN, OIB 86361996259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FUNDACIJA MIROSLAV ŠUTEJ, MOTOVUN</izvorni_sadrzaj>
    <derivirana_varijabla naziv="DomainObject.Predmet.ProtustrankaIDrugi_1">FUNDACIJA MIROSLAV ŠUTEJ,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FUNDACIJA MIROSLAV ŠUTEJ, MOTOVUN, OIB 86361996259, Gradaziol 42, 52424 Motovun</izvorni_sadrzaj>
    <derivirana_varijabla naziv="DomainObject.Predmet.ProtustrankaIDrugiAdressOIB_1">FUNDACIJA MIROSLAV ŠUTEJ, MOTOVUN, OIB 86361996259, Gradaziol 42,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FUNDACIJA MIROSLAV ŠUTEJ, MOTOVUN</item>
    </izvorni_sadrzaj>
    <derivirana_varijabla naziv="DomainObject.Predmet.SudioniciListNaziv_1">
      <item>FINANCIJSKA AGENCIJA, RC RIJEKA, PODRUŽNICA PULA, PULA</item>
      <item>FUNDACIJA MIROSLAV ŠUTEJ,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FUNDACIJA MIROSLAV ŠUTEJ, MOTOVUN, OIB 86361996259, Gradaziol 42,52424 Motovun</item>
    </izvorni_sadrzaj>
    <derivirana_varijabla naziv="DomainObject.Predmet.SudioniciListAdressOIB_1">
      <item>FINANCIJSKA AGENCIJA, RC RIJEKA, PODRUŽNICA PULA, PULA, OIB 85821130368, Giardini 5,52100 Pula</item>
      <item>FUNDACIJA MIROSLAV ŠUTEJ, MOTOVUN, OIB 86361996259, Gradaziol 42,52424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86361996259</item>
    </izvorni_sadrzaj>
    <derivirana_varijabla naziv="DomainObject.Predmet.SudioniciListNazivOIB_1">
      <item>, OIB 85821130368</item>
      <item>, OIB 86361996259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2016-04-19T11:07:00Z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