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b945" w14:paraId="c2db945" w:rsidRDefault="00FE7D44" w:rsidR="005A05A8" w:rsidRPr="00E44BDC">
      <w:pPr>
        <w15:collapsed w:val="false"/>
      </w:pPr>
      <w:bookmarkStart w:name="_GoBack" w:id="0"/>
      <w:bookmarkEnd w:id="0"/>
      <w:r w:rsidRPr="00E44BDC">
        <w:t xml:space="preserve">                   </w:t>
      </w:r>
      <w:r w:rsidRPr="00E44BDC">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F73B2" w:rsidRPr="00E44BDC">
        <w:tab/>
      </w:r>
      <w:r w:rsidR="00EF73B2" w:rsidRPr="00E44BDC">
        <w:tab/>
      </w:r>
    </w:p>
    <w:p w:rsidRDefault="005A05A8" w:rsidR="005A05A8" w:rsidRPr="00E44BDC"/>
    <w:p w:rsidRDefault="006F7B83" w:rsidR="005A05A8" w:rsidRPr="00E44BDC">
      <w:r w:rsidRPr="00E44BDC">
        <w:t xml:space="preserve">          </w:t>
      </w:r>
      <w:r w:rsidR="005A05A8" w:rsidRPr="00E44BDC">
        <w:t>R</w:t>
      </w:r>
      <w:r w:rsidRPr="00E44BDC">
        <w:t>epublika</w:t>
      </w:r>
      <w:r w:rsidR="005A05A8" w:rsidRPr="00E44BDC">
        <w:t xml:space="preserve"> H</w:t>
      </w:r>
      <w:r w:rsidRPr="00E44BDC">
        <w:t>rvatska</w:t>
      </w:r>
      <w:r w:rsidR="00EF73B2" w:rsidRPr="00E44BDC">
        <w:tab/>
      </w:r>
      <w:r w:rsidR="00EF73B2" w:rsidRPr="00E44BDC">
        <w:tab/>
      </w:r>
      <w:r w:rsidR="00EF73B2" w:rsidRPr="00E44BDC">
        <w:tab/>
      </w:r>
      <w:r w:rsidR="00EF73B2" w:rsidRPr="00E44BDC">
        <w:tab/>
      </w:r>
      <w:r w:rsidR="00EF73B2" w:rsidRPr="00E44BDC">
        <w:tab/>
      </w:r>
      <w:r w:rsidR="00EF73B2" w:rsidRPr="00E44BDC">
        <w:tab/>
      </w:r>
    </w:p>
    <w:p w:rsidRDefault="006F7B83" w:rsidR="002A2E27" w:rsidRPr="00E44BDC">
      <w:r w:rsidRPr="00E44BDC">
        <w:t>TRGOVAČKI SUD U ZAGREBU</w:t>
      </w:r>
      <w:r w:rsidR="00EF73B2" w:rsidRPr="00E44BDC">
        <w:tab/>
      </w:r>
    </w:p>
    <w:p w:rsidRDefault="006F7B83" w:rsidR="00EF73B2" w:rsidRPr="00E44BDC">
      <w:r w:rsidRPr="00E44BDC">
        <w:t xml:space="preserve">       </w:t>
      </w:r>
      <w:r w:rsidR="002A2E27" w:rsidRPr="00E44BDC">
        <w:t>Zagreb, Amruševa 2/II</w:t>
      </w:r>
    </w:p>
    <w:p w:rsidRDefault="00EF73B2" w:rsidP="000870CB" w:rsidR="005A05A8" w:rsidRPr="00E44BDC">
      <w:pPr>
        <w:jc w:val="right"/>
      </w:pPr>
      <w:r w:rsidRPr="00E44BDC">
        <w:t>20 St-</w:t>
      </w:r>
      <w:r w:rsidR="000254EB">
        <w:t>231</w:t>
      </w:r>
      <w:r w:rsidRPr="00E44BDC">
        <w:t>/</w:t>
      </w:r>
      <w:r w:rsidR="000254EB">
        <w:t>17</w:t>
      </w:r>
      <w:r w:rsidRPr="00E44BDC">
        <w:t>-</w:t>
      </w:r>
      <w:r w:rsidR="007B0D32">
        <w:t>56</w:t>
      </w:r>
      <w:r w:rsidR="005C4AA5" w:rsidRPr="00E44BDC">
        <w:t xml:space="preserve">    </w:t>
      </w:r>
      <w:r w:rsidR="000870CB" w:rsidRPr="00E44BDC">
        <w:t xml:space="preserve">   </w:t>
      </w:r>
    </w:p>
    <w:p w:rsidRDefault="00EF73B2" w:rsidP="00EF73B2" w:rsidR="00EF73B2" w:rsidRPr="00E44BDC">
      <w:pPr>
        <w:jc w:val="center"/>
      </w:pPr>
      <w:r w:rsidRPr="00E44BDC">
        <w:t>R E P U B L I K A    H R V A T S K A</w:t>
      </w:r>
    </w:p>
    <w:p w:rsidRDefault="00EF73B2" w:rsidR="00EF73B2" w:rsidRPr="00E44BDC">
      <w:pPr>
        <w:jc w:val="center"/>
      </w:pPr>
    </w:p>
    <w:p w:rsidRDefault="005A05A8" w:rsidR="005A05A8" w:rsidRPr="00E44BDC">
      <w:pPr>
        <w:jc w:val="center"/>
      </w:pPr>
      <w:r w:rsidRPr="00E44BDC">
        <w:t>R J E Š E N J E</w:t>
      </w:r>
    </w:p>
    <w:p w:rsidRDefault="00FF587B" w:rsidR="00FF587B" w:rsidRPr="00E44BDC">
      <w:pPr>
        <w:jc w:val="center"/>
      </w:pPr>
    </w:p>
    <w:p w:rsidRDefault="005A05A8" w:rsidP="000254EB" w:rsidR="000254EB" w:rsidRPr="00AB60C9">
      <w:pPr>
        <w:jc w:val="both"/>
      </w:pPr>
      <w:r w:rsidRPr="00E44BDC">
        <w:tab/>
      </w:r>
      <w:r w:rsidR="000254EB" w:rsidRPr="00AB60C9">
        <w:t xml:space="preserve">TRGOVAČKI SUD U ZAGREBU, po sucu pojedincu Luciji Butigan, u stečajnom postupku nad stečajnim dužnikom </w:t>
      </w:r>
      <w:r w:rsidR="000254EB" w:rsidRPr="00741FEF">
        <w:t>INKOP d.d., Poznanovec, Zagorske brigade 1., OIB:59716092020</w:t>
      </w:r>
      <w:r w:rsidR="000254EB" w:rsidRPr="00AB60C9">
        <w:t>,</w:t>
      </w:r>
      <w:r w:rsidR="000254EB">
        <w:t xml:space="preserve"> u stečaju,</w:t>
      </w:r>
      <w:r w:rsidR="000254EB" w:rsidRPr="00AB60C9">
        <w:t xml:space="preserve"> na ispitnom ročištu održanom dana </w:t>
      </w:r>
      <w:r w:rsidR="000254EB">
        <w:t>10</w:t>
      </w:r>
      <w:r w:rsidR="000254EB" w:rsidRPr="00AB60C9">
        <w:t xml:space="preserve">. </w:t>
      </w:r>
      <w:r w:rsidR="000254EB">
        <w:t>svibnja</w:t>
      </w:r>
      <w:r w:rsidR="000254EB" w:rsidRPr="00AB60C9">
        <w:t xml:space="preserve"> 201</w:t>
      </w:r>
      <w:r w:rsidR="000254EB">
        <w:t>7</w:t>
      </w:r>
      <w:r w:rsidR="000254EB" w:rsidRPr="00AB60C9">
        <w:t>.</w:t>
      </w:r>
    </w:p>
    <w:p w:rsidRDefault="009E6CC5" w:rsidP="00EF73B2" w:rsidR="009E6CC5" w:rsidRPr="00E44BDC">
      <w:pPr>
        <w:pStyle w:val="Tijeloteksta"/>
        <w:rPr>
          <w:szCs w:val="24"/>
        </w:rPr>
      </w:pPr>
    </w:p>
    <w:p w:rsidRDefault="00FF587B" w:rsidP="00EF73B2" w:rsidR="00FF587B" w:rsidRPr="00E44BDC">
      <w:pPr>
        <w:jc w:val="both"/>
      </w:pPr>
    </w:p>
    <w:p w:rsidRDefault="005A05A8" w:rsidR="005A05A8" w:rsidRPr="00E44BDC">
      <w:pPr>
        <w:jc w:val="center"/>
      </w:pPr>
      <w:r w:rsidRPr="00E44BDC">
        <w:t xml:space="preserve">r i j e š i o    j e </w:t>
      </w:r>
    </w:p>
    <w:p w:rsidRDefault="00EF73B2" w:rsidP="00826A08" w:rsidR="00EF73B2" w:rsidRPr="00E44BDC">
      <w:pPr>
        <w:jc w:val="both"/>
        <w:rPr>
          <w:u w:val="single"/>
        </w:rPr>
      </w:pPr>
    </w:p>
    <w:p w:rsidRDefault="00826A08" w:rsidP="00826A08" w:rsidR="00826A08" w:rsidRPr="00E44BDC">
      <w:pPr>
        <w:jc w:val="both"/>
        <w:rPr>
          <w:bCs/>
        </w:rPr>
      </w:pPr>
      <w:r w:rsidRPr="00E44BDC">
        <w:rPr>
          <w:bCs/>
        </w:rPr>
        <w:t xml:space="preserve">I. </w:t>
      </w:r>
      <w:r w:rsidRPr="00E44BDC">
        <w:rPr>
          <w:bCs/>
        </w:rPr>
        <w:tab/>
        <w:t>Utvrđene su sljedeće tražbine viših isplatnih redova kako slijedi:</w:t>
      </w:r>
    </w:p>
    <w:p w:rsidRDefault="00826A08" w:rsidP="00826A08" w:rsidR="00826A08" w:rsidRPr="00E44BDC"/>
    <w:p w:rsidRDefault="000254EB" w:rsidP="000254EB" w:rsidR="000254EB" w:rsidRPr="00826A08">
      <w:pPr>
        <w:ind w:left="360"/>
        <w:jc w:val="center"/>
        <w:rPr>
          <w:bCs/>
          <w:u w:val="single"/>
        </w:rPr>
      </w:pPr>
      <w:r w:rsidRPr="00826A08">
        <w:rPr>
          <w:bCs/>
          <w:u w:val="single"/>
        </w:rPr>
        <w:t>1. viši isplatni red</w:t>
      </w:r>
    </w:p>
    <w:p w:rsidRDefault="000254EB" w:rsidP="000254EB" w:rsidR="000254EB" w:rsidRPr="006926A2">
      <w:pPr>
        <w:jc w:val="both"/>
        <w:rPr>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604562" w:rsidR="000254EB" w:rsidRPr="00A70F05">
        <w:tc>
          <w:tcPr>
            <w:tcW w:type="dxa" w:w="720"/>
          </w:tcPr>
          <w:p w:rsidRDefault="000254EB" w:rsidP="00604562" w:rsidR="000254EB" w:rsidRPr="00A70F05">
            <w:pPr>
              <w:jc w:val="both"/>
              <w:rPr>
                <w:bCs/>
                <w:sz w:val="22"/>
                <w:szCs w:val="22"/>
              </w:rPr>
            </w:pPr>
            <w:r w:rsidRPr="00A70F05">
              <w:rPr>
                <w:bCs/>
                <w:sz w:val="22"/>
                <w:szCs w:val="22"/>
              </w:rPr>
              <w:t>red.</w:t>
            </w:r>
          </w:p>
          <w:p w:rsidRDefault="000254EB" w:rsidP="00604562" w:rsidR="000254EB" w:rsidRPr="00A70F05">
            <w:pPr>
              <w:jc w:val="both"/>
              <w:rPr>
                <w:bCs/>
                <w:sz w:val="22"/>
                <w:szCs w:val="22"/>
              </w:rPr>
            </w:pPr>
            <w:r w:rsidRPr="00A70F05">
              <w:rPr>
                <w:bCs/>
                <w:sz w:val="22"/>
                <w:szCs w:val="22"/>
              </w:rPr>
              <w:t>br.</w:t>
            </w:r>
          </w:p>
        </w:tc>
        <w:tc>
          <w:tcPr>
            <w:tcW w:type="dxa" w:w="6360"/>
          </w:tcPr>
          <w:p w:rsidRDefault="000254EB" w:rsidP="00604562" w:rsidR="000254EB" w:rsidRPr="00A70F05">
            <w:pPr>
              <w:jc w:val="center"/>
              <w:rPr>
                <w:bCs/>
                <w:sz w:val="22"/>
                <w:szCs w:val="22"/>
              </w:rPr>
            </w:pPr>
            <w:r w:rsidRPr="00A70F05">
              <w:rPr>
                <w:bCs/>
                <w:sz w:val="22"/>
                <w:szCs w:val="22"/>
              </w:rPr>
              <w:t>vjerovnik</w:t>
            </w:r>
          </w:p>
          <w:p w:rsidRDefault="000254EB" w:rsidP="00604562" w:rsidR="000254EB" w:rsidRPr="00A70F05">
            <w:pPr>
              <w:jc w:val="both"/>
              <w:rPr>
                <w:bCs/>
                <w:sz w:val="22"/>
                <w:szCs w:val="22"/>
              </w:rPr>
            </w:pPr>
          </w:p>
        </w:tc>
        <w:tc>
          <w:tcPr>
            <w:tcW w:type="dxa" w:w="2160"/>
          </w:tcPr>
          <w:p w:rsidRDefault="000254EB" w:rsidP="00604562" w:rsidR="000254EB" w:rsidRPr="00A70F05">
            <w:pPr>
              <w:jc w:val="right"/>
              <w:rPr>
                <w:bCs/>
                <w:sz w:val="22"/>
                <w:szCs w:val="22"/>
              </w:rPr>
            </w:pPr>
            <w:r w:rsidRPr="00A70F05">
              <w:rPr>
                <w:bCs/>
                <w:sz w:val="22"/>
                <w:szCs w:val="22"/>
              </w:rPr>
              <w:t>iznos kn</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w:t>
            </w:r>
          </w:p>
        </w:tc>
        <w:tc>
          <w:tcPr>
            <w:tcW w:type="dxa" w:w="6360"/>
          </w:tcPr>
          <w:p w:rsidRDefault="000254EB" w:rsidP="00604562" w:rsidR="000254EB" w:rsidRPr="001544BB">
            <w:pPr>
              <w:pStyle w:val="TableContents"/>
              <w:rPr>
                <w:rFonts w:cs="Times New Roman"/>
                <w:bCs/>
                <w:sz w:val="20"/>
                <w:szCs w:val="20"/>
              </w:rPr>
            </w:pPr>
            <w:r w:rsidRPr="001544BB">
              <w:rPr>
                <w:rFonts w:cs="Times New Roman"/>
                <w:sz w:val="20"/>
                <w:szCs w:val="20"/>
              </w:rPr>
              <w:t xml:space="preserve">BIČANIĆ MARINA, OIB:36562678665, Trg A. Starčevića 2, Bedekovčina     </w:t>
            </w:r>
          </w:p>
        </w:tc>
        <w:tc>
          <w:tcPr>
            <w:tcW w:type="dxa" w:w="2160"/>
          </w:tcPr>
          <w:p w:rsidRDefault="000254EB" w:rsidP="00604562" w:rsidR="000254EB" w:rsidRPr="001544BB">
            <w:pPr>
              <w:jc w:val="right"/>
              <w:rPr>
                <w:sz w:val="20"/>
                <w:szCs w:val="20"/>
              </w:rPr>
            </w:pPr>
            <w:r w:rsidRPr="001544BB">
              <w:rPr>
                <w:sz w:val="20"/>
                <w:szCs w:val="20"/>
              </w:rPr>
              <w:t>64.756,54</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w:t>
            </w:r>
          </w:p>
        </w:tc>
        <w:tc>
          <w:tcPr>
            <w:tcW w:type="dxa" w:w="6360"/>
          </w:tcPr>
          <w:p w:rsidRDefault="000254EB" w:rsidP="00604562" w:rsidR="000254EB" w:rsidRPr="001544BB">
            <w:pPr>
              <w:jc w:val="both"/>
              <w:rPr>
                <w:sz w:val="20"/>
                <w:szCs w:val="20"/>
              </w:rPr>
            </w:pPr>
            <w:r w:rsidRPr="001544BB">
              <w:rPr>
                <w:sz w:val="20"/>
                <w:szCs w:val="20"/>
              </w:rPr>
              <w:t>BUKVIĆ DANIJEL, OIB:68621077833, Veliki Bukovec 148, Mače</w:t>
            </w:r>
          </w:p>
        </w:tc>
        <w:tc>
          <w:tcPr>
            <w:tcW w:type="dxa" w:w="2160"/>
          </w:tcPr>
          <w:p w:rsidRDefault="000254EB" w:rsidP="00604562" w:rsidR="000254EB" w:rsidRPr="001544BB">
            <w:pPr>
              <w:jc w:val="right"/>
              <w:rPr>
                <w:sz w:val="20"/>
                <w:szCs w:val="20"/>
              </w:rPr>
            </w:pPr>
            <w:r w:rsidRPr="001544BB">
              <w:rPr>
                <w:sz w:val="20"/>
                <w:szCs w:val="20"/>
              </w:rPr>
              <w:t>55.162,09</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w:t>
            </w:r>
          </w:p>
        </w:tc>
        <w:tc>
          <w:tcPr>
            <w:tcW w:type="dxa" w:w="6360"/>
          </w:tcPr>
          <w:p w:rsidRDefault="000254EB" w:rsidP="00604562" w:rsidR="000254EB" w:rsidRPr="001544BB">
            <w:pPr>
              <w:rPr>
                <w:sz w:val="20"/>
                <w:szCs w:val="20"/>
              </w:rPr>
            </w:pPr>
            <w:r w:rsidRPr="001544BB">
              <w:rPr>
                <w:sz w:val="20"/>
                <w:szCs w:val="20"/>
              </w:rPr>
              <w:t xml:space="preserve">BUKVIĆ STJEPAN, OIB:26461723189, Mali Bukovec 79, Mače                             </w:t>
            </w:r>
          </w:p>
        </w:tc>
        <w:tc>
          <w:tcPr>
            <w:tcW w:type="dxa" w:w="2160"/>
          </w:tcPr>
          <w:p w:rsidRDefault="000254EB" w:rsidP="00604562" w:rsidR="000254EB" w:rsidRPr="001544BB">
            <w:pPr>
              <w:jc w:val="right"/>
              <w:rPr>
                <w:sz w:val="20"/>
                <w:szCs w:val="20"/>
              </w:rPr>
            </w:pPr>
            <w:r w:rsidRPr="001544BB">
              <w:rPr>
                <w:sz w:val="20"/>
                <w:szCs w:val="20"/>
              </w:rPr>
              <w:t xml:space="preserve"> 54.344,88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 xml:space="preserve">4. </w:t>
            </w:r>
          </w:p>
        </w:tc>
        <w:tc>
          <w:tcPr>
            <w:tcW w:type="dxa" w:w="6360"/>
          </w:tcPr>
          <w:p w:rsidRDefault="000254EB" w:rsidP="00604562" w:rsidR="000254EB" w:rsidRPr="001544BB">
            <w:pPr>
              <w:rPr>
                <w:sz w:val="20"/>
                <w:szCs w:val="20"/>
              </w:rPr>
            </w:pPr>
            <w:r w:rsidRPr="001544BB">
              <w:rPr>
                <w:sz w:val="20"/>
                <w:szCs w:val="20"/>
              </w:rPr>
              <w:t xml:space="preserve">ČEHULIĆ MIRJANA, OIB:15695992106, M.Gupca 53, Bedekovčina                      </w:t>
            </w:r>
          </w:p>
        </w:tc>
        <w:tc>
          <w:tcPr>
            <w:tcW w:type="dxa" w:w="2160"/>
          </w:tcPr>
          <w:p w:rsidRDefault="000254EB" w:rsidP="00604562" w:rsidR="000254EB" w:rsidRPr="001544BB">
            <w:pPr>
              <w:jc w:val="right"/>
              <w:rPr>
                <w:sz w:val="20"/>
                <w:szCs w:val="20"/>
              </w:rPr>
            </w:pPr>
            <w:r w:rsidRPr="001544BB">
              <w:rPr>
                <w:sz w:val="20"/>
                <w:szCs w:val="20"/>
              </w:rPr>
              <w:t xml:space="preserve">  34.097,93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5.</w:t>
            </w:r>
          </w:p>
        </w:tc>
        <w:tc>
          <w:tcPr>
            <w:tcW w:type="dxa" w:w="6360"/>
          </w:tcPr>
          <w:p w:rsidRDefault="000254EB" w:rsidP="00604562" w:rsidR="000254EB" w:rsidRPr="001544BB">
            <w:pPr>
              <w:rPr>
                <w:sz w:val="20"/>
                <w:szCs w:val="20"/>
              </w:rPr>
            </w:pPr>
            <w:r w:rsidRPr="001544BB">
              <w:rPr>
                <w:sz w:val="20"/>
                <w:szCs w:val="20"/>
              </w:rPr>
              <w:t>DED STANKO, OIB:19814438983, Zagorski put 4, Poznanovec</w:t>
            </w:r>
          </w:p>
        </w:tc>
        <w:tc>
          <w:tcPr>
            <w:tcW w:type="dxa" w:w="2160"/>
          </w:tcPr>
          <w:p w:rsidRDefault="000254EB" w:rsidP="00604562" w:rsidR="000254EB" w:rsidRPr="001544BB">
            <w:pPr>
              <w:jc w:val="right"/>
              <w:rPr>
                <w:sz w:val="20"/>
                <w:szCs w:val="20"/>
              </w:rPr>
            </w:pPr>
            <w:r w:rsidRPr="001544BB">
              <w:rPr>
                <w:sz w:val="20"/>
                <w:szCs w:val="20"/>
              </w:rPr>
              <w:t xml:space="preserve">                      54.174,88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6.</w:t>
            </w:r>
          </w:p>
        </w:tc>
        <w:tc>
          <w:tcPr>
            <w:tcW w:type="dxa" w:w="6360"/>
          </w:tcPr>
          <w:p w:rsidRDefault="000254EB" w:rsidP="00604562" w:rsidR="000254EB" w:rsidRPr="001544BB">
            <w:pPr>
              <w:rPr>
                <w:sz w:val="20"/>
                <w:szCs w:val="20"/>
              </w:rPr>
            </w:pPr>
            <w:r w:rsidRPr="001544BB">
              <w:rPr>
                <w:sz w:val="20"/>
                <w:szCs w:val="20"/>
              </w:rPr>
              <w:t xml:space="preserve">HAJDUK VELJKO, OIB:93142265516, T.i J. Jurin 19, Poznanovec                                </w:t>
            </w:r>
          </w:p>
        </w:tc>
        <w:tc>
          <w:tcPr>
            <w:tcW w:type="dxa" w:w="2160"/>
          </w:tcPr>
          <w:p w:rsidRDefault="000254EB" w:rsidP="00604562" w:rsidR="000254EB" w:rsidRPr="001544BB">
            <w:pPr>
              <w:jc w:val="right"/>
              <w:rPr>
                <w:sz w:val="20"/>
                <w:szCs w:val="20"/>
              </w:rPr>
            </w:pPr>
            <w:r w:rsidRPr="001544BB">
              <w:rPr>
                <w:sz w:val="20"/>
                <w:szCs w:val="20"/>
              </w:rPr>
              <w:t xml:space="preserve">44.558,89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7.</w:t>
            </w:r>
          </w:p>
        </w:tc>
        <w:tc>
          <w:tcPr>
            <w:tcW w:type="dxa" w:w="6360"/>
          </w:tcPr>
          <w:p w:rsidRDefault="000254EB" w:rsidP="00604562" w:rsidR="000254EB" w:rsidRPr="001544BB">
            <w:pPr>
              <w:rPr>
                <w:sz w:val="20"/>
                <w:szCs w:val="20"/>
              </w:rPr>
            </w:pPr>
            <w:r w:rsidRPr="001544BB">
              <w:rPr>
                <w:sz w:val="20"/>
                <w:szCs w:val="20"/>
              </w:rPr>
              <w:t xml:space="preserve">HERCEG ŽELJKO, OIB:15896353508, Veliki bukovec 37a,  Mače    </w:t>
            </w:r>
          </w:p>
        </w:tc>
        <w:tc>
          <w:tcPr>
            <w:tcW w:type="dxa" w:w="2160"/>
          </w:tcPr>
          <w:p w:rsidRDefault="000254EB" w:rsidP="00604562" w:rsidR="000254EB" w:rsidRPr="001544BB">
            <w:pPr>
              <w:jc w:val="right"/>
              <w:rPr>
                <w:sz w:val="20"/>
                <w:szCs w:val="20"/>
              </w:rPr>
            </w:pPr>
            <w:r w:rsidRPr="001544BB">
              <w:rPr>
                <w:sz w:val="20"/>
                <w:szCs w:val="20"/>
              </w:rPr>
              <w:t xml:space="preserve">                  75.503,44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8.</w:t>
            </w:r>
          </w:p>
        </w:tc>
        <w:tc>
          <w:tcPr>
            <w:tcW w:type="dxa" w:w="6360"/>
          </w:tcPr>
          <w:p w:rsidRDefault="000254EB" w:rsidP="00604562" w:rsidR="000254EB" w:rsidRPr="001544BB">
            <w:pPr>
              <w:rPr>
                <w:sz w:val="20"/>
                <w:szCs w:val="20"/>
              </w:rPr>
            </w:pPr>
            <w:r w:rsidRPr="001544BB">
              <w:rPr>
                <w:sz w:val="20"/>
                <w:szCs w:val="20"/>
              </w:rPr>
              <w:t>HUBAK LJUBICA, OIB:14190226513, Mače 85 B, Mače</w:t>
            </w:r>
          </w:p>
        </w:tc>
        <w:tc>
          <w:tcPr>
            <w:tcW w:type="dxa" w:w="2160"/>
          </w:tcPr>
          <w:p w:rsidRDefault="000254EB" w:rsidP="00604562" w:rsidR="000254EB" w:rsidRPr="001544BB">
            <w:pPr>
              <w:jc w:val="right"/>
              <w:rPr>
                <w:sz w:val="20"/>
                <w:szCs w:val="20"/>
              </w:rPr>
            </w:pPr>
            <w:r w:rsidRPr="001544BB">
              <w:rPr>
                <w:sz w:val="20"/>
                <w:szCs w:val="20"/>
              </w:rPr>
              <w:t xml:space="preserve">               66.144,78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9.</w:t>
            </w:r>
          </w:p>
        </w:tc>
        <w:tc>
          <w:tcPr>
            <w:tcW w:type="dxa" w:w="6360"/>
          </w:tcPr>
          <w:p w:rsidRDefault="000254EB" w:rsidP="00604562" w:rsidR="000254EB" w:rsidRPr="001544BB">
            <w:pPr>
              <w:rPr>
                <w:sz w:val="20"/>
                <w:szCs w:val="20"/>
              </w:rPr>
            </w:pPr>
            <w:r w:rsidRPr="001544BB">
              <w:rPr>
                <w:sz w:val="20"/>
                <w:szCs w:val="20"/>
              </w:rPr>
              <w:t>IVANČIR ZDRAVKO, OIB:71231795152, Veliki Komor 75, Mače</w:t>
            </w:r>
          </w:p>
        </w:tc>
        <w:tc>
          <w:tcPr>
            <w:tcW w:type="dxa" w:w="2160"/>
          </w:tcPr>
          <w:p w:rsidRDefault="000254EB" w:rsidP="00604562" w:rsidR="000254EB" w:rsidRPr="001544BB">
            <w:pPr>
              <w:jc w:val="right"/>
              <w:rPr>
                <w:sz w:val="20"/>
                <w:szCs w:val="20"/>
              </w:rPr>
            </w:pPr>
            <w:r w:rsidRPr="001544BB">
              <w:rPr>
                <w:sz w:val="20"/>
                <w:szCs w:val="20"/>
              </w:rPr>
              <w:t xml:space="preserve">26.924,39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10.</w:t>
            </w:r>
          </w:p>
        </w:tc>
        <w:tc>
          <w:tcPr>
            <w:tcW w:type="dxa" w:w="6360"/>
          </w:tcPr>
          <w:p w:rsidRDefault="000254EB" w:rsidP="00604562" w:rsidR="000254EB" w:rsidRPr="001544BB">
            <w:pPr>
              <w:rPr>
                <w:sz w:val="20"/>
                <w:szCs w:val="20"/>
              </w:rPr>
            </w:pPr>
            <w:r w:rsidRPr="001544BB">
              <w:rPr>
                <w:sz w:val="20"/>
                <w:szCs w:val="20"/>
              </w:rPr>
              <w:t>JAKOPEC DANICA, OIB:06935479142, Dubovec 77 a, Gornja Stubica</w:t>
            </w:r>
          </w:p>
        </w:tc>
        <w:tc>
          <w:tcPr>
            <w:tcW w:type="dxa" w:w="2160"/>
          </w:tcPr>
          <w:p w:rsidRDefault="000254EB" w:rsidP="00604562" w:rsidR="000254EB" w:rsidRPr="001544BB">
            <w:pPr>
              <w:jc w:val="right"/>
              <w:rPr>
                <w:sz w:val="20"/>
                <w:szCs w:val="20"/>
              </w:rPr>
            </w:pPr>
            <w:r w:rsidRPr="001544BB">
              <w:rPr>
                <w:sz w:val="20"/>
                <w:szCs w:val="20"/>
              </w:rPr>
              <w:t xml:space="preserve">                    57.473,04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11.</w:t>
            </w:r>
          </w:p>
        </w:tc>
        <w:tc>
          <w:tcPr>
            <w:tcW w:type="dxa" w:w="6360"/>
          </w:tcPr>
          <w:p w:rsidRDefault="000254EB" w:rsidP="00604562" w:rsidR="000254EB" w:rsidRPr="001544BB">
            <w:pPr>
              <w:rPr>
                <w:sz w:val="20"/>
                <w:szCs w:val="20"/>
              </w:rPr>
            </w:pPr>
            <w:r w:rsidRPr="001544BB">
              <w:rPr>
                <w:sz w:val="20"/>
                <w:szCs w:val="20"/>
              </w:rPr>
              <w:t xml:space="preserve">JAKUŠ GORDANA, OIB:69441995726,V.Jakuša 30, Poznanovec                         </w:t>
            </w:r>
          </w:p>
        </w:tc>
        <w:tc>
          <w:tcPr>
            <w:tcW w:type="dxa" w:w="2160"/>
          </w:tcPr>
          <w:p w:rsidRDefault="000254EB" w:rsidP="00604562" w:rsidR="000254EB" w:rsidRPr="001544BB">
            <w:pPr>
              <w:jc w:val="right"/>
              <w:rPr>
                <w:sz w:val="20"/>
                <w:szCs w:val="20"/>
              </w:rPr>
            </w:pPr>
            <w:r w:rsidRPr="001544BB">
              <w:rPr>
                <w:sz w:val="20"/>
                <w:szCs w:val="20"/>
              </w:rPr>
              <w:t xml:space="preserve">          36.849,04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12.</w:t>
            </w:r>
          </w:p>
        </w:tc>
        <w:tc>
          <w:tcPr>
            <w:tcW w:type="dxa" w:w="6360"/>
          </w:tcPr>
          <w:p w:rsidRDefault="000254EB" w:rsidP="00604562" w:rsidR="000254EB" w:rsidRPr="001544BB">
            <w:pPr>
              <w:rPr>
                <w:sz w:val="20"/>
                <w:szCs w:val="20"/>
              </w:rPr>
            </w:pPr>
            <w:r>
              <w:rPr>
                <w:sz w:val="20"/>
                <w:szCs w:val="20"/>
              </w:rPr>
              <w:t>JAKUŠ-</w:t>
            </w:r>
            <w:r w:rsidRPr="001544BB">
              <w:rPr>
                <w:sz w:val="20"/>
                <w:szCs w:val="20"/>
              </w:rPr>
              <w:t>MEJAREC DRAŽEN, OIB:47916392587, V.Jakuša 32, Poznanovec,</w:t>
            </w:r>
          </w:p>
        </w:tc>
        <w:tc>
          <w:tcPr>
            <w:tcW w:type="dxa" w:w="2160"/>
          </w:tcPr>
          <w:p w:rsidRDefault="000254EB" w:rsidP="00604562" w:rsidR="000254EB" w:rsidRPr="001544BB">
            <w:pPr>
              <w:jc w:val="right"/>
              <w:rPr>
                <w:sz w:val="20"/>
                <w:szCs w:val="20"/>
              </w:rPr>
            </w:pPr>
            <w:r w:rsidRPr="001544BB">
              <w:rPr>
                <w:sz w:val="20"/>
                <w:szCs w:val="20"/>
              </w:rPr>
              <w:t xml:space="preserve">               55.180,77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13.</w:t>
            </w:r>
          </w:p>
        </w:tc>
        <w:tc>
          <w:tcPr>
            <w:tcW w:type="dxa" w:w="6360"/>
          </w:tcPr>
          <w:p w:rsidRDefault="000254EB" w:rsidP="00604562" w:rsidR="000254EB" w:rsidRPr="001544BB">
            <w:pPr>
              <w:rPr>
                <w:sz w:val="20"/>
                <w:szCs w:val="20"/>
              </w:rPr>
            </w:pPr>
            <w:r w:rsidRPr="001544BB">
              <w:rPr>
                <w:sz w:val="20"/>
                <w:szCs w:val="20"/>
              </w:rPr>
              <w:t>JERNEIĆ JURAJ, OIB:96883483632,Ciglenica zagorska 118, Začretje</w:t>
            </w:r>
          </w:p>
        </w:tc>
        <w:tc>
          <w:tcPr>
            <w:tcW w:type="dxa" w:w="2160"/>
          </w:tcPr>
          <w:p w:rsidRDefault="000254EB" w:rsidP="00604562" w:rsidR="000254EB" w:rsidRPr="001544BB">
            <w:pPr>
              <w:jc w:val="right"/>
              <w:rPr>
                <w:sz w:val="20"/>
                <w:szCs w:val="20"/>
              </w:rPr>
            </w:pPr>
            <w:r w:rsidRPr="001544BB">
              <w:rPr>
                <w:sz w:val="20"/>
                <w:szCs w:val="20"/>
              </w:rPr>
              <w:t xml:space="preserve">                      53.350,21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14.</w:t>
            </w:r>
          </w:p>
        </w:tc>
        <w:tc>
          <w:tcPr>
            <w:tcW w:type="dxa" w:w="6360"/>
          </w:tcPr>
          <w:p w:rsidRDefault="000254EB" w:rsidP="00604562" w:rsidR="000254EB" w:rsidRPr="001544BB">
            <w:pPr>
              <w:rPr>
                <w:sz w:val="20"/>
                <w:szCs w:val="20"/>
              </w:rPr>
            </w:pPr>
            <w:r w:rsidRPr="001544BB">
              <w:rPr>
                <w:sz w:val="20"/>
                <w:szCs w:val="20"/>
              </w:rPr>
              <w:t xml:space="preserve">KUNŠTOVIĆ KATICA, OIB:69507259944,Orehovička cesta 7, Bedekovčina          </w:t>
            </w:r>
          </w:p>
        </w:tc>
        <w:tc>
          <w:tcPr>
            <w:tcW w:type="dxa" w:w="2160"/>
          </w:tcPr>
          <w:p w:rsidRDefault="000254EB" w:rsidP="00604562" w:rsidR="000254EB" w:rsidRPr="001544BB">
            <w:pPr>
              <w:jc w:val="right"/>
              <w:rPr>
                <w:sz w:val="20"/>
                <w:szCs w:val="20"/>
              </w:rPr>
            </w:pPr>
            <w:r w:rsidRPr="001544BB">
              <w:rPr>
                <w:sz w:val="20"/>
                <w:szCs w:val="20"/>
              </w:rPr>
              <w:t xml:space="preserve">53.526,83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15.</w:t>
            </w:r>
          </w:p>
        </w:tc>
        <w:tc>
          <w:tcPr>
            <w:tcW w:type="dxa" w:w="6360"/>
          </w:tcPr>
          <w:p w:rsidRDefault="000254EB" w:rsidP="00604562" w:rsidR="000254EB" w:rsidRPr="001544BB">
            <w:pPr>
              <w:rPr>
                <w:sz w:val="20"/>
                <w:szCs w:val="20"/>
              </w:rPr>
            </w:pPr>
            <w:r w:rsidRPr="001544BB">
              <w:rPr>
                <w:sz w:val="20"/>
                <w:szCs w:val="20"/>
              </w:rPr>
              <w:t xml:space="preserve">KUNŠTOVIĆ ZLATKO, OIB:9294928401, Orehovička cesta 7, Bedekovčina          </w:t>
            </w:r>
          </w:p>
        </w:tc>
        <w:tc>
          <w:tcPr>
            <w:tcW w:type="dxa" w:w="2160"/>
          </w:tcPr>
          <w:p w:rsidRDefault="000254EB" w:rsidP="00604562" w:rsidR="000254EB" w:rsidRPr="001544BB">
            <w:pPr>
              <w:jc w:val="right"/>
              <w:rPr>
                <w:sz w:val="20"/>
                <w:szCs w:val="20"/>
              </w:rPr>
            </w:pPr>
            <w:r w:rsidRPr="001544BB">
              <w:rPr>
                <w:sz w:val="20"/>
                <w:szCs w:val="20"/>
              </w:rPr>
              <w:t xml:space="preserve">53.271,37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16.</w:t>
            </w:r>
          </w:p>
        </w:tc>
        <w:tc>
          <w:tcPr>
            <w:tcW w:type="dxa" w:w="6360"/>
          </w:tcPr>
          <w:p w:rsidRDefault="000254EB" w:rsidP="00604562" w:rsidR="000254EB" w:rsidRPr="001544BB">
            <w:pPr>
              <w:rPr>
                <w:sz w:val="20"/>
                <w:szCs w:val="20"/>
              </w:rPr>
            </w:pPr>
            <w:r w:rsidRPr="001544BB">
              <w:rPr>
                <w:sz w:val="20"/>
                <w:szCs w:val="20"/>
              </w:rPr>
              <w:t>LATIN NEVENKA, OIB:52940965473, Bočaki 33, Konjšćina,</w:t>
            </w:r>
          </w:p>
        </w:tc>
        <w:tc>
          <w:tcPr>
            <w:tcW w:type="dxa" w:w="2160"/>
          </w:tcPr>
          <w:p w:rsidRDefault="000254EB" w:rsidP="00604562" w:rsidR="000254EB" w:rsidRPr="001544BB">
            <w:pPr>
              <w:jc w:val="right"/>
              <w:rPr>
                <w:sz w:val="20"/>
                <w:szCs w:val="20"/>
              </w:rPr>
            </w:pPr>
            <w:r w:rsidRPr="001544BB">
              <w:rPr>
                <w:sz w:val="20"/>
                <w:szCs w:val="20"/>
              </w:rPr>
              <w:t xml:space="preserve">65.211,51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17.</w:t>
            </w:r>
          </w:p>
        </w:tc>
        <w:tc>
          <w:tcPr>
            <w:tcW w:type="dxa" w:w="6360"/>
          </w:tcPr>
          <w:p w:rsidRDefault="000254EB" w:rsidP="00604562" w:rsidR="000254EB" w:rsidRPr="001544BB">
            <w:pPr>
              <w:rPr>
                <w:sz w:val="20"/>
                <w:szCs w:val="20"/>
              </w:rPr>
            </w:pPr>
            <w:r w:rsidRPr="001544BB">
              <w:rPr>
                <w:sz w:val="20"/>
                <w:szCs w:val="20"/>
              </w:rPr>
              <w:t>LISEC MIRJANA, OIB:36308162035, Narodnih heroja 13, Poznanovec</w:t>
            </w:r>
          </w:p>
        </w:tc>
        <w:tc>
          <w:tcPr>
            <w:tcW w:type="dxa" w:w="2160"/>
          </w:tcPr>
          <w:p w:rsidRDefault="000254EB" w:rsidP="00604562" w:rsidR="000254EB" w:rsidRPr="001544BB">
            <w:pPr>
              <w:jc w:val="right"/>
              <w:rPr>
                <w:sz w:val="20"/>
                <w:szCs w:val="20"/>
              </w:rPr>
            </w:pPr>
            <w:r>
              <w:rPr>
                <w:sz w:val="20"/>
                <w:szCs w:val="20"/>
              </w:rPr>
              <w:t xml:space="preserve">                      </w:t>
            </w:r>
            <w:r w:rsidRPr="001544BB">
              <w:rPr>
                <w:sz w:val="20"/>
                <w:szCs w:val="20"/>
              </w:rPr>
              <w:t xml:space="preserve">57.139,58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18.</w:t>
            </w:r>
          </w:p>
        </w:tc>
        <w:tc>
          <w:tcPr>
            <w:tcW w:type="dxa" w:w="6360"/>
          </w:tcPr>
          <w:p w:rsidRDefault="000254EB" w:rsidP="00604562" w:rsidR="000254EB" w:rsidRPr="001544BB">
            <w:pPr>
              <w:rPr>
                <w:sz w:val="20"/>
                <w:szCs w:val="20"/>
              </w:rPr>
            </w:pPr>
            <w:r w:rsidRPr="001544BB">
              <w:rPr>
                <w:sz w:val="20"/>
                <w:szCs w:val="20"/>
              </w:rPr>
              <w:t>MLINARIĆ JOSIP, OIB:00185462578, Narodnih heroja 10a, Poznanovec,</w:t>
            </w:r>
          </w:p>
        </w:tc>
        <w:tc>
          <w:tcPr>
            <w:tcW w:type="dxa" w:w="2160"/>
          </w:tcPr>
          <w:p w:rsidRDefault="000254EB" w:rsidP="00604562" w:rsidR="000254EB" w:rsidRPr="001544BB">
            <w:pPr>
              <w:jc w:val="right"/>
              <w:rPr>
                <w:sz w:val="20"/>
                <w:szCs w:val="20"/>
              </w:rPr>
            </w:pPr>
            <w:r w:rsidRPr="001544BB">
              <w:rPr>
                <w:sz w:val="20"/>
                <w:szCs w:val="20"/>
              </w:rPr>
              <w:t xml:space="preserve">               58.796,09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19.</w:t>
            </w:r>
          </w:p>
        </w:tc>
        <w:tc>
          <w:tcPr>
            <w:tcW w:type="dxa" w:w="6360"/>
          </w:tcPr>
          <w:p w:rsidRDefault="000254EB" w:rsidP="00604562" w:rsidR="000254EB" w:rsidRPr="001544BB">
            <w:pPr>
              <w:rPr>
                <w:sz w:val="20"/>
                <w:szCs w:val="20"/>
              </w:rPr>
            </w:pPr>
            <w:r w:rsidRPr="001544BB">
              <w:rPr>
                <w:sz w:val="20"/>
                <w:szCs w:val="20"/>
              </w:rPr>
              <w:t xml:space="preserve">MLINARIĆ MLADEN, OIB:32630047714,T i J Jurin 5, Poznanovec   </w:t>
            </w:r>
          </w:p>
        </w:tc>
        <w:tc>
          <w:tcPr>
            <w:tcW w:type="dxa" w:w="2160"/>
          </w:tcPr>
          <w:p w:rsidRDefault="000254EB" w:rsidP="00604562" w:rsidR="000254EB" w:rsidRPr="001544BB">
            <w:pPr>
              <w:jc w:val="right"/>
              <w:rPr>
                <w:sz w:val="20"/>
                <w:szCs w:val="20"/>
              </w:rPr>
            </w:pPr>
            <w:r w:rsidRPr="001544BB">
              <w:rPr>
                <w:sz w:val="20"/>
                <w:szCs w:val="20"/>
              </w:rPr>
              <w:t xml:space="preserve">              69.579,39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20.</w:t>
            </w:r>
          </w:p>
        </w:tc>
        <w:tc>
          <w:tcPr>
            <w:tcW w:type="dxa" w:w="6360"/>
          </w:tcPr>
          <w:p w:rsidRDefault="000254EB" w:rsidP="00604562" w:rsidR="000254EB" w:rsidRPr="001544BB">
            <w:pPr>
              <w:rPr>
                <w:sz w:val="20"/>
                <w:szCs w:val="20"/>
              </w:rPr>
            </w:pPr>
            <w:r w:rsidRPr="001544BB">
              <w:rPr>
                <w:sz w:val="20"/>
                <w:szCs w:val="20"/>
              </w:rPr>
              <w:t>NOVOSEL STJEPAN, OIB:84763178680, Zagorski put 5, Poznanovec</w:t>
            </w:r>
          </w:p>
        </w:tc>
        <w:tc>
          <w:tcPr>
            <w:tcW w:type="dxa" w:w="2160"/>
          </w:tcPr>
          <w:p w:rsidRDefault="000254EB" w:rsidP="00604562" w:rsidR="000254EB" w:rsidRPr="001544BB">
            <w:pPr>
              <w:jc w:val="right"/>
              <w:rPr>
                <w:sz w:val="20"/>
                <w:szCs w:val="20"/>
              </w:rPr>
            </w:pPr>
            <w:r w:rsidRPr="001544BB">
              <w:rPr>
                <w:sz w:val="20"/>
                <w:szCs w:val="20"/>
              </w:rPr>
              <w:t xml:space="preserve">                    61.241,24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21.</w:t>
            </w:r>
          </w:p>
        </w:tc>
        <w:tc>
          <w:tcPr>
            <w:tcW w:type="dxa" w:w="6360"/>
          </w:tcPr>
          <w:p w:rsidRDefault="000254EB" w:rsidP="00604562" w:rsidR="000254EB" w:rsidRPr="001544BB">
            <w:pPr>
              <w:rPr>
                <w:sz w:val="20"/>
                <w:szCs w:val="20"/>
              </w:rPr>
            </w:pPr>
            <w:r w:rsidRPr="001544BB">
              <w:rPr>
                <w:sz w:val="20"/>
                <w:szCs w:val="20"/>
              </w:rPr>
              <w:t>NOVOSEL ZLATKO, OIB:02542498732, Zagorski put 5, Poznanovec</w:t>
            </w:r>
          </w:p>
        </w:tc>
        <w:tc>
          <w:tcPr>
            <w:tcW w:type="dxa" w:w="2160"/>
          </w:tcPr>
          <w:p w:rsidRDefault="000254EB" w:rsidP="00604562" w:rsidR="000254EB" w:rsidRPr="001544BB">
            <w:pPr>
              <w:jc w:val="right"/>
              <w:rPr>
                <w:sz w:val="20"/>
                <w:szCs w:val="20"/>
              </w:rPr>
            </w:pPr>
            <w:r w:rsidRPr="001544BB">
              <w:rPr>
                <w:sz w:val="20"/>
                <w:szCs w:val="20"/>
              </w:rPr>
              <w:t xml:space="preserve">              311.050,71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22.</w:t>
            </w:r>
          </w:p>
        </w:tc>
        <w:tc>
          <w:tcPr>
            <w:tcW w:type="dxa" w:w="6360"/>
          </w:tcPr>
          <w:p w:rsidRDefault="000254EB" w:rsidP="00604562" w:rsidR="000254EB" w:rsidRPr="001544BB">
            <w:pPr>
              <w:rPr>
                <w:sz w:val="20"/>
                <w:szCs w:val="20"/>
              </w:rPr>
            </w:pPr>
            <w:r w:rsidRPr="001544BB">
              <w:rPr>
                <w:sz w:val="20"/>
                <w:szCs w:val="20"/>
              </w:rPr>
              <w:t xml:space="preserve">NOVOSEL ŽELJKO, OIB:94581999584,V. Jakuša 42, Poznanovec    </w:t>
            </w:r>
          </w:p>
        </w:tc>
        <w:tc>
          <w:tcPr>
            <w:tcW w:type="dxa" w:w="2160"/>
          </w:tcPr>
          <w:p w:rsidRDefault="000254EB" w:rsidP="00604562" w:rsidR="000254EB" w:rsidRPr="001544BB">
            <w:pPr>
              <w:jc w:val="right"/>
              <w:rPr>
                <w:sz w:val="20"/>
                <w:szCs w:val="20"/>
              </w:rPr>
            </w:pPr>
            <w:r w:rsidRPr="001544BB">
              <w:rPr>
                <w:sz w:val="20"/>
                <w:szCs w:val="20"/>
              </w:rPr>
              <w:t xml:space="preserve">30.610,81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23.</w:t>
            </w:r>
          </w:p>
        </w:tc>
        <w:tc>
          <w:tcPr>
            <w:tcW w:type="dxa" w:w="6360"/>
          </w:tcPr>
          <w:p w:rsidRDefault="000254EB" w:rsidP="00604562" w:rsidR="000254EB" w:rsidRPr="001544BB">
            <w:pPr>
              <w:rPr>
                <w:sz w:val="20"/>
                <w:szCs w:val="20"/>
              </w:rPr>
            </w:pPr>
            <w:r w:rsidRPr="001544BB">
              <w:rPr>
                <w:sz w:val="20"/>
                <w:szCs w:val="20"/>
              </w:rPr>
              <w:t xml:space="preserve">RANICKI LJILJANA, OIB:17977306305, R.J. Španca 28, Poznanovec        </w:t>
            </w:r>
          </w:p>
        </w:tc>
        <w:tc>
          <w:tcPr>
            <w:tcW w:type="dxa" w:w="2160"/>
          </w:tcPr>
          <w:p w:rsidRDefault="000254EB" w:rsidP="00604562" w:rsidR="000254EB" w:rsidRPr="001544BB">
            <w:pPr>
              <w:jc w:val="right"/>
              <w:rPr>
                <w:sz w:val="20"/>
                <w:szCs w:val="20"/>
              </w:rPr>
            </w:pPr>
            <w:r w:rsidRPr="001544BB">
              <w:rPr>
                <w:sz w:val="20"/>
                <w:szCs w:val="20"/>
              </w:rPr>
              <w:t xml:space="preserve">  70.995,65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24.</w:t>
            </w:r>
          </w:p>
        </w:tc>
        <w:tc>
          <w:tcPr>
            <w:tcW w:type="dxa" w:w="6360"/>
          </w:tcPr>
          <w:p w:rsidRDefault="000254EB" w:rsidP="00604562" w:rsidR="000254EB" w:rsidRPr="001544BB">
            <w:pPr>
              <w:rPr>
                <w:sz w:val="20"/>
                <w:szCs w:val="20"/>
              </w:rPr>
            </w:pPr>
            <w:r w:rsidRPr="001544BB">
              <w:rPr>
                <w:sz w:val="20"/>
                <w:szCs w:val="20"/>
              </w:rPr>
              <w:t xml:space="preserve">ROGAN JADRANKA, OIB:19293473347, R.J.Španca 39, Poznanovec    </w:t>
            </w:r>
          </w:p>
        </w:tc>
        <w:tc>
          <w:tcPr>
            <w:tcW w:type="dxa" w:w="2160"/>
          </w:tcPr>
          <w:p w:rsidRDefault="000254EB" w:rsidP="00604562" w:rsidR="000254EB" w:rsidRPr="001544BB">
            <w:pPr>
              <w:jc w:val="right"/>
              <w:rPr>
                <w:sz w:val="20"/>
                <w:szCs w:val="20"/>
              </w:rPr>
            </w:pPr>
            <w:r w:rsidRPr="001544BB">
              <w:rPr>
                <w:sz w:val="20"/>
                <w:szCs w:val="20"/>
              </w:rPr>
              <w:t xml:space="preserve">               82.501,88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25.</w:t>
            </w:r>
          </w:p>
        </w:tc>
        <w:tc>
          <w:tcPr>
            <w:tcW w:type="dxa" w:w="6360"/>
          </w:tcPr>
          <w:p w:rsidRDefault="000254EB" w:rsidP="00604562" w:rsidR="000254EB" w:rsidRPr="001544BB">
            <w:pPr>
              <w:rPr>
                <w:sz w:val="20"/>
                <w:szCs w:val="20"/>
              </w:rPr>
            </w:pPr>
            <w:r w:rsidRPr="001544BB">
              <w:rPr>
                <w:sz w:val="20"/>
                <w:szCs w:val="20"/>
              </w:rPr>
              <w:t>ROGAN- GORUP JOSIP, OIB:79555831392, Narodnih heroja 78, Poznanovec</w:t>
            </w:r>
          </w:p>
        </w:tc>
        <w:tc>
          <w:tcPr>
            <w:tcW w:type="dxa" w:w="2160"/>
          </w:tcPr>
          <w:p w:rsidRDefault="000254EB" w:rsidP="00604562" w:rsidR="000254EB" w:rsidRPr="001544BB">
            <w:pPr>
              <w:jc w:val="right"/>
              <w:rPr>
                <w:sz w:val="20"/>
                <w:szCs w:val="20"/>
              </w:rPr>
            </w:pPr>
            <w:r w:rsidRPr="001544BB">
              <w:rPr>
                <w:sz w:val="20"/>
                <w:szCs w:val="20"/>
              </w:rPr>
              <w:t xml:space="preserve">                23.468,94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lastRenderedPageBreak/>
              <w:t>26.</w:t>
            </w:r>
          </w:p>
        </w:tc>
        <w:tc>
          <w:tcPr>
            <w:tcW w:type="dxa" w:w="6360"/>
          </w:tcPr>
          <w:p w:rsidRDefault="000254EB" w:rsidP="00604562" w:rsidR="000254EB" w:rsidRPr="001544BB">
            <w:pPr>
              <w:rPr>
                <w:sz w:val="20"/>
                <w:szCs w:val="20"/>
              </w:rPr>
            </w:pPr>
            <w:r w:rsidRPr="001544BB">
              <w:rPr>
                <w:sz w:val="20"/>
                <w:szCs w:val="20"/>
              </w:rPr>
              <w:t>ROGAN- GORUP VERA, OIB:51822565370, Narodnih heroja 78, Poznanovec</w:t>
            </w:r>
          </w:p>
        </w:tc>
        <w:tc>
          <w:tcPr>
            <w:tcW w:type="dxa" w:w="2160"/>
          </w:tcPr>
          <w:p w:rsidRDefault="000254EB" w:rsidP="00604562" w:rsidR="000254EB" w:rsidRPr="001544BB">
            <w:pPr>
              <w:jc w:val="right"/>
              <w:rPr>
                <w:sz w:val="20"/>
                <w:szCs w:val="20"/>
              </w:rPr>
            </w:pPr>
            <w:r w:rsidRPr="001544BB">
              <w:rPr>
                <w:sz w:val="20"/>
                <w:szCs w:val="20"/>
              </w:rPr>
              <w:t xml:space="preserve">                62.699,66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27.</w:t>
            </w:r>
          </w:p>
        </w:tc>
        <w:tc>
          <w:tcPr>
            <w:tcW w:type="dxa" w:w="6360"/>
          </w:tcPr>
          <w:p w:rsidRDefault="000254EB" w:rsidP="00604562" w:rsidR="000254EB" w:rsidRPr="001544BB">
            <w:pPr>
              <w:rPr>
                <w:sz w:val="20"/>
                <w:szCs w:val="20"/>
              </w:rPr>
            </w:pPr>
            <w:r w:rsidRPr="001544BB">
              <w:rPr>
                <w:sz w:val="20"/>
                <w:szCs w:val="20"/>
              </w:rPr>
              <w:t>SEDAK ALOJZ, OIB:8921527194, Mače 60 B, Mače</w:t>
            </w:r>
          </w:p>
        </w:tc>
        <w:tc>
          <w:tcPr>
            <w:tcW w:type="dxa" w:w="2160"/>
          </w:tcPr>
          <w:p w:rsidRDefault="000254EB" w:rsidP="00604562" w:rsidR="000254EB" w:rsidRPr="001544BB">
            <w:pPr>
              <w:jc w:val="right"/>
              <w:rPr>
                <w:sz w:val="20"/>
                <w:szCs w:val="20"/>
              </w:rPr>
            </w:pPr>
            <w:r w:rsidRPr="001544BB">
              <w:rPr>
                <w:sz w:val="20"/>
                <w:szCs w:val="20"/>
              </w:rPr>
              <w:t xml:space="preserve">                44.607,55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28.</w:t>
            </w:r>
          </w:p>
        </w:tc>
        <w:tc>
          <w:tcPr>
            <w:tcW w:type="dxa" w:w="6360"/>
          </w:tcPr>
          <w:p w:rsidRDefault="000254EB" w:rsidP="00604562" w:rsidR="000254EB" w:rsidRPr="001544BB">
            <w:pPr>
              <w:rPr>
                <w:sz w:val="20"/>
                <w:szCs w:val="20"/>
              </w:rPr>
            </w:pPr>
            <w:r w:rsidRPr="001544BB">
              <w:rPr>
                <w:sz w:val="20"/>
                <w:szCs w:val="20"/>
              </w:rPr>
              <w:t>SEDAK VESNA, OIB:15684090504, Braće Sajko 12a, Poznanovec</w:t>
            </w:r>
          </w:p>
        </w:tc>
        <w:tc>
          <w:tcPr>
            <w:tcW w:type="dxa" w:w="2160"/>
          </w:tcPr>
          <w:p w:rsidRDefault="000254EB" w:rsidP="00604562" w:rsidR="000254EB" w:rsidRPr="001544BB">
            <w:pPr>
              <w:jc w:val="right"/>
              <w:rPr>
                <w:sz w:val="20"/>
                <w:szCs w:val="20"/>
              </w:rPr>
            </w:pPr>
            <w:r w:rsidRPr="001544BB">
              <w:rPr>
                <w:sz w:val="20"/>
                <w:szCs w:val="20"/>
              </w:rPr>
              <w:t xml:space="preserve">65.032,35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29.</w:t>
            </w:r>
          </w:p>
        </w:tc>
        <w:tc>
          <w:tcPr>
            <w:tcW w:type="dxa" w:w="6360"/>
          </w:tcPr>
          <w:p w:rsidRDefault="000254EB" w:rsidP="00604562" w:rsidR="000254EB" w:rsidRPr="001544BB">
            <w:pPr>
              <w:rPr>
                <w:sz w:val="20"/>
                <w:szCs w:val="20"/>
              </w:rPr>
            </w:pPr>
            <w:r w:rsidRPr="001544BB">
              <w:rPr>
                <w:sz w:val="20"/>
                <w:szCs w:val="20"/>
              </w:rPr>
              <w:t>TEPEŠ MELITA, OIB:69396176819, Trgovišće 10, Hršćina</w:t>
            </w:r>
          </w:p>
        </w:tc>
        <w:tc>
          <w:tcPr>
            <w:tcW w:type="dxa" w:w="2160"/>
          </w:tcPr>
          <w:p w:rsidRDefault="000254EB" w:rsidP="00604562" w:rsidR="000254EB" w:rsidRPr="001544BB">
            <w:pPr>
              <w:jc w:val="right"/>
              <w:rPr>
                <w:sz w:val="20"/>
                <w:szCs w:val="20"/>
              </w:rPr>
            </w:pPr>
            <w:r w:rsidRPr="001544BB">
              <w:rPr>
                <w:sz w:val="20"/>
                <w:szCs w:val="20"/>
              </w:rPr>
              <w:t xml:space="preserve">          112.818,69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30.</w:t>
            </w:r>
          </w:p>
        </w:tc>
        <w:tc>
          <w:tcPr>
            <w:tcW w:type="dxa" w:w="6360"/>
          </w:tcPr>
          <w:p w:rsidRDefault="000254EB" w:rsidP="00604562" w:rsidR="000254EB" w:rsidRPr="001544BB">
            <w:pPr>
              <w:rPr>
                <w:sz w:val="20"/>
                <w:szCs w:val="20"/>
              </w:rPr>
            </w:pPr>
            <w:r w:rsidRPr="001544BB">
              <w:rPr>
                <w:sz w:val="20"/>
                <w:szCs w:val="20"/>
              </w:rPr>
              <w:t>30. TUDJA ZDRAVKO, OIB:50440514833, Zelengajska ulica 4, Poznanovec</w:t>
            </w:r>
          </w:p>
        </w:tc>
        <w:tc>
          <w:tcPr>
            <w:tcW w:type="dxa" w:w="2160"/>
          </w:tcPr>
          <w:p w:rsidRDefault="000254EB" w:rsidP="00604562" w:rsidR="000254EB" w:rsidRPr="001544BB">
            <w:pPr>
              <w:jc w:val="right"/>
              <w:rPr>
                <w:sz w:val="20"/>
                <w:szCs w:val="20"/>
              </w:rPr>
            </w:pPr>
            <w:r w:rsidRPr="001544BB">
              <w:rPr>
                <w:sz w:val="20"/>
                <w:szCs w:val="20"/>
              </w:rPr>
              <w:t xml:space="preserve">            87.232,74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31.</w:t>
            </w:r>
          </w:p>
        </w:tc>
        <w:tc>
          <w:tcPr>
            <w:tcW w:type="dxa" w:w="6360"/>
          </w:tcPr>
          <w:p w:rsidRDefault="000254EB" w:rsidP="00604562" w:rsidR="000254EB" w:rsidRPr="001544BB">
            <w:pPr>
              <w:rPr>
                <w:sz w:val="20"/>
                <w:szCs w:val="20"/>
              </w:rPr>
            </w:pPr>
            <w:r w:rsidRPr="001544BB">
              <w:rPr>
                <w:sz w:val="20"/>
                <w:szCs w:val="20"/>
              </w:rPr>
              <w:t>TUĐA DRAGICA, OIB:57657614949, Zelengajska ulica 4, Poznanovec</w:t>
            </w:r>
          </w:p>
        </w:tc>
        <w:tc>
          <w:tcPr>
            <w:tcW w:type="dxa" w:w="2160"/>
          </w:tcPr>
          <w:p w:rsidRDefault="000254EB" w:rsidP="00604562" w:rsidR="000254EB" w:rsidRPr="001544BB">
            <w:pPr>
              <w:jc w:val="right"/>
              <w:rPr>
                <w:sz w:val="20"/>
                <w:szCs w:val="20"/>
              </w:rPr>
            </w:pPr>
            <w:r w:rsidRPr="001544BB">
              <w:rPr>
                <w:sz w:val="20"/>
                <w:szCs w:val="20"/>
              </w:rPr>
              <w:t xml:space="preserve">                     61.217,17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32.</w:t>
            </w:r>
          </w:p>
        </w:tc>
        <w:tc>
          <w:tcPr>
            <w:tcW w:type="dxa" w:w="6360"/>
          </w:tcPr>
          <w:p w:rsidRDefault="000254EB" w:rsidP="00604562" w:rsidR="000254EB" w:rsidRPr="001544BB">
            <w:pPr>
              <w:rPr>
                <w:sz w:val="20"/>
                <w:szCs w:val="20"/>
              </w:rPr>
            </w:pPr>
            <w:r w:rsidRPr="001544BB">
              <w:rPr>
                <w:sz w:val="20"/>
                <w:szCs w:val="20"/>
              </w:rPr>
              <w:t>TUŠKAN DARKO, OIB:39667929485,Mali Bukovec 18 A, Mače</w:t>
            </w:r>
          </w:p>
        </w:tc>
        <w:tc>
          <w:tcPr>
            <w:tcW w:type="dxa" w:w="2160"/>
          </w:tcPr>
          <w:p w:rsidRDefault="000254EB" w:rsidP="00604562" w:rsidR="000254EB" w:rsidRPr="001544BB">
            <w:pPr>
              <w:jc w:val="right"/>
              <w:rPr>
                <w:sz w:val="20"/>
                <w:szCs w:val="20"/>
              </w:rPr>
            </w:pPr>
            <w:r w:rsidRPr="001544BB">
              <w:rPr>
                <w:sz w:val="20"/>
                <w:szCs w:val="20"/>
              </w:rPr>
              <w:t xml:space="preserve">          42.333,46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33.</w:t>
            </w:r>
          </w:p>
        </w:tc>
        <w:tc>
          <w:tcPr>
            <w:tcW w:type="dxa" w:w="6360"/>
          </w:tcPr>
          <w:p w:rsidRDefault="000254EB" w:rsidP="00604562" w:rsidR="000254EB" w:rsidRPr="001544BB">
            <w:pPr>
              <w:rPr>
                <w:sz w:val="20"/>
                <w:szCs w:val="20"/>
              </w:rPr>
            </w:pPr>
            <w:r w:rsidRPr="001544BB">
              <w:rPr>
                <w:sz w:val="20"/>
                <w:szCs w:val="20"/>
              </w:rPr>
              <w:t>VUJAKOVIĆ STANKO, OIB:01767420869, Mali Bukovec 5B, Mače</w:t>
            </w:r>
          </w:p>
        </w:tc>
        <w:tc>
          <w:tcPr>
            <w:tcW w:type="dxa" w:w="2160"/>
          </w:tcPr>
          <w:p w:rsidRDefault="000254EB" w:rsidP="00604562" w:rsidR="000254EB" w:rsidRPr="001544BB">
            <w:pPr>
              <w:jc w:val="right"/>
              <w:rPr>
                <w:sz w:val="20"/>
                <w:szCs w:val="20"/>
              </w:rPr>
            </w:pPr>
            <w:r w:rsidRPr="001544BB">
              <w:rPr>
                <w:sz w:val="20"/>
                <w:szCs w:val="20"/>
              </w:rPr>
              <w:t xml:space="preserve">                         40.355,39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34.</w:t>
            </w:r>
          </w:p>
        </w:tc>
        <w:tc>
          <w:tcPr>
            <w:tcW w:type="dxa" w:w="6360"/>
          </w:tcPr>
          <w:p w:rsidRDefault="000254EB" w:rsidP="00604562" w:rsidR="000254EB" w:rsidRPr="001544BB">
            <w:pPr>
              <w:rPr>
                <w:sz w:val="20"/>
                <w:szCs w:val="20"/>
              </w:rPr>
            </w:pPr>
            <w:r w:rsidRPr="001544BB">
              <w:rPr>
                <w:sz w:val="20"/>
                <w:szCs w:val="20"/>
              </w:rPr>
              <w:t xml:space="preserve">GROŠ STJEPAN OIB:07427141483, Narodnih heroja 76, Poznanovec                </w:t>
            </w:r>
          </w:p>
        </w:tc>
        <w:tc>
          <w:tcPr>
            <w:tcW w:type="dxa" w:w="2160"/>
          </w:tcPr>
          <w:p w:rsidRDefault="000254EB" w:rsidP="00604562" w:rsidR="000254EB" w:rsidRPr="001544BB">
            <w:pPr>
              <w:jc w:val="right"/>
              <w:rPr>
                <w:sz w:val="20"/>
                <w:szCs w:val="20"/>
              </w:rPr>
            </w:pPr>
            <w:r w:rsidRPr="001544BB">
              <w:rPr>
                <w:sz w:val="20"/>
                <w:szCs w:val="20"/>
              </w:rPr>
              <w:t xml:space="preserve">           5.000,00    </w:t>
            </w:r>
          </w:p>
        </w:tc>
      </w:tr>
      <w:tr w:rsidTr="00604562" w:rsidR="000254EB" w:rsidRPr="001544BB">
        <w:tc>
          <w:tcPr>
            <w:tcW w:type="dxa" w:w="720"/>
          </w:tcPr>
          <w:p w:rsidRDefault="000254EB" w:rsidP="00604562" w:rsidR="000254EB" w:rsidRPr="001544BB">
            <w:pPr>
              <w:jc w:val="both"/>
              <w:rPr>
                <w:sz w:val="20"/>
                <w:szCs w:val="20"/>
              </w:rPr>
            </w:pPr>
            <w:r w:rsidRPr="001544BB">
              <w:rPr>
                <w:sz w:val="20"/>
                <w:szCs w:val="20"/>
              </w:rPr>
              <w:t>35.</w:t>
            </w:r>
          </w:p>
        </w:tc>
        <w:tc>
          <w:tcPr>
            <w:tcW w:type="dxa" w:w="6360"/>
          </w:tcPr>
          <w:p w:rsidRDefault="000254EB" w:rsidP="00604562" w:rsidR="000254EB" w:rsidRPr="001544BB">
            <w:pPr>
              <w:rPr>
                <w:sz w:val="20"/>
                <w:szCs w:val="20"/>
              </w:rPr>
            </w:pPr>
            <w:r w:rsidRPr="001544BB">
              <w:rPr>
                <w:sz w:val="20"/>
                <w:szCs w:val="20"/>
              </w:rPr>
              <w:t xml:space="preserve">BENČIĆ DANICA, OIB:39771577202Zagorske brigade 27, Poznanovec        </w:t>
            </w:r>
          </w:p>
        </w:tc>
        <w:tc>
          <w:tcPr>
            <w:tcW w:type="dxa" w:w="2160"/>
          </w:tcPr>
          <w:p w:rsidRDefault="000254EB" w:rsidP="00604562" w:rsidR="000254EB" w:rsidRPr="001544BB">
            <w:pPr>
              <w:jc w:val="right"/>
              <w:rPr>
                <w:sz w:val="20"/>
                <w:szCs w:val="20"/>
              </w:rPr>
            </w:pPr>
            <w:r w:rsidRPr="001544BB">
              <w:rPr>
                <w:sz w:val="20"/>
                <w:szCs w:val="20"/>
              </w:rPr>
              <w:t xml:space="preserve">                  5.000,00    </w:t>
            </w:r>
          </w:p>
        </w:tc>
      </w:tr>
    </w:tbl>
    <w:p w:rsidRDefault="000254EB" w:rsidP="000254EB" w:rsidR="000254EB">
      <w:pPr>
        <w:jc w:val="both"/>
        <w:rPr>
          <w:sz w:val="22"/>
          <w:szCs w:val="22"/>
        </w:rPr>
      </w:pPr>
    </w:p>
    <w:p w:rsidRDefault="000254EB" w:rsidP="000254EB" w:rsidR="000254EB"/>
    <w:p w:rsidRDefault="000254EB" w:rsidP="000254EB" w:rsidR="000254EB">
      <w:pPr>
        <w:ind w:left="360"/>
        <w:jc w:val="center"/>
        <w:rPr>
          <w:bCs/>
          <w:sz w:val="22"/>
          <w:szCs w:val="22"/>
          <w:u w:val="single"/>
        </w:rPr>
      </w:pPr>
      <w:r w:rsidRPr="006926A2">
        <w:rPr>
          <w:bCs/>
          <w:sz w:val="22"/>
          <w:szCs w:val="22"/>
          <w:u w:val="single"/>
        </w:rPr>
        <w:t>2. viši isplatni red</w:t>
      </w:r>
    </w:p>
    <w:p w:rsidRDefault="000254EB" w:rsidP="000254EB" w:rsidR="000254EB">
      <w:pPr>
        <w:ind w:left="360"/>
        <w:jc w:val="center"/>
        <w:rPr>
          <w:bCs/>
          <w:sz w:val="22"/>
          <w:szCs w:val="22"/>
          <w:u w:val="single"/>
        </w:rPr>
      </w:pPr>
    </w:p>
    <w:p w:rsidRDefault="000254EB" w:rsidP="000254EB" w:rsidR="000254EB" w:rsidRPr="006926A2">
      <w:pPr>
        <w:ind w:left="360"/>
        <w:jc w:val="center"/>
        <w:rPr>
          <w:bCs/>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604562" w:rsidR="000254EB" w:rsidRPr="006926A2">
        <w:tc>
          <w:tcPr>
            <w:tcW w:type="dxa" w:w="720"/>
          </w:tcPr>
          <w:p w:rsidRDefault="000254EB" w:rsidP="00604562" w:rsidR="000254EB" w:rsidRPr="006926A2">
            <w:pPr>
              <w:jc w:val="both"/>
              <w:rPr>
                <w:bCs/>
                <w:sz w:val="22"/>
                <w:szCs w:val="22"/>
              </w:rPr>
            </w:pPr>
            <w:r w:rsidRPr="006926A2">
              <w:rPr>
                <w:bCs/>
                <w:sz w:val="22"/>
                <w:szCs w:val="22"/>
              </w:rPr>
              <w:t>red.</w:t>
            </w:r>
          </w:p>
          <w:p w:rsidRDefault="000254EB" w:rsidP="00604562" w:rsidR="000254EB" w:rsidRPr="006926A2">
            <w:pPr>
              <w:jc w:val="both"/>
              <w:rPr>
                <w:bCs/>
                <w:sz w:val="22"/>
                <w:szCs w:val="22"/>
              </w:rPr>
            </w:pPr>
            <w:r w:rsidRPr="006926A2">
              <w:rPr>
                <w:bCs/>
                <w:sz w:val="22"/>
                <w:szCs w:val="22"/>
              </w:rPr>
              <w:t>br.</w:t>
            </w:r>
          </w:p>
        </w:tc>
        <w:tc>
          <w:tcPr>
            <w:tcW w:type="dxa" w:w="6360"/>
          </w:tcPr>
          <w:p w:rsidRDefault="000254EB" w:rsidP="00604562" w:rsidR="000254EB" w:rsidRPr="006926A2">
            <w:pPr>
              <w:jc w:val="center"/>
              <w:rPr>
                <w:bCs/>
                <w:sz w:val="22"/>
                <w:szCs w:val="22"/>
              </w:rPr>
            </w:pPr>
            <w:r w:rsidRPr="006926A2">
              <w:rPr>
                <w:bCs/>
                <w:sz w:val="22"/>
                <w:szCs w:val="22"/>
              </w:rPr>
              <w:t>vjerovnik</w:t>
            </w:r>
          </w:p>
          <w:p w:rsidRDefault="000254EB" w:rsidP="00604562" w:rsidR="000254EB" w:rsidRPr="006926A2">
            <w:pPr>
              <w:jc w:val="both"/>
              <w:rPr>
                <w:bCs/>
                <w:sz w:val="22"/>
                <w:szCs w:val="22"/>
              </w:rPr>
            </w:pPr>
          </w:p>
        </w:tc>
        <w:tc>
          <w:tcPr>
            <w:tcW w:type="dxa" w:w="2160"/>
          </w:tcPr>
          <w:p w:rsidRDefault="000254EB" w:rsidP="00604562" w:rsidR="000254EB" w:rsidRPr="006926A2">
            <w:pPr>
              <w:jc w:val="right"/>
              <w:rPr>
                <w:bCs/>
                <w:sz w:val="22"/>
                <w:szCs w:val="22"/>
              </w:rPr>
            </w:pPr>
            <w:r w:rsidRPr="006926A2">
              <w:rPr>
                <w:bCs/>
                <w:sz w:val="22"/>
                <w:szCs w:val="22"/>
              </w:rPr>
              <w:t>iznos kn</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w:t>
            </w:r>
          </w:p>
        </w:tc>
        <w:tc>
          <w:tcPr>
            <w:tcW w:type="dxa" w:w="6360"/>
          </w:tcPr>
          <w:p w:rsidRDefault="000254EB" w:rsidP="00604562" w:rsidR="000254EB" w:rsidRPr="00EC108D">
            <w:pPr>
              <w:rPr>
                <w:sz w:val="22"/>
                <w:szCs w:val="22"/>
              </w:rPr>
            </w:pPr>
            <w:r w:rsidRPr="00EC108D">
              <w:rPr>
                <w:sz w:val="22"/>
                <w:szCs w:val="22"/>
              </w:rPr>
              <w:t>KEMIS-TERMOCLEAN d.o.o. OIB:47719259482, Zagreb, Slavonska avenija 26/4</w:t>
            </w:r>
          </w:p>
        </w:tc>
        <w:tc>
          <w:tcPr>
            <w:tcW w:type="dxa" w:w="2160"/>
          </w:tcPr>
          <w:p w:rsidRDefault="000254EB" w:rsidP="00604562" w:rsidR="000254EB" w:rsidRPr="00EC108D">
            <w:pPr>
              <w:jc w:val="right"/>
              <w:rPr>
                <w:sz w:val="22"/>
                <w:szCs w:val="22"/>
              </w:rPr>
            </w:pPr>
            <w:r w:rsidRPr="00EC108D">
              <w:rPr>
                <w:sz w:val="22"/>
                <w:szCs w:val="22"/>
              </w:rPr>
              <w:t>4.893,75</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2.</w:t>
            </w:r>
          </w:p>
        </w:tc>
        <w:tc>
          <w:tcPr>
            <w:tcW w:type="dxa" w:w="6360"/>
          </w:tcPr>
          <w:p w:rsidRDefault="000254EB" w:rsidP="00604562" w:rsidR="000254EB" w:rsidRPr="00EC108D">
            <w:pPr>
              <w:rPr>
                <w:sz w:val="22"/>
                <w:szCs w:val="22"/>
              </w:rPr>
            </w:pPr>
            <w:r w:rsidRPr="00EC108D">
              <w:rPr>
                <w:sz w:val="22"/>
                <w:szCs w:val="22"/>
              </w:rPr>
              <w:t>PRIVREDNA BANKA ZAGREB d.d. OIB:02535697732, Zagreb, Radnička cesta 44</w:t>
            </w:r>
          </w:p>
        </w:tc>
        <w:tc>
          <w:tcPr>
            <w:tcW w:type="dxa" w:w="2160"/>
          </w:tcPr>
          <w:p w:rsidRDefault="000254EB" w:rsidP="00604562" w:rsidR="000254EB" w:rsidRPr="00EC108D">
            <w:pPr>
              <w:jc w:val="right"/>
              <w:rPr>
                <w:sz w:val="22"/>
                <w:szCs w:val="22"/>
              </w:rPr>
            </w:pPr>
            <w:r w:rsidRPr="00EC108D">
              <w:rPr>
                <w:sz w:val="22"/>
                <w:szCs w:val="22"/>
              </w:rPr>
              <w:t>70.860,92</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3.</w:t>
            </w:r>
          </w:p>
        </w:tc>
        <w:tc>
          <w:tcPr>
            <w:tcW w:type="dxa" w:w="6360"/>
          </w:tcPr>
          <w:p w:rsidRDefault="000254EB" w:rsidP="00604562" w:rsidR="000254EB" w:rsidRPr="00EC108D">
            <w:pPr>
              <w:rPr>
                <w:sz w:val="22"/>
                <w:szCs w:val="22"/>
              </w:rPr>
            </w:pPr>
            <w:r w:rsidRPr="00EC108D">
              <w:rPr>
                <w:sz w:val="22"/>
                <w:szCs w:val="22"/>
              </w:rPr>
              <w:t>ECI d.o.o. OIB:60256543965Zagreb, Radnička cesta 228</w:t>
            </w:r>
          </w:p>
        </w:tc>
        <w:tc>
          <w:tcPr>
            <w:tcW w:type="dxa" w:w="2160"/>
          </w:tcPr>
          <w:p w:rsidRDefault="000254EB" w:rsidP="00604562" w:rsidR="000254EB" w:rsidRPr="00EC108D">
            <w:pPr>
              <w:jc w:val="right"/>
              <w:rPr>
                <w:sz w:val="22"/>
                <w:szCs w:val="22"/>
              </w:rPr>
            </w:pPr>
            <w:r w:rsidRPr="00EC108D">
              <w:rPr>
                <w:sz w:val="22"/>
                <w:szCs w:val="22"/>
              </w:rPr>
              <w:t>4.708,75</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4.</w:t>
            </w:r>
          </w:p>
        </w:tc>
        <w:tc>
          <w:tcPr>
            <w:tcW w:type="dxa" w:w="6360"/>
          </w:tcPr>
          <w:p w:rsidRDefault="000254EB" w:rsidP="00604562" w:rsidR="000254EB" w:rsidRPr="00EC108D">
            <w:pPr>
              <w:rPr>
                <w:sz w:val="22"/>
                <w:szCs w:val="22"/>
              </w:rPr>
            </w:pPr>
            <w:r w:rsidRPr="00EC108D">
              <w:rPr>
                <w:sz w:val="22"/>
                <w:szCs w:val="22"/>
              </w:rPr>
              <w:t>TRGOCENTAR d.o.o. OIB:84210581427,Zabok, 103. brigade 8</w:t>
            </w:r>
          </w:p>
        </w:tc>
        <w:tc>
          <w:tcPr>
            <w:tcW w:type="dxa" w:w="2160"/>
          </w:tcPr>
          <w:p w:rsidRDefault="000254EB" w:rsidP="00604562" w:rsidR="000254EB" w:rsidRPr="00EC108D">
            <w:pPr>
              <w:jc w:val="right"/>
              <w:rPr>
                <w:sz w:val="22"/>
                <w:szCs w:val="22"/>
              </w:rPr>
            </w:pPr>
            <w:r w:rsidRPr="00EC108D">
              <w:rPr>
                <w:sz w:val="22"/>
                <w:szCs w:val="22"/>
              </w:rPr>
              <w:t>1.287,51</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5.</w:t>
            </w:r>
          </w:p>
        </w:tc>
        <w:tc>
          <w:tcPr>
            <w:tcW w:type="dxa" w:w="6360"/>
          </w:tcPr>
          <w:p w:rsidRDefault="000254EB" w:rsidP="00604562" w:rsidR="000254EB" w:rsidRPr="00EC108D">
            <w:pPr>
              <w:rPr>
                <w:sz w:val="22"/>
                <w:szCs w:val="22"/>
              </w:rPr>
            </w:pPr>
            <w:r w:rsidRPr="00EC108D">
              <w:rPr>
                <w:sz w:val="22"/>
                <w:szCs w:val="22"/>
              </w:rPr>
              <w:t>HEP ELEKTRA d.o.o. OIB: 43965974818,Zagreb, Ul. grada Vukovara 37</w:t>
            </w:r>
          </w:p>
        </w:tc>
        <w:tc>
          <w:tcPr>
            <w:tcW w:type="dxa" w:w="2160"/>
          </w:tcPr>
          <w:p w:rsidRDefault="000254EB" w:rsidP="00604562" w:rsidR="000254EB" w:rsidRPr="00EC108D">
            <w:pPr>
              <w:jc w:val="right"/>
              <w:rPr>
                <w:sz w:val="22"/>
                <w:szCs w:val="22"/>
              </w:rPr>
            </w:pPr>
            <w:r w:rsidRPr="00EC108D">
              <w:rPr>
                <w:sz w:val="22"/>
                <w:szCs w:val="22"/>
              </w:rPr>
              <w:t>101.716,92</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6.</w:t>
            </w:r>
          </w:p>
        </w:tc>
        <w:tc>
          <w:tcPr>
            <w:tcW w:type="dxa" w:w="6360"/>
          </w:tcPr>
          <w:p w:rsidRDefault="000254EB" w:rsidP="00604562" w:rsidR="000254EB" w:rsidRPr="00EC108D">
            <w:pPr>
              <w:rPr>
                <w:sz w:val="22"/>
                <w:szCs w:val="22"/>
              </w:rPr>
            </w:pPr>
            <w:r w:rsidRPr="00EC108D">
              <w:rPr>
                <w:sz w:val="22"/>
                <w:szCs w:val="22"/>
              </w:rPr>
              <w:t>ZAGORSKI METALAC d.o.o. OIB: 67774118826,Zabok, Celine 2</w:t>
            </w:r>
          </w:p>
        </w:tc>
        <w:tc>
          <w:tcPr>
            <w:tcW w:type="dxa" w:w="2160"/>
          </w:tcPr>
          <w:p w:rsidRDefault="000254EB" w:rsidP="00604562" w:rsidR="000254EB" w:rsidRPr="00EC108D">
            <w:pPr>
              <w:jc w:val="right"/>
              <w:rPr>
                <w:sz w:val="22"/>
                <w:szCs w:val="22"/>
              </w:rPr>
            </w:pPr>
            <w:r w:rsidRPr="00EC108D">
              <w:rPr>
                <w:sz w:val="22"/>
                <w:szCs w:val="22"/>
              </w:rPr>
              <w:t>360.471,54</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7.</w:t>
            </w:r>
          </w:p>
        </w:tc>
        <w:tc>
          <w:tcPr>
            <w:tcW w:type="dxa" w:w="6360"/>
          </w:tcPr>
          <w:p w:rsidRDefault="000254EB" w:rsidP="00604562" w:rsidR="000254EB" w:rsidRPr="00EC108D">
            <w:pPr>
              <w:rPr>
                <w:sz w:val="22"/>
                <w:szCs w:val="22"/>
              </w:rPr>
            </w:pPr>
            <w:r w:rsidRPr="00EC108D">
              <w:rPr>
                <w:sz w:val="22"/>
                <w:szCs w:val="22"/>
              </w:rPr>
              <w:t>HRVATSKE VODE, OIB: 28921383001.Zagreb, Ul. grada Vukovara 220</w:t>
            </w:r>
          </w:p>
        </w:tc>
        <w:tc>
          <w:tcPr>
            <w:tcW w:type="dxa" w:w="2160"/>
          </w:tcPr>
          <w:p w:rsidRDefault="000254EB" w:rsidP="00604562" w:rsidR="000254EB" w:rsidRPr="00EC108D">
            <w:pPr>
              <w:jc w:val="right"/>
              <w:rPr>
                <w:sz w:val="22"/>
                <w:szCs w:val="22"/>
              </w:rPr>
            </w:pPr>
            <w:r w:rsidRPr="00EC108D">
              <w:rPr>
                <w:sz w:val="22"/>
                <w:szCs w:val="22"/>
              </w:rPr>
              <w:t xml:space="preserve">       6.821,91</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8.</w:t>
            </w:r>
          </w:p>
        </w:tc>
        <w:tc>
          <w:tcPr>
            <w:tcW w:type="dxa" w:w="6360"/>
          </w:tcPr>
          <w:p w:rsidRDefault="000254EB" w:rsidP="00604562" w:rsidR="000254EB" w:rsidRPr="00EC108D">
            <w:pPr>
              <w:rPr>
                <w:sz w:val="22"/>
                <w:szCs w:val="22"/>
              </w:rPr>
            </w:pPr>
            <w:r w:rsidRPr="00EC108D">
              <w:rPr>
                <w:sz w:val="22"/>
                <w:szCs w:val="22"/>
              </w:rPr>
              <w:t>VETERINARSKA STANICA ZLATAR BISTRICA d.o.o. OIB: 55377057545, Konjščina, Bistrička cesta 2</w:t>
            </w:r>
          </w:p>
        </w:tc>
        <w:tc>
          <w:tcPr>
            <w:tcW w:type="dxa" w:w="2160"/>
          </w:tcPr>
          <w:p w:rsidRDefault="000254EB" w:rsidP="00604562" w:rsidR="000254EB" w:rsidRPr="00EC108D">
            <w:pPr>
              <w:jc w:val="right"/>
              <w:rPr>
                <w:sz w:val="22"/>
                <w:szCs w:val="22"/>
              </w:rPr>
            </w:pPr>
            <w:r w:rsidRPr="00EC108D">
              <w:rPr>
                <w:sz w:val="22"/>
                <w:szCs w:val="22"/>
              </w:rPr>
              <w:t xml:space="preserve">     2.650,00</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9.</w:t>
            </w:r>
          </w:p>
        </w:tc>
        <w:tc>
          <w:tcPr>
            <w:tcW w:type="dxa" w:w="6360"/>
          </w:tcPr>
          <w:p w:rsidRDefault="000254EB" w:rsidP="00604562" w:rsidR="000254EB" w:rsidRPr="00EC108D">
            <w:pPr>
              <w:rPr>
                <w:sz w:val="22"/>
                <w:szCs w:val="22"/>
              </w:rPr>
            </w:pPr>
            <w:r w:rsidRPr="00EC108D">
              <w:rPr>
                <w:sz w:val="22"/>
                <w:szCs w:val="22"/>
              </w:rPr>
              <w:t>KOMUNALNO-ZABOK d.o.o. OIB: 31174430130,Zabok, Zivtov trg 3</w:t>
            </w:r>
          </w:p>
        </w:tc>
        <w:tc>
          <w:tcPr>
            <w:tcW w:type="dxa" w:w="2160"/>
          </w:tcPr>
          <w:p w:rsidRDefault="000254EB" w:rsidP="00604562" w:rsidR="000254EB" w:rsidRPr="00EC108D">
            <w:pPr>
              <w:jc w:val="right"/>
              <w:rPr>
                <w:sz w:val="22"/>
                <w:szCs w:val="22"/>
              </w:rPr>
            </w:pPr>
            <w:r w:rsidRPr="00EC108D">
              <w:rPr>
                <w:sz w:val="22"/>
                <w:szCs w:val="22"/>
              </w:rPr>
              <w:t>19.695,66</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10.</w:t>
            </w:r>
          </w:p>
        </w:tc>
        <w:tc>
          <w:tcPr>
            <w:tcW w:type="dxa" w:w="6360"/>
          </w:tcPr>
          <w:p w:rsidRDefault="000254EB" w:rsidP="00604562" w:rsidR="000254EB" w:rsidRPr="00EC108D">
            <w:pPr>
              <w:rPr>
                <w:sz w:val="22"/>
                <w:szCs w:val="22"/>
              </w:rPr>
            </w:pPr>
            <w:r w:rsidRPr="00EC108D">
              <w:rPr>
                <w:sz w:val="22"/>
                <w:szCs w:val="22"/>
              </w:rPr>
              <w:t xml:space="preserve"> REKO d.o.o. OIB:62387986338, Zagreb, Hrušćica, Dumovečka  27</w:t>
            </w:r>
          </w:p>
        </w:tc>
        <w:tc>
          <w:tcPr>
            <w:tcW w:type="dxa" w:w="2160"/>
          </w:tcPr>
          <w:p w:rsidRDefault="000254EB" w:rsidP="00604562" w:rsidR="000254EB" w:rsidRPr="00EC108D">
            <w:pPr>
              <w:jc w:val="right"/>
              <w:rPr>
                <w:sz w:val="22"/>
                <w:szCs w:val="22"/>
              </w:rPr>
            </w:pPr>
            <w:r w:rsidRPr="00EC108D">
              <w:rPr>
                <w:sz w:val="22"/>
                <w:szCs w:val="22"/>
              </w:rPr>
              <w:t>48.491,92</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11.</w:t>
            </w:r>
          </w:p>
        </w:tc>
        <w:tc>
          <w:tcPr>
            <w:tcW w:type="dxa" w:w="6360"/>
          </w:tcPr>
          <w:p w:rsidRDefault="000254EB" w:rsidP="00604562" w:rsidR="000254EB" w:rsidRPr="00EC108D">
            <w:pPr>
              <w:rPr>
                <w:sz w:val="22"/>
                <w:szCs w:val="22"/>
              </w:rPr>
            </w:pPr>
            <w:r w:rsidRPr="00EC108D">
              <w:rPr>
                <w:sz w:val="22"/>
                <w:szCs w:val="22"/>
              </w:rPr>
              <w:t xml:space="preserve"> FINANCIJSKA AGENCIJA, OIB:85821130368,Zagreb, Ul. grada Vukovara 70</w:t>
            </w:r>
          </w:p>
        </w:tc>
        <w:tc>
          <w:tcPr>
            <w:tcW w:type="dxa" w:w="2160"/>
          </w:tcPr>
          <w:p w:rsidRDefault="000254EB" w:rsidP="00604562" w:rsidR="000254EB" w:rsidRPr="00EC108D">
            <w:pPr>
              <w:jc w:val="right"/>
              <w:rPr>
                <w:sz w:val="22"/>
                <w:szCs w:val="22"/>
              </w:rPr>
            </w:pPr>
            <w:r w:rsidRPr="00EC108D">
              <w:rPr>
                <w:sz w:val="22"/>
                <w:szCs w:val="22"/>
              </w:rPr>
              <w:t xml:space="preserve">    5.010,85</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12.</w:t>
            </w:r>
          </w:p>
        </w:tc>
        <w:tc>
          <w:tcPr>
            <w:tcW w:type="dxa" w:w="6360"/>
          </w:tcPr>
          <w:p w:rsidRDefault="000254EB" w:rsidP="00604562" w:rsidR="000254EB" w:rsidRPr="00EC108D">
            <w:pPr>
              <w:rPr>
                <w:sz w:val="22"/>
                <w:szCs w:val="22"/>
              </w:rPr>
            </w:pPr>
            <w:r w:rsidRPr="00EC108D">
              <w:rPr>
                <w:sz w:val="22"/>
                <w:szCs w:val="22"/>
              </w:rPr>
              <w:t>INA-INDUSTRIJA NAFTE d.d. OIB:27759560625 Zagreb, Zagreb, Av. V. Holjevca 10</w:t>
            </w:r>
          </w:p>
        </w:tc>
        <w:tc>
          <w:tcPr>
            <w:tcW w:type="dxa" w:w="2160"/>
          </w:tcPr>
          <w:p w:rsidRDefault="000254EB" w:rsidP="00604562" w:rsidR="000254EB" w:rsidRPr="00EC108D">
            <w:pPr>
              <w:jc w:val="right"/>
              <w:rPr>
                <w:sz w:val="22"/>
                <w:szCs w:val="22"/>
              </w:rPr>
            </w:pPr>
            <w:r w:rsidRPr="00EC108D">
              <w:rPr>
                <w:sz w:val="22"/>
                <w:szCs w:val="22"/>
              </w:rPr>
              <w:t xml:space="preserve">       4.922,89</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13.</w:t>
            </w:r>
          </w:p>
        </w:tc>
        <w:tc>
          <w:tcPr>
            <w:tcW w:type="dxa" w:w="6360"/>
          </w:tcPr>
          <w:p w:rsidRDefault="000254EB" w:rsidP="00604562" w:rsidR="000254EB" w:rsidRPr="00EC108D">
            <w:pPr>
              <w:rPr>
                <w:sz w:val="22"/>
                <w:szCs w:val="22"/>
              </w:rPr>
            </w:pPr>
            <w:r w:rsidRPr="00EC108D">
              <w:rPr>
                <w:sz w:val="22"/>
                <w:szCs w:val="22"/>
              </w:rPr>
              <w:t>RSM CROATIA d.o.o. OIB: 75897840685,Koprivnica, Josipa Vargovića  2</w:t>
            </w:r>
          </w:p>
        </w:tc>
        <w:tc>
          <w:tcPr>
            <w:tcW w:type="dxa" w:w="2160"/>
          </w:tcPr>
          <w:p w:rsidRDefault="000254EB" w:rsidP="00604562" w:rsidR="000254EB" w:rsidRPr="00EC108D">
            <w:pPr>
              <w:jc w:val="right"/>
              <w:rPr>
                <w:sz w:val="22"/>
                <w:szCs w:val="22"/>
              </w:rPr>
            </w:pPr>
            <w:r w:rsidRPr="00EC108D">
              <w:rPr>
                <w:sz w:val="22"/>
                <w:szCs w:val="22"/>
              </w:rPr>
              <w:t xml:space="preserve">      77.187,50</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14.</w:t>
            </w:r>
          </w:p>
        </w:tc>
        <w:tc>
          <w:tcPr>
            <w:tcW w:type="dxa" w:w="6360"/>
          </w:tcPr>
          <w:p w:rsidRDefault="000254EB" w:rsidP="00604562" w:rsidR="000254EB" w:rsidRPr="00EC108D">
            <w:pPr>
              <w:rPr>
                <w:sz w:val="22"/>
                <w:szCs w:val="22"/>
              </w:rPr>
            </w:pPr>
            <w:r w:rsidRPr="00EC108D">
              <w:rPr>
                <w:sz w:val="22"/>
                <w:szCs w:val="22"/>
              </w:rPr>
              <w:t>SKDD d.d. OIB: 64406809162,Zagreb, Heinzelova 62A</w:t>
            </w:r>
          </w:p>
        </w:tc>
        <w:tc>
          <w:tcPr>
            <w:tcW w:type="dxa" w:w="2160"/>
          </w:tcPr>
          <w:p w:rsidRDefault="000254EB" w:rsidP="00604562" w:rsidR="000254EB" w:rsidRPr="00EC108D">
            <w:pPr>
              <w:jc w:val="right"/>
              <w:rPr>
                <w:sz w:val="22"/>
                <w:szCs w:val="22"/>
              </w:rPr>
            </w:pPr>
            <w:r w:rsidRPr="00EC108D">
              <w:rPr>
                <w:sz w:val="22"/>
                <w:szCs w:val="22"/>
              </w:rPr>
              <w:t xml:space="preserve">      14.994,49</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15.</w:t>
            </w:r>
          </w:p>
        </w:tc>
        <w:tc>
          <w:tcPr>
            <w:tcW w:type="dxa" w:w="6360"/>
          </w:tcPr>
          <w:p w:rsidRDefault="000254EB" w:rsidP="00604562" w:rsidR="000254EB" w:rsidRPr="00EC108D">
            <w:pPr>
              <w:rPr>
                <w:sz w:val="22"/>
                <w:szCs w:val="22"/>
              </w:rPr>
            </w:pPr>
            <w:r w:rsidRPr="00EC108D">
              <w:rPr>
                <w:sz w:val="22"/>
                <w:szCs w:val="22"/>
              </w:rPr>
              <w:t>RWE ENERGIJA d.o.o. OIB: 81103558092,Zagreb, Capraška ulica 6</w:t>
            </w:r>
          </w:p>
        </w:tc>
        <w:tc>
          <w:tcPr>
            <w:tcW w:type="dxa" w:w="2160"/>
          </w:tcPr>
          <w:p w:rsidRDefault="000254EB" w:rsidP="00604562" w:rsidR="000254EB" w:rsidRPr="00EC108D">
            <w:pPr>
              <w:jc w:val="right"/>
              <w:rPr>
                <w:sz w:val="22"/>
                <w:szCs w:val="22"/>
              </w:rPr>
            </w:pPr>
            <w:r w:rsidRPr="00EC108D">
              <w:rPr>
                <w:sz w:val="22"/>
                <w:szCs w:val="22"/>
              </w:rPr>
              <w:t xml:space="preserve">     211.368,12</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16.</w:t>
            </w:r>
          </w:p>
        </w:tc>
        <w:tc>
          <w:tcPr>
            <w:tcW w:type="dxa" w:w="6360"/>
          </w:tcPr>
          <w:p w:rsidRDefault="000254EB" w:rsidP="00604562" w:rsidR="000254EB" w:rsidRPr="00EC108D">
            <w:pPr>
              <w:rPr>
                <w:sz w:val="22"/>
                <w:szCs w:val="22"/>
              </w:rPr>
            </w:pPr>
            <w:r w:rsidRPr="00EC108D">
              <w:rPr>
                <w:sz w:val="22"/>
                <w:szCs w:val="22"/>
              </w:rPr>
              <w:t>ZAGORSKI VODOVOD d.o.o. OIB: 61979475705,Zabok, Ksavera Š. Gjalskog 1</w:t>
            </w:r>
          </w:p>
        </w:tc>
        <w:tc>
          <w:tcPr>
            <w:tcW w:type="dxa" w:w="2160"/>
          </w:tcPr>
          <w:p w:rsidRDefault="000254EB" w:rsidP="00604562" w:rsidR="000254EB" w:rsidRPr="00EC108D">
            <w:pPr>
              <w:jc w:val="right"/>
              <w:rPr>
                <w:sz w:val="22"/>
                <w:szCs w:val="22"/>
              </w:rPr>
            </w:pPr>
            <w:r w:rsidRPr="00EC108D">
              <w:rPr>
                <w:sz w:val="22"/>
                <w:szCs w:val="22"/>
              </w:rPr>
              <w:t xml:space="preserve">                        9.149,17</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17.</w:t>
            </w:r>
          </w:p>
        </w:tc>
        <w:tc>
          <w:tcPr>
            <w:tcW w:type="dxa" w:w="6360"/>
          </w:tcPr>
          <w:p w:rsidRDefault="000254EB" w:rsidP="00604562" w:rsidR="000254EB" w:rsidRPr="00EC108D">
            <w:pPr>
              <w:rPr>
                <w:sz w:val="22"/>
                <w:szCs w:val="22"/>
              </w:rPr>
            </w:pPr>
            <w:r w:rsidRPr="00EC108D">
              <w:rPr>
                <w:sz w:val="22"/>
                <w:szCs w:val="22"/>
              </w:rPr>
              <w:t>KREDITNA BANKA ZAGREB d.d. OIB: 70663193635, Zagreb, Ul. grada Vukovara 74</w:t>
            </w:r>
          </w:p>
        </w:tc>
        <w:tc>
          <w:tcPr>
            <w:tcW w:type="dxa" w:w="2160"/>
          </w:tcPr>
          <w:p w:rsidRDefault="000254EB" w:rsidP="00604562" w:rsidR="000254EB" w:rsidRPr="00EC108D">
            <w:pPr>
              <w:jc w:val="right"/>
              <w:rPr>
                <w:sz w:val="22"/>
                <w:szCs w:val="22"/>
              </w:rPr>
            </w:pPr>
            <w:r w:rsidRPr="00EC108D">
              <w:rPr>
                <w:sz w:val="22"/>
                <w:szCs w:val="22"/>
              </w:rPr>
              <w:t>10.380.616,54</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18.</w:t>
            </w:r>
          </w:p>
        </w:tc>
        <w:tc>
          <w:tcPr>
            <w:tcW w:type="dxa" w:w="6360"/>
          </w:tcPr>
          <w:p w:rsidRDefault="000254EB" w:rsidP="00604562" w:rsidR="000254EB" w:rsidRPr="00EC108D">
            <w:pPr>
              <w:rPr>
                <w:sz w:val="22"/>
                <w:szCs w:val="22"/>
              </w:rPr>
            </w:pPr>
            <w:r w:rsidRPr="00EC108D">
              <w:rPr>
                <w:sz w:val="22"/>
                <w:szCs w:val="22"/>
              </w:rPr>
              <w:t>REPUBLIKA HRVATSKA, MINISTARSTVO FINANCIJA,      OIB:18683134687, Savska cesta 41</w:t>
            </w:r>
          </w:p>
        </w:tc>
        <w:tc>
          <w:tcPr>
            <w:tcW w:type="dxa" w:w="2160"/>
          </w:tcPr>
          <w:p w:rsidRDefault="000254EB" w:rsidP="00604562" w:rsidR="000254EB" w:rsidRPr="00EC108D">
            <w:pPr>
              <w:jc w:val="right"/>
              <w:rPr>
                <w:sz w:val="22"/>
                <w:szCs w:val="22"/>
              </w:rPr>
            </w:pPr>
            <w:r w:rsidRPr="00EC108D">
              <w:rPr>
                <w:sz w:val="22"/>
                <w:szCs w:val="22"/>
              </w:rPr>
              <w:t xml:space="preserve">                  898.734,16</w:t>
            </w:r>
          </w:p>
        </w:tc>
      </w:tr>
      <w:tr w:rsidTr="00604562" w:rsidR="000254EB" w:rsidRPr="00EC108D">
        <w:tc>
          <w:tcPr>
            <w:tcW w:type="dxa" w:w="720"/>
          </w:tcPr>
          <w:p w:rsidRDefault="000254EB" w:rsidP="00604562" w:rsidR="000254EB" w:rsidRPr="00EC108D">
            <w:pPr>
              <w:jc w:val="both"/>
              <w:rPr>
                <w:bCs/>
                <w:sz w:val="22"/>
                <w:szCs w:val="22"/>
              </w:rPr>
            </w:pPr>
            <w:r w:rsidRPr="00EC108D">
              <w:rPr>
                <w:sz w:val="22"/>
                <w:szCs w:val="22"/>
              </w:rPr>
              <w:t>19.</w:t>
            </w:r>
          </w:p>
        </w:tc>
        <w:tc>
          <w:tcPr>
            <w:tcW w:type="dxa" w:w="6360"/>
          </w:tcPr>
          <w:p w:rsidRDefault="000254EB" w:rsidP="00604562" w:rsidR="000254EB" w:rsidRPr="00EC108D">
            <w:pPr>
              <w:rPr>
                <w:sz w:val="22"/>
                <w:szCs w:val="22"/>
              </w:rPr>
            </w:pPr>
            <w:r w:rsidRPr="00EC108D">
              <w:rPr>
                <w:sz w:val="22"/>
                <w:szCs w:val="22"/>
              </w:rPr>
              <w:t>HRVATSKE VODE, Vodnogospodarski  odjel za gornju  Savu      OIB:28923183001,Zagreb , Ulica grada Vukovara 271</w:t>
            </w:r>
          </w:p>
        </w:tc>
        <w:tc>
          <w:tcPr>
            <w:tcW w:type="dxa" w:w="2160"/>
          </w:tcPr>
          <w:p w:rsidRDefault="000254EB" w:rsidP="00604562" w:rsidR="000254EB" w:rsidRPr="00EC108D">
            <w:pPr>
              <w:jc w:val="right"/>
              <w:rPr>
                <w:sz w:val="22"/>
                <w:szCs w:val="22"/>
              </w:rPr>
            </w:pPr>
            <w:r w:rsidRPr="00EC108D">
              <w:rPr>
                <w:sz w:val="22"/>
                <w:szCs w:val="22"/>
              </w:rPr>
              <w:t xml:space="preserve">      65.690,31</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20.</w:t>
            </w:r>
          </w:p>
        </w:tc>
        <w:tc>
          <w:tcPr>
            <w:tcW w:type="dxa" w:w="6360"/>
          </w:tcPr>
          <w:p w:rsidRDefault="000254EB" w:rsidP="00604562" w:rsidR="000254EB" w:rsidRPr="004A74F5">
            <w:r w:rsidRPr="004A74F5">
              <w:t>CROATIA osiguranje d.o.o.OIB:26187994862, Zagreb,</w:t>
            </w:r>
          </w:p>
          <w:p w:rsidRDefault="000254EB" w:rsidP="00604562" w:rsidR="000254EB" w:rsidRPr="004A74F5">
            <w:pPr>
              <w:rPr>
                <w:sz w:val="20"/>
                <w:szCs w:val="20"/>
              </w:rPr>
            </w:pPr>
            <w:r w:rsidRPr="004A74F5">
              <w:t xml:space="preserve"> Vatroslava Jagića</w:t>
            </w:r>
            <w:r>
              <w:rPr>
                <w:sz w:val="20"/>
                <w:szCs w:val="20"/>
              </w:rPr>
              <w:t xml:space="preserve"> </w:t>
            </w:r>
          </w:p>
        </w:tc>
        <w:tc>
          <w:tcPr>
            <w:tcW w:type="dxa" w:w="2160"/>
          </w:tcPr>
          <w:p w:rsidRDefault="000254EB" w:rsidP="00604562" w:rsidR="000254EB" w:rsidRPr="00EC108D">
            <w:pPr>
              <w:jc w:val="right"/>
              <w:rPr>
                <w:sz w:val="22"/>
                <w:szCs w:val="22"/>
              </w:rPr>
            </w:pPr>
            <w:r w:rsidRPr="00EC108D">
              <w:rPr>
                <w:sz w:val="22"/>
                <w:szCs w:val="22"/>
              </w:rPr>
              <w:t xml:space="preserve">    104.402,92</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lastRenderedPageBreak/>
              <w:t>21.</w:t>
            </w:r>
          </w:p>
        </w:tc>
        <w:tc>
          <w:tcPr>
            <w:tcW w:type="dxa" w:w="6360"/>
          </w:tcPr>
          <w:p w:rsidRDefault="000254EB" w:rsidP="00604562" w:rsidR="000254EB" w:rsidRPr="00EC108D">
            <w:pPr>
              <w:rPr>
                <w:sz w:val="22"/>
                <w:szCs w:val="22"/>
              </w:rPr>
            </w:pPr>
            <w:r w:rsidRPr="00EC108D">
              <w:rPr>
                <w:sz w:val="22"/>
                <w:szCs w:val="22"/>
              </w:rPr>
              <w:t>Zagrebački holding d.o.o.OIB:85584865987, Zagreb, Ulica grada Vukovara 41</w:t>
            </w:r>
          </w:p>
        </w:tc>
        <w:tc>
          <w:tcPr>
            <w:tcW w:type="dxa" w:w="2160"/>
          </w:tcPr>
          <w:p w:rsidRDefault="000254EB" w:rsidP="00604562" w:rsidR="000254EB" w:rsidRPr="00EC108D">
            <w:pPr>
              <w:jc w:val="right"/>
              <w:rPr>
                <w:sz w:val="22"/>
                <w:szCs w:val="22"/>
              </w:rPr>
            </w:pPr>
            <w:r w:rsidRPr="00EC108D">
              <w:rPr>
                <w:sz w:val="22"/>
                <w:szCs w:val="22"/>
              </w:rPr>
              <w:t>200,00</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22.</w:t>
            </w:r>
          </w:p>
        </w:tc>
        <w:tc>
          <w:tcPr>
            <w:tcW w:type="dxa" w:w="6360"/>
          </w:tcPr>
          <w:p w:rsidRDefault="000254EB" w:rsidP="00604562" w:rsidR="000254EB" w:rsidRPr="00EC108D">
            <w:pPr>
              <w:rPr>
                <w:sz w:val="22"/>
                <w:szCs w:val="22"/>
              </w:rPr>
            </w:pPr>
            <w:r w:rsidRPr="00EC108D">
              <w:rPr>
                <w:sz w:val="22"/>
                <w:szCs w:val="22"/>
              </w:rPr>
              <w:t xml:space="preserve">RH Krapinsko zagorska županija Općina Bedekovčina </w:t>
            </w:r>
          </w:p>
        </w:tc>
        <w:tc>
          <w:tcPr>
            <w:tcW w:type="dxa" w:w="2160"/>
          </w:tcPr>
          <w:p w:rsidRDefault="000254EB" w:rsidP="00604562" w:rsidR="000254EB" w:rsidRPr="00EC108D">
            <w:pPr>
              <w:jc w:val="right"/>
              <w:rPr>
                <w:sz w:val="22"/>
                <w:szCs w:val="22"/>
              </w:rPr>
            </w:pPr>
            <w:r w:rsidRPr="00EC108D">
              <w:rPr>
                <w:sz w:val="22"/>
                <w:szCs w:val="22"/>
              </w:rPr>
              <w:t xml:space="preserve">819.626,24                         </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23.</w:t>
            </w:r>
          </w:p>
        </w:tc>
        <w:tc>
          <w:tcPr>
            <w:tcW w:type="dxa" w:w="6360"/>
          </w:tcPr>
          <w:p w:rsidRDefault="000254EB" w:rsidP="00604562" w:rsidR="000254EB" w:rsidRPr="00EC108D">
            <w:pPr>
              <w:rPr>
                <w:sz w:val="22"/>
                <w:szCs w:val="22"/>
              </w:rPr>
            </w:pPr>
            <w:r w:rsidRPr="00EC108D">
              <w:rPr>
                <w:sz w:val="22"/>
                <w:szCs w:val="22"/>
              </w:rPr>
              <w:t xml:space="preserve">INKOP OBUĆA d.o.o. u stečaju, OIB:51100142652, Poznanovec, </w:t>
            </w:r>
          </w:p>
        </w:tc>
        <w:tc>
          <w:tcPr>
            <w:tcW w:type="dxa" w:w="2160"/>
          </w:tcPr>
          <w:p w:rsidRDefault="000254EB" w:rsidP="00604562" w:rsidR="000254EB" w:rsidRPr="00EC108D">
            <w:pPr>
              <w:jc w:val="right"/>
              <w:rPr>
                <w:sz w:val="22"/>
                <w:szCs w:val="22"/>
              </w:rPr>
            </w:pPr>
            <w:r w:rsidRPr="00EC108D">
              <w:rPr>
                <w:sz w:val="22"/>
                <w:szCs w:val="22"/>
              </w:rPr>
              <w:t xml:space="preserve">  9.984.695,45</w:t>
            </w:r>
          </w:p>
        </w:tc>
      </w:tr>
      <w:tr w:rsidTr="00604562" w:rsidR="000254EB" w:rsidRPr="00EC108D">
        <w:trPr>
          <w:trHeight w:val="601"/>
        </w:trPr>
        <w:tc>
          <w:tcPr>
            <w:tcW w:type="dxa" w:w="720"/>
          </w:tcPr>
          <w:p w:rsidRDefault="000254EB" w:rsidP="00604562" w:rsidR="000254EB" w:rsidRPr="00EC108D">
            <w:pPr>
              <w:jc w:val="both"/>
              <w:rPr>
                <w:bCs/>
                <w:sz w:val="22"/>
                <w:szCs w:val="22"/>
              </w:rPr>
            </w:pPr>
            <w:r w:rsidRPr="00EC108D">
              <w:rPr>
                <w:bCs/>
                <w:sz w:val="22"/>
                <w:szCs w:val="22"/>
              </w:rPr>
              <w:t>24.</w:t>
            </w:r>
          </w:p>
        </w:tc>
        <w:tc>
          <w:tcPr>
            <w:tcW w:type="dxa" w:w="6360"/>
          </w:tcPr>
          <w:p w:rsidRDefault="000254EB" w:rsidP="00604562" w:rsidR="000254EB" w:rsidRPr="00EC108D">
            <w:pPr>
              <w:rPr>
                <w:sz w:val="22"/>
                <w:szCs w:val="22"/>
              </w:rPr>
            </w:pPr>
            <w:r w:rsidRPr="00EC108D">
              <w:rPr>
                <w:sz w:val="22"/>
                <w:szCs w:val="22"/>
              </w:rPr>
              <w:t>KBM Leasing Hrvatska d.o.o. u likvidaciji, OIB:30069323966, Zagreb, Draškovićeva 54</w:t>
            </w:r>
            <w:r w:rsidRPr="00EC108D">
              <w:rPr>
                <w:sz w:val="22"/>
                <w:szCs w:val="22"/>
              </w:rPr>
              <w:tab/>
            </w:r>
          </w:p>
        </w:tc>
        <w:tc>
          <w:tcPr>
            <w:tcW w:type="dxa" w:w="2160"/>
          </w:tcPr>
          <w:p w:rsidRDefault="000254EB" w:rsidP="00604562" w:rsidR="000254EB" w:rsidRPr="00EC108D">
            <w:pPr>
              <w:jc w:val="right"/>
              <w:rPr>
                <w:sz w:val="22"/>
                <w:szCs w:val="22"/>
              </w:rPr>
            </w:pPr>
            <w:r w:rsidRPr="00EC108D">
              <w:rPr>
                <w:sz w:val="22"/>
                <w:szCs w:val="22"/>
              </w:rPr>
              <w:t>8.600.162,83</w:t>
            </w:r>
          </w:p>
        </w:tc>
      </w:tr>
      <w:tr w:rsidTr="00604562" w:rsidR="000254EB" w:rsidRPr="00EC108D">
        <w:tc>
          <w:tcPr>
            <w:tcW w:type="dxa" w:w="720"/>
          </w:tcPr>
          <w:p w:rsidRDefault="000254EB" w:rsidP="00604562" w:rsidR="000254EB" w:rsidRPr="00EC108D">
            <w:pPr>
              <w:jc w:val="both"/>
              <w:rPr>
                <w:bCs/>
                <w:sz w:val="22"/>
                <w:szCs w:val="22"/>
              </w:rPr>
            </w:pPr>
            <w:r w:rsidRPr="00EC108D">
              <w:rPr>
                <w:bCs/>
                <w:sz w:val="22"/>
                <w:szCs w:val="22"/>
              </w:rPr>
              <w:t>25.</w:t>
            </w:r>
          </w:p>
        </w:tc>
        <w:tc>
          <w:tcPr>
            <w:tcW w:type="dxa" w:w="6360"/>
          </w:tcPr>
          <w:p w:rsidRDefault="000254EB" w:rsidP="00604562" w:rsidR="000254EB" w:rsidRPr="00EC108D">
            <w:pPr>
              <w:tabs>
                <w:tab w:pos="9072" w:val="right"/>
              </w:tabs>
              <w:rPr>
                <w:sz w:val="22"/>
                <w:szCs w:val="22"/>
              </w:rPr>
            </w:pPr>
            <w:r w:rsidRPr="00EC108D">
              <w:rPr>
                <w:sz w:val="22"/>
                <w:szCs w:val="22"/>
              </w:rPr>
              <w:t>OTIS DIZALA d.o.o., Zagreb, OIB:76080865307</w:t>
            </w:r>
          </w:p>
        </w:tc>
        <w:tc>
          <w:tcPr>
            <w:tcW w:type="dxa" w:w="2160"/>
          </w:tcPr>
          <w:p w:rsidRDefault="000254EB" w:rsidP="00604562" w:rsidR="000254EB" w:rsidRPr="00EC108D">
            <w:pPr>
              <w:jc w:val="right"/>
              <w:rPr>
                <w:sz w:val="22"/>
                <w:szCs w:val="22"/>
              </w:rPr>
            </w:pPr>
            <w:r w:rsidRPr="00EC108D">
              <w:rPr>
                <w:sz w:val="22"/>
                <w:szCs w:val="22"/>
              </w:rPr>
              <w:t>3.129,77</w:t>
            </w:r>
          </w:p>
        </w:tc>
      </w:tr>
    </w:tbl>
    <w:p w:rsidRDefault="000254EB" w:rsidP="000254EB" w:rsidR="000254EB">
      <w:pPr>
        <w:ind w:firstLine="360" w:left="60"/>
        <w:jc w:val="both"/>
        <w:rPr>
          <w:sz w:val="22"/>
          <w:szCs w:val="22"/>
        </w:rPr>
      </w:pPr>
    </w:p>
    <w:p w:rsidRDefault="000254EB" w:rsidP="000254EB" w:rsidR="000254EB">
      <w:pPr>
        <w:jc w:val="center"/>
        <w:rPr>
          <w:bCs/>
        </w:rPr>
      </w:pPr>
    </w:p>
    <w:p w:rsidRDefault="000254EB" w:rsidP="005F1ED7" w:rsidR="000254EB">
      <w:pPr>
        <w:ind w:firstLine="708"/>
        <w:rPr>
          <w:bCs/>
        </w:rPr>
      </w:pPr>
      <w:r>
        <w:rPr>
          <w:bCs/>
        </w:rPr>
        <w:t>II.</w:t>
      </w:r>
      <w:r>
        <w:rPr>
          <w:bCs/>
        </w:rPr>
        <w:tab/>
        <w:t>OSPORENE TRAŽBINE STEČAJNIH VJEROVNIKA</w:t>
      </w:r>
    </w:p>
    <w:p w:rsidRDefault="000254EB" w:rsidP="000254EB" w:rsidR="000254EB">
      <w:pPr>
        <w:jc w:val="both"/>
      </w:pPr>
      <w:r>
        <w:tab/>
        <w:t xml:space="preserve"> </w:t>
      </w:r>
    </w:p>
    <w:p w:rsidRDefault="000254EB" w:rsidP="000254EB" w:rsidR="000254EB"/>
    <w:p w:rsidRDefault="000254EB" w:rsidP="000254EB" w:rsidR="000254EB" w:rsidRPr="00D03A5B">
      <w:pPr>
        <w:jc w:val="center"/>
      </w:pPr>
      <w:r>
        <w:rPr>
          <w:bCs/>
          <w:u w:val="single"/>
        </w:rPr>
        <w:t>2</w:t>
      </w:r>
      <w:r w:rsidRPr="00826A08">
        <w:rPr>
          <w:bCs/>
          <w:u w:val="single"/>
        </w:rPr>
        <w:t>. viši isplatni red</w:t>
      </w:r>
    </w:p>
    <w:p w:rsidRDefault="000254EB" w:rsidP="000254EB" w:rsidR="000254EB"/>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604562" w:rsidR="000254EB" w:rsidRPr="001C0EB4">
        <w:tc>
          <w:tcPr>
            <w:tcW w:type="dxa" w:w="720"/>
          </w:tcPr>
          <w:p w:rsidRDefault="000254EB" w:rsidP="00604562" w:rsidR="000254EB" w:rsidRPr="001C0EB4">
            <w:pPr>
              <w:jc w:val="both"/>
              <w:rPr>
                <w:bCs/>
                <w:sz w:val="22"/>
                <w:szCs w:val="22"/>
              </w:rPr>
            </w:pPr>
            <w:r w:rsidRPr="001C0EB4">
              <w:rPr>
                <w:bCs/>
                <w:sz w:val="22"/>
                <w:szCs w:val="22"/>
              </w:rPr>
              <w:t>red.</w:t>
            </w:r>
          </w:p>
          <w:p w:rsidRDefault="000254EB" w:rsidP="00604562" w:rsidR="000254EB" w:rsidRPr="001C0EB4">
            <w:pPr>
              <w:jc w:val="both"/>
              <w:rPr>
                <w:bCs/>
                <w:sz w:val="22"/>
                <w:szCs w:val="22"/>
              </w:rPr>
            </w:pPr>
            <w:r w:rsidRPr="001C0EB4">
              <w:rPr>
                <w:bCs/>
                <w:sz w:val="22"/>
                <w:szCs w:val="22"/>
              </w:rPr>
              <w:t>br.</w:t>
            </w:r>
          </w:p>
        </w:tc>
        <w:tc>
          <w:tcPr>
            <w:tcW w:type="dxa" w:w="6360"/>
          </w:tcPr>
          <w:p w:rsidRDefault="000254EB" w:rsidP="00604562" w:rsidR="000254EB" w:rsidRPr="001C0EB4">
            <w:pPr>
              <w:jc w:val="center"/>
              <w:rPr>
                <w:bCs/>
                <w:sz w:val="22"/>
                <w:szCs w:val="22"/>
              </w:rPr>
            </w:pPr>
            <w:r w:rsidRPr="001C0EB4">
              <w:rPr>
                <w:bCs/>
                <w:sz w:val="22"/>
                <w:szCs w:val="22"/>
              </w:rPr>
              <w:t>vjerovnik</w:t>
            </w:r>
          </w:p>
          <w:p w:rsidRDefault="000254EB" w:rsidP="00604562" w:rsidR="000254EB" w:rsidRPr="001C0EB4">
            <w:pPr>
              <w:jc w:val="both"/>
              <w:rPr>
                <w:bCs/>
                <w:sz w:val="22"/>
                <w:szCs w:val="22"/>
              </w:rPr>
            </w:pPr>
          </w:p>
        </w:tc>
        <w:tc>
          <w:tcPr>
            <w:tcW w:type="dxa" w:w="2160"/>
          </w:tcPr>
          <w:p w:rsidRDefault="000254EB" w:rsidP="00604562" w:rsidR="000254EB" w:rsidRPr="001C0EB4">
            <w:pPr>
              <w:jc w:val="right"/>
              <w:rPr>
                <w:bCs/>
                <w:sz w:val="22"/>
                <w:szCs w:val="22"/>
              </w:rPr>
            </w:pPr>
            <w:r w:rsidRPr="001C0EB4">
              <w:rPr>
                <w:bCs/>
                <w:sz w:val="22"/>
                <w:szCs w:val="22"/>
              </w:rPr>
              <w:t>iznos kn</w:t>
            </w:r>
          </w:p>
        </w:tc>
      </w:tr>
      <w:tr w:rsidTr="00604562" w:rsidR="000254EB" w:rsidRPr="001C0EB4">
        <w:tc>
          <w:tcPr>
            <w:tcW w:type="dxa" w:w="720"/>
          </w:tcPr>
          <w:p w:rsidRDefault="000254EB" w:rsidP="00604562" w:rsidR="000254EB" w:rsidRPr="001C0EB4">
            <w:pPr>
              <w:jc w:val="both"/>
              <w:rPr>
                <w:bCs/>
                <w:sz w:val="22"/>
                <w:szCs w:val="22"/>
              </w:rPr>
            </w:pPr>
            <w:r w:rsidRPr="001C0EB4">
              <w:rPr>
                <w:bCs/>
                <w:sz w:val="22"/>
                <w:szCs w:val="22"/>
              </w:rPr>
              <w:t>1.</w:t>
            </w:r>
          </w:p>
        </w:tc>
        <w:tc>
          <w:tcPr>
            <w:tcW w:type="dxa" w:w="6360"/>
          </w:tcPr>
          <w:p w:rsidRDefault="000254EB" w:rsidP="00604562" w:rsidR="000254EB" w:rsidRPr="001C0EB4">
            <w:pPr>
              <w:jc w:val="both"/>
              <w:rPr>
                <w:bCs/>
                <w:sz w:val="22"/>
                <w:szCs w:val="22"/>
              </w:rPr>
            </w:pPr>
            <w:r w:rsidRPr="00841EA0">
              <w:rPr>
                <w:sz w:val="22"/>
                <w:szCs w:val="22"/>
              </w:rPr>
              <w:t>CENTAR ZA RESTRUKTURIRANJE I PRODAJU, Zagreb, OIB: 38083028711</w:t>
            </w:r>
            <w:r w:rsidRPr="00841EA0">
              <w:rPr>
                <w:sz w:val="22"/>
                <w:szCs w:val="22"/>
              </w:rPr>
              <w:tab/>
            </w:r>
          </w:p>
        </w:tc>
        <w:tc>
          <w:tcPr>
            <w:tcW w:type="dxa" w:w="2160"/>
          </w:tcPr>
          <w:p w:rsidRDefault="000254EB" w:rsidP="00604562" w:rsidR="000254EB" w:rsidRPr="001C0EB4">
            <w:pPr>
              <w:jc w:val="right"/>
              <w:rPr>
                <w:bCs/>
                <w:sz w:val="22"/>
                <w:szCs w:val="22"/>
              </w:rPr>
            </w:pPr>
            <w:r w:rsidRPr="00841EA0">
              <w:rPr>
                <w:sz w:val="22"/>
                <w:szCs w:val="22"/>
              </w:rPr>
              <w:t>821.607,30</w:t>
            </w:r>
          </w:p>
        </w:tc>
      </w:tr>
      <w:tr w:rsidTr="00604562" w:rsidR="000254EB" w:rsidRPr="001C0EB4">
        <w:tc>
          <w:tcPr>
            <w:tcW w:type="dxa" w:w="720"/>
          </w:tcPr>
          <w:p w:rsidRDefault="000254EB" w:rsidP="00604562" w:rsidR="000254EB" w:rsidRPr="001C0EB4">
            <w:pPr>
              <w:rPr>
                <w:bCs/>
                <w:sz w:val="22"/>
                <w:szCs w:val="22"/>
              </w:rPr>
            </w:pPr>
            <w:r w:rsidRPr="001C0EB4">
              <w:rPr>
                <w:bCs/>
                <w:sz w:val="22"/>
                <w:szCs w:val="22"/>
              </w:rPr>
              <w:t>2.</w:t>
            </w:r>
          </w:p>
        </w:tc>
        <w:tc>
          <w:tcPr>
            <w:tcW w:type="dxa" w:w="6360"/>
          </w:tcPr>
          <w:p w:rsidRDefault="000254EB" w:rsidP="00604562" w:rsidR="000254EB" w:rsidRPr="001C0EB4">
            <w:pPr>
              <w:jc w:val="both"/>
              <w:rPr>
                <w:bCs/>
                <w:sz w:val="22"/>
                <w:szCs w:val="22"/>
              </w:rPr>
            </w:pPr>
            <w:r w:rsidRPr="00841EA0">
              <w:rPr>
                <w:sz w:val="22"/>
                <w:szCs w:val="22"/>
              </w:rPr>
              <w:t>Republika Hrvatska, Ministarstvo financija, OIB: 18683134687</w:t>
            </w:r>
          </w:p>
        </w:tc>
        <w:tc>
          <w:tcPr>
            <w:tcW w:type="dxa" w:w="2160"/>
          </w:tcPr>
          <w:p w:rsidRDefault="000254EB" w:rsidP="00604562" w:rsidR="000254EB" w:rsidRPr="001C0EB4">
            <w:pPr>
              <w:jc w:val="right"/>
              <w:rPr>
                <w:bCs/>
                <w:sz w:val="22"/>
                <w:szCs w:val="22"/>
              </w:rPr>
            </w:pPr>
            <w:r w:rsidRPr="00841EA0">
              <w:rPr>
                <w:sz w:val="22"/>
                <w:szCs w:val="22"/>
              </w:rPr>
              <w:t>187.849.256,23</w:t>
            </w:r>
          </w:p>
        </w:tc>
      </w:tr>
      <w:tr w:rsidTr="00604562" w:rsidR="000254EB" w:rsidRPr="001C0EB4">
        <w:tc>
          <w:tcPr>
            <w:tcW w:type="dxa" w:w="720"/>
          </w:tcPr>
          <w:p w:rsidRDefault="000254EB" w:rsidP="00604562" w:rsidR="000254EB" w:rsidRPr="001C0EB4">
            <w:pPr>
              <w:rPr>
                <w:bCs/>
                <w:sz w:val="22"/>
                <w:szCs w:val="22"/>
              </w:rPr>
            </w:pPr>
            <w:r w:rsidRPr="001C0EB4">
              <w:rPr>
                <w:bCs/>
                <w:sz w:val="22"/>
                <w:szCs w:val="22"/>
              </w:rPr>
              <w:t>3.</w:t>
            </w:r>
          </w:p>
        </w:tc>
        <w:tc>
          <w:tcPr>
            <w:tcW w:type="dxa" w:w="6360"/>
          </w:tcPr>
          <w:p w:rsidRDefault="000254EB" w:rsidP="00604562" w:rsidR="000254EB" w:rsidRPr="001C0EB4">
            <w:pPr>
              <w:jc w:val="both"/>
              <w:rPr>
                <w:bCs/>
                <w:sz w:val="22"/>
                <w:szCs w:val="22"/>
              </w:rPr>
            </w:pPr>
            <w:r w:rsidRPr="00841EA0">
              <w:rPr>
                <w:sz w:val="22"/>
                <w:szCs w:val="22"/>
              </w:rPr>
              <w:t>Republika Hrvatska, Ministarstvo financija, OIB: 18683134687</w:t>
            </w:r>
          </w:p>
        </w:tc>
        <w:tc>
          <w:tcPr>
            <w:tcW w:type="dxa" w:w="2160"/>
          </w:tcPr>
          <w:p w:rsidRDefault="000254EB" w:rsidP="00604562" w:rsidR="000254EB" w:rsidRPr="001C0EB4">
            <w:pPr>
              <w:jc w:val="right"/>
              <w:rPr>
                <w:sz w:val="22"/>
                <w:szCs w:val="22"/>
              </w:rPr>
            </w:pPr>
            <w:r w:rsidRPr="00841EA0">
              <w:rPr>
                <w:sz w:val="22"/>
                <w:szCs w:val="22"/>
              </w:rPr>
              <w:t>343.389,08</w:t>
            </w:r>
          </w:p>
        </w:tc>
      </w:tr>
    </w:tbl>
    <w:p w:rsidRDefault="000254EB" w:rsidP="000254EB" w:rsidR="000254EB">
      <w:pPr>
        <w:jc w:val="both"/>
      </w:pPr>
    </w:p>
    <w:p w:rsidRDefault="000254EB" w:rsidP="000254EB" w:rsidR="001C0EB4" w:rsidRPr="00E44BDC">
      <w:r w:rsidRPr="00D90EA6">
        <w:rPr>
          <w:color w:val="FF0000"/>
        </w:rPr>
        <w:t xml:space="preserve">       </w:t>
      </w:r>
      <w:r w:rsidRPr="00D90EA6">
        <w:rPr>
          <w:color w:val="FF0000"/>
        </w:rPr>
        <w:tab/>
      </w:r>
    </w:p>
    <w:p w:rsidRDefault="005A05A8" w:rsidR="005A05A8" w:rsidRPr="00E44BDC">
      <w:pPr>
        <w:pStyle w:val="Naslov1"/>
        <w:rPr>
          <w:rFonts w:cs="Times New Roman" w:hAnsi="Times New Roman" w:ascii="Times New Roman"/>
          <w:b w:val="false"/>
          <w:sz w:val="24"/>
        </w:rPr>
      </w:pPr>
      <w:r w:rsidRPr="00E44BDC">
        <w:rPr>
          <w:rFonts w:cs="Times New Roman" w:hAnsi="Times New Roman" w:ascii="Times New Roman"/>
          <w:b w:val="false"/>
          <w:sz w:val="24"/>
        </w:rPr>
        <w:t>Obrazloženje</w:t>
      </w:r>
    </w:p>
    <w:p w:rsidRDefault="00954AAC" w:rsidR="00954AAC" w:rsidRPr="00E44BDC">
      <w:pPr>
        <w:ind w:firstLine="720"/>
        <w:jc w:val="both"/>
      </w:pPr>
    </w:p>
    <w:p w:rsidRDefault="00954AAC" w:rsidP="00954AAC" w:rsidR="00954AAC">
      <w:pPr>
        <w:ind w:firstLine="720"/>
        <w:jc w:val="both"/>
      </w:pPr>
      <w:r w:rsidRPr="00E44BDC">
        <w:t>Na ispitnom ročištu održanom dana</w:t>
      </w:r>
      <w:r w:rsidR="00EB5A87" w:rsidRPr="00E44BDC">
        <w:t xml:space="preserve"> </w:t>
      </w:r>
      <w:r w:rsidR="000254EB">
        <w:t>10</w:t>
      </w:r>
      <w:r w:rsidR="00EB5A87" w:rsidRPr="00E44BDC">
        <w:t xml:space="preserve">. </w:t>
      </w:r>
      <w:r w:rsidR="000254EB">
        <w:t>svibnja</w:t>
      </w:r>
      <w:r w:rsidRPr="00E44BDC">
        <w:t xml:space="preserve"> 20</w:t>
      </w:r>
      <w:r w:rsidR="00EE07C2" w:rsidRPr="00E44BDC">
        <w:t>1</w:t>
      </w:r>
      <w:r w:rsidR="000254EB">
        <w:t>7</w:t>
      </w:r>
      <w:r w:rsidR="00336758" w:rsidRPr="00E44BDC">
        <w:t>.</w:t>
      </w:r>
      <w:r w:rsidRPr="00E44BDC">
        <w:t xml:space="preserve"> ispitane su sve prijavljene tražbine prema svojim iznosima i redu.</w:t>
      </w:r>
    </w:p>
    <w:p w:rsidRDefault="00CD5E9F" w:rsidP="00954AAC" w:rsidR="00CD5E9F" w:rsidRPr="00E44BDC">
      <w:pPr>
        <w:ind w:firstLine="720"/>
        <w:jc w:val="both"/>
      </w:pPr>
    </w:p>
    <w:p w:rsidRDefault="00954AAC" w:rsidP="00EE07C2" w:rsidR="00954AAC">
      <w:pPr>
        <w:ind w:firstLine="708"/>
        <w:jc w:val="both"/>
      </w:pPr>
      <w:r w:rsidRPr="00E44BDC">
        <w:t xml:space="preserve">Stečajni sudac sastavio je, sukladno članku </w:t>
      </w:r>
      <w:r w:rsidR="000254EB">
        <w:t>264</w:t>
      </w:r>
      <w:r w:rsidRPr="00E44BDC">
        <w:t>. Stečajnog zakona</w:t>
      </w:r>
      <w:r w:rsidR="00EE07C2" w:rsidRPr="00E44BDC">
        <w:t xml:space="preserve"> (Narodne novine br.</w:t>
      </w:r>
      <w:r w:rsidR="000254EB">
        <w:t>71/15</w:t>
      </w:r>
      <w:r w:rsidR="006E49B0" w:rsidRPr="00E44BDC">
        <w:t>;</w:t>
      </w:r>
      <w:r w:rsidR="00EE07C2" w:rsidRPr="00E44BDC">
        <w:t xml:space="preserve"> dalje: SZ)</w:t>
      </w:r>
      <w:r w:rsidRPr="00E44BDC">
        <w:t>, tablicu ispitanih tražbina, a u koju su za svaku prijavljenu tražbinu uneseni podaci o tome u kojoj je mjeri tražbina utvrđena prema svom iznosu i svom redu</w:t>
      </w:r>
      <w:r w:rsidR="00974173" w:rsidRPr="00E44BDC">
        <w:t>,</w:t>
      </w:r>
      <w:r w:rsidRPr="00E44BDC">
        <w:t xml:space="preserve"> odnosno tko je tražbinu osporio.</w:t>
      </w:r>
    </w:p>
    <w:p w:rsidRDefault="005F1ED7" w:rsidP="00EE07C2" w:rsidR="005F1ED7" w:rsidRPr="00E44BDC">
      <w:pPr>
        <w:ind w:firstLine="708"/>
        <w:jc w:val="both"/>
      </w:pPr>
    </w:p>
    <w:p w:rsidRDefault="00353B61" w:rsidP="00353B61" w:rsidR="00353B61">
      <w:pPr>
        <w:pStyle w:val="Tijeloteksta-uvlaka2"/>
      </w:pPr>
      <w:r w:rsidRPr="00E44BDC">
        <w:t>Tražbine navedene u točki I. izreke stečajn</w:t>
      </w:r>
      <w:r w:rsidR="00DF155F" w:rsidRPr="00E44BDC">
        <w:t>i</w:t>
      </w:r>
      <w:r w:rsidRPr="00E44BDC">
        <w:t xml:space="preserve"> upravitel</w:t>
      </w:r>
      <w:r w:rsidR="006926A2" w:rsidRPr="00E44BDC">
        <w:t>j</w:t>
      </w:r>
      <w:r w:rsidRPr="00E44BDC">
        <w:t xml:space="preserve"> nije ospor</w:t>
      </w:r>
      <w:r w:rsidR="00DF155F" w:rsidRPr="00E44BDC">
        <w:t>io</w:t>
      </w:r>
      <w:r w:rsidRPr="00E44BDC">
        <w:t>, a ni nitko od nazočnih vjerovnika. Stoga se</w:t>
      </w:r>
      <w:r w:rsidR="006D02BC" w:rsidRPr="00E44BDC">
        <w:t>, te tražbine na temelju</w:t>
      </w:r>
      <w:r w:rsidRPr="00E44BDC">
        <w:t xml:space="preserve"> čla</w:t>
      </w:r>
      <w:r w:rsidR="00EE07C2" w:rsidRPr="00E44BDC">
        <w:t>nk</w:t>
      </w:r>
      <w:r w:rsidR="006D02BC" w:rsidRPr="00E44BDC">
        <w:t>a</w:t>
      </w:r>
      <w:r w:rsidR="00EE07C2" w:rsidRPr="00E44BDC">
        <w:t xml:space="preserve"> </w:t>
      </w:r>
      <w:r w:rsidR="000254EB">
        <w:t>263</w:t>
      </w:r>
      <w:r w:rsidR="00EE07C2" w:rsidRPr="00E44BDC">
        <w:t>. SZ-</w:t>
      </w:r>
      <w:r w:rsidRPr="00E44BDC">
        <w:t xml:space="preserve">a smatraju utvrđenim, te je na temelju članka </w:t>
      </w:r>
      <w:r w:rsidR="000254EB">
        <w:t>265. stavak 1.</w:t>
      </w:r>
      <w:r w:rsidRPr="00E44BDC">
        <w:t xml:space="preserve"> S</w:t>
      </w:r>
      <w:r w:rsidR="00EE07C2" w:rsidRPr="00E44BDC">
        <w:t>Z-</w:t>
      </w:r>
      <w:r w:rsidRPr="00E44BDC">
        <w:t>a i riješeno kao u točki I. izreke.</w:t>
      </w:r>
    </w:p>
    <w:p w:rsidRDefault="005F1ED7" w:rsidP="00353B61" w:rsidR="005F1ED7">
      <w:pPr>
        <w:pStyle w:val="Tijeloteksta-uvlaka2"/>
      </w:pPr>
    </w:p>
    <w:p w:rsidRDefault="000254EB" w:rsidP="00353B61" w:rsidR="000254EB">
      <w:pPr>
        <w:pStyle w:val="Tijeloteksta-uvlaka2"/>
      </w:pPr>
      <w:r>
        <w:t>Tražbine navedene u točki II. izreke na ispitnom ročištu stečajni upravitelj je osporio, te kako osporavanje nije otklonjeno, iste će se uputiti na pokretanje parnice, odnosno na nastavak već od prije pokrenutog parničnog postupka sukladno čl. 266. st.1., čl. 267. i 269. SZ-a.</w:t>
      </w:r>
    </w:p>
    <w:p w:rsidRDefault="002C5881" w:rsidP="000254EB" w:rsidR="002C5881">
      <w:pPr>
        <w:pStyle w:val="Tijeloteksta-uvlaka2"/>
        <w:ind w:firstLine="0"/>
        <w:rPr>
          <w:i/>
        </w:rPr>
      </w:pPr>
    </w:p>
    <w:p w:rsidRDefault="005F1ED7" w:rsidP="005F1ED7" w:rsidR="005F1ED7" w:rsidRPr="00D61570">
      <w:pPr>
        <w:ind w:firstLine="720"/>
        <w:jc w:val="both"/>
      </w:pPr>
      <w:r w:rsidRPr="00D61570">
        <w:t xml:space="preserve">Stečajnom vjerovniku CENTAR ZA RESTRUKTURIRANJE I PRODAJU, OIB:38083028711, Zagreb, tražbina je osporena za iznos od 821.607,30 kn, a iz razloga, jer se o predmetnoj tražbini vodi sudski spor oko vlasništva broja dionica temeljem kojih proizlazi pravo na isplatu dividende, te vjerovnik tvrdi da mu pripada pravo na 32.559 dionica, a u prvostupanjskom postupku je presuđeno da se radi o vlasništvu 2876 </w:t>
      </w:r>
      <w:r w:rsidR="00D61570">
        <w:t>dionica, te u postupku pred Trgovačkim sudom u Zagrebu pod poslovnim brojem P-4862/07 donesena je prvostupanjska odluka, a povodom koje je podnesena žalba, te se predmet nalazi u VTS RH.</w:t>
      </w:r>
    </w:p>
    <w:p w:rsidRDefault="005F1ED7" w:rsidP="005F1ED7" w:rsidR="005F1ED7" w:rsidRPr="005F1ED7">
      <w:pPr>
        <w:ind w:firstLine="720"/>
        <w:jc w:val="both"/>
        <w:rPr>
          <w:color w:val="FF0000"/>
        </w:rPr>
      </w:pPr>
    </w:p>
    <w:p w:rsidRDefault="005F1ED7" w:rsidP="005F1ED7" w:rsidR="005F1ED7" w:rsidRPr="00841EA0">
      <w:pPr>
        <w:ind w:firstLine="720"/>
        <w:jc w:val="both"/>
      </w:pPr>
      <w:r w:rsidRPr="00841EA0">
        <w:lastRenderedPageBreak/>
        <w:t>Stečajnom vjerovniku Republika Hrvatska, Ministarstvo financija, OIB:18683134687 Zagreb, tražbina je osporena za iznos od 187.849.256,23 kn, a iz razloga, jer je nastupila zastara.</w:t>
      </w:r>
    </w:p>
    <w:p w:rsidRDefault="005F1ED7" w:rsidP="00CD5E9F" w:rsidR="005F1ED7" w:rsidRPr="00841EA0">
      <w:pPr>
        <w:jc w:val="both"/>
      </w:pPr>
    </w:p>
    <w:p w:rsidRDefault="005F1ED7" w:rsidP="005F1ED7" w:rsidR="005F1ED7" w:rsidRPr="00841EA0">
      <w:pPr>
        <w:ind w:firstLine="720"/>
        <w:jc w:val="both"/>
      </w:pPr>
      <w:r w:rsidRPr="00841EA0">
        <w:t xml:space="preserve">Stečajnom vjerovniku Republika Hrvatska, Ministarstvo financija, OIB:18683134687 Zagreb, tražbina je osporena za iznos od 343.389,08kn, a iz razloga, jer je osporeni iznos priznat u tražbinama prvog višeg isplatnog reda, s osnove obračuna doprinosa iz i na plaću. </w:t>
      </w:r>
    </w:p>
    <w:p w:rsidRDefault="005F1ED7" w:rsidP="005F1ED7" w:rsidR="005F1ED7" w:rsidRPr="00841EA0">
      <w:pPr>
        <w:ind w:firstLine="720"/>
        <w:jc w:val="both"/>
      </w:pPr>
    </w:p>
    <w:p w:rsidRDefault="005A05A8" w:rsidR="005A05A8" w:rsidRPr="00E44BDC">
      <w:pPr>
        <w:pStyle w:val="Tijeloteksta-uvlaka2"/>
      </w:pPr>
    </w:p>
    <w:p w:rsidRDefault="008F1069" w:rsidR="005A05A8" w:rsidRPr="00E44BDC">
      <w:pPr>
        <w:jc w:val="center"/>
      </w:pPr>
      <w:r w:rsidRPr="00E44BDC">
        <w:t xml:space="preserve">U Zagrebu </w:t>
      </w:r>
      <w:r w:rsidR="005F1ED7">
        <w:t>10</w:t>
      </w:r>
      <w:r w:rsidR="00EB5A87" w:rsidRPr="00E44BDC">
        <w:t xml:space="preserve">. </w:t>
      </w:r>
      <w:r w:rsidR="000254EB">
        <w:t>svibnja</w:t>
      </w:r>
      <w:r w:rsidRPr="00E44BDC">
        <w:t xml:space="preserve"> </w:t>
      </w:r>
      <w:r w:rsidR="005A05A8" w:rsidRPr="00E44BDC">
        <w:t>20</w:t>
      </w:r>
      <w:r w:rsidR="002A2E27" w:rsidRPr="00E44BDC">
        <w:t>1</w:t>
      </w:r>
      <w:r w:rsidR="000254EB">
        <w:t>7</w:t>
      </w:r>
      <w:r w:rsidR="00EE07C2" w:rsidRPr="00E44BDC">
        <w:t>.</w:t>
      </w:r>
    </w:p>
    <w:p w:rsidRDefault="005A05A8" w:rsidR="005A05A8" w:rsidRPr="00E44BDC">
      <w:r w:rsidRPr="00E44BDC">
        <w:tab/>
      </w:r>
    </w:p>
    <w:p w:rsidRDefault="005A05A8" w:rsidR="005A05A8" w:rsidRPr="00E44BDC">
      <w:r w:rsidRPr="00E44BDC">
        <w:tab/>
      </w:r>
      <w:r w:rsidRPr="00E44BDC">
        <w:tab/>
      </w:r>
      <w:r w:rsidRPr="00E44BDC">
        <w:tab/>
      </w:r>
      <w:r w:rsidRPr="00E44BDC">
        <w:tab/>
        <w:t xml:space="preserve">            </w:t>
      </w:r>
      <w:r w:rsidRPr="00E44BDC">
        <w:tab/>
      </w:r>
      <w:r w:rsidRPr="00E44BDC">
        <w:tab/>
        <w:t xml:space="preserve">          </w:t>
      </w:r>
      <w:r w:rsidR="003C6B5B" w:rsidRPr="00E44BDC">
        <w:tab/>
      </w:r>
      <w:r w:rsidR="002A2E27" w:rsidRPr="00E44BDC">
        <w:t xml:space="preserve">  </w:t>
      </w:r>
      <w:r w:rsidR="00222094" w:rsidRPr="00E44BDC">
        <w:t xml:space="preserve"> </w:t>
      </w:r>
      <w:r w:rsidR="002A2E27" w:rsidRPr="00E44BDC">
        <w:t xml:space="preserve"> </w:t>
      </w:r>
      <w:r w:rsidR="00C87F4A" w:rsidRPr="00E44BDC">
        <w:t xml:space="preserve">                 </w:t>
      </w:r>
      <w:r w:rsidRPr="00E44BDC">
        <w:t>S</w:t>
      </w:r>
      <w:r w:rsidR="002A2E27" w:rsidRPr="00E44BDC">
        <w:t xml:space="preserve"> </w:t>
      </w:r>
      <w:r w:rsidRPr="00E44BDC">
        <w:t>U</w:t>
      </w:r>
      <w:r w:rsidR="002A2E27" w:rsidRPr="00E44BDC">
        <w:t xml:space="preserve"> </w:t>
      </w:r>
      <w:r w:rsidRPr="00E44BDC">
        <w:t>D</w:t>
      </w:r>
      <w:r w:rsidR="002A2E27" w:rsidRPr="00E44BDC">
        <w:t xml:space="preserve"> </w:t>
      </w:r>
      <w:r w:rsidRPr="00E44BDC">
        <w:t>A</w:t>
      </w:r>
      <w:r w:rsidR="002A2E27" w:rsidRPr="00E44BDC">
        <w:t xml:space="preserve"> </w:t>
      </w:r>
      <w:r w:rsidRPr="00E44BDC">
        <w:t>C:</w:t>
      </w:r>
    </w:p>
    <w:p w:rsidRDefault="003C6B5B" w:rsidR="005A05A8" w:rsidRPr="00E44BDC">
      <w:r w:rsidRPr="00E44BDC">
        <w:tab/>
      </w:r>
    </w:p>
    <w:p w:rsidRDefault="00BB56B4" w:rsidR="005A05A8" w:rsidRPr="00E44BDC">
      <w:r w:rsidRPr="00E44BDC">
        <w:tab/>
      </w:r>
      <w:r w:rsidRPr="00E44BDC">
        <w:tab/>
      </w:r>
      <w:r w:rsidRPr="00E44BDC">
        <w:tab/>
      </w:r>
      <w:r w:rsidRPr="00E44BDC">
        <w:tab/>
      </w:r>
      <w:r w:rsidRPr="00E44BDC">
        <w:tab/>
      </w:r>
      <w:r w:rsidRPr="00E44BDC">
        <w:tab/>
      </w:r>
      <w:r w:rsidRPr="00E44BDC">
        <w:tab/>
      </w:r>
      <w:r w:rsidRPr="00E44BDC">
        <w:tab/>
      </w:r>
      <w:r w:rsidR="006926A2" w:rsidRPr="00E44BDC">
        <w:t xml:space="preserve">          </w:t>
      </w:r>
      <w:r w:rsidR="002F4121" w:rsidRPr="00E44BDC">
        <w:t xml:space="preserve">   </w:t>
      </w:r>
      <w:r w:rsidR="006926A2" w:rsidRPr="00E44BDC">
        <w:t xml:space="preserve"> </w:t>
      </w:r>
      <w:r w:rsidRPr="00E44BDC">
        <w:t>LUCIJA BUTIGAN</w:t>
      </w:r>
    </w:p>
    <w:p w:rsidRDefault="006926A2" w:rsidR="006926A2" w:rsidRPr="00E44BDC">
      <w:pPr>
        <w:rPr>
          <w:u w:val="single"/>
        </w:rPr>
      </w:pPr>
    </w:p>
    <w:p w:rsidRDefault="002F4121" w:rsidR="002F4121" w:rsidRPr="00E44BDC">
      <w:pPr>
        <w:rPr>
          <w:u w:val="single"/>
        </w:rPr>
      </w:pPr>
    </w:p>
    <w:p w:rsidRDefault="00DF155F" w:rsidR="00DF155F" w:rsidRPr="00E44BDC">
      <w:pPr>
        <w:rPr>
          <w:u w:val="single"/>
        </w:rPr>
      </w:pPr>
    </w:p>
    <w:p w:rsidRDefault="00EE07C2" w:rsidR="005A05A8" w:rsidRPr="00E44BDC">
      <w:pPr>
        <w:rPr>
          <w:u w:val="single"/>
        </w:rPr>
      </w:pPr>
      <w:r w:rsidRPr="00E44BDC">
        <w:rPr>
          <w:u w:val="single"/>
        </w:rPr>
        <w:t>UPUTA</w:t>
      </w:r>
      <w:r w:rsidR="005A05A8" w:rsidRPr="00E44BDC">
        <w:rPr>
          <w:u w:val="single"/>
        </w:rPr>
        <w:t xml:space="preserve"> O PRAVNOM LIJEKU:</w:t>
      </w:r>
    </w:p>
    <w:p w:rsidRDefault="005A05A8" w:rsidP="00351A68" w:rsidR="005F1ED7">
      <w:pPr>
        <w:pStyle w:val="Tijeloteksta"/>
        <w:spacing w:after="120"/>
        <w:ind w:left="0"/>
        <w:rPr>
          <w:szCs w:val="24"/>
        </w:rPr>
      </w:pPr>
      <w:r w:rsidRPr="00E44BDC">
        <w:rPr>
          <w:szCs w:val="24"/>
        </w:rPr>
        <w:t>Protiv ovog rješenja pravo na žalbu ima svaki vjerovnik u dijelu koji se tiče njegove prijavljene tražbine</w:t>
      </w:r>
      <w:r w:rsidR="005F1ED7">
        <w:rPr>
          <w:szCs w:val="24"/>
        </w:rPr>
        <w:t>,</w:t>
      </w:r>
      <w:r w:rsidRPr="00E44BDC">
        <w:rPr>
          <w:szCs w:val="24"/>
        </w:rPr>
        <w:t xml:space="preserve"> o</w:t>
      </w:r>
      <w:r w:rsidR="005F1ED7">
        <w:rPr>
          <w:szCs w:val="24"/>
        </w:rPr>
        <w:t xml:space="preserve">dnosno tražbine koju je osporio i </w:t>
      </w:r>
      <w:r w:rsidRPr="00E44BDC">
        <w:rPr>
          <w:szCs w:val="24"/>
        </w:rPr>
        <w:t>stečajni upravitelj</w:t>
      </w:r>
      <w:r w:rsidR="00EE07C2" w:rsidRPr="00E44BDC">
        <w:rPr>
          <w:szCs w:val="24"/>
        </w:rPr>
        <w:t xml:space="preserve"> </w:t>
      </w:r>
      <w:r w:rsidR="005F1ED7">
        <w:rPr>
          <w:szCs w:val="24"/>
        </w:rPr>
        <w:t>(čl. 265. st. 3. SZ-a.).</w:t>
      </w:r>
    </w:p>
    <w:p w:rsidRDefault="00A71B47" w:rsidP="0046565F" w:rsidR="00A71B47" w:rsidRPr="00E44BDC"/>
    <w:p w:rsidRDefault="00C932C0" w:rsidP="0046565F" w:rsidR="0046565F" w:rsidRPr="00E44BDC">
      <w:r w:rsidRPr="00E44BDC">
        <w:t>DNA</w:t>
      </w:r>
      <w:r w:rsidR="007D2903" w:rsidRPr="00E44BDC">
        <w:t>:</w:t>
      </w:r>
    </w:p>
    <w:p w:rsidRDefault="00DF155F" w:rsidP="0046565F" w:rsidR="0046565F" w:rsidRPr="00E44BDC">
      <w:pPr>
        <w:numPr>
          <w:ilvl w:val="0"/>
          <w:numId w:val="42"/>
        </w:numPr>
      </w:pPr>
      <w:r w:rsidRPr="00E44BDC">
        <w:t>stečajni</w:t>
      </w:r>
      <w:r w:rsidR="0046565F" w:rsidRPr="00E44BDC">
        <w:t xml:space="preserve"> upravitelj</w:t>
      </w:r>
    </w:p>
    <w:p w:rsidRDefault="005F1ED7" w:rsidP="0046565F" w:rsidR="0046565F">
      <w:pPr>
        <w:numPr>
          <w:ilvl w:val="0"/>
          <w:numId w:val="42"/>
        </w:numPr>
      </w:pPr>
      <w:r>
        <w:t>e-</w:t>
      </w:r>
      <w:r w:rsidR="0046565F" w:rsidRPr="00E44BDC">
        <w:t>oglasna ploča suda – 8 dana</w:t>
      </w:r>
    </w:p>
    <w:p w:rsidRDefault="005F1ED7" w:rsidP="0046565F" w:rsidR="005F1ED7" w:rsidRPr="00E44BDC">
      <w:pPr>
        <w:numPr>
          <w:ilvl w:val="0"/>
          <w:numId w:val="42"/>
        </w:numPr>
      </w:pPr>
      <w:r>
        <w:t>vjerovnicima osporenih tražbina putem Izvatka</w:t>
      </w:r>
    </w:p>
    <w:p w:rsidRDefault="0046565F" w:rsidP="0046565F" w:rsidR="0046565F" w:rsidRPr="00E44BDC"/>
    <w:p w:rsidRDefault="0046565F" w:rsidP="0046565F" w:rsidR="0046565F" w:rsidRPr="00E44BDC">
      <w:pPr>
        <w:pStyle w:val="Tijeloteksta-uvlaka3"/>
        <w:ind w:left="0"/>
        <w:rPr>
          <w:sz w:val="24"/>
          <w:szCs w:val="24"/>
        </w:rPr>
      </w:pPr>
    </w:p>
    <w:sectPr w:rsidSect="00B14877" w:rsidR="0046565F" w:rsidRPr="00E44BDC">
      <w:headerReference w:type="even" r:id="rId10"/>
      <w:headerReference w:type="default" r:id="rId11"/>
      <w:pgSz w:code="9" w:h="16840" w:w="11907"/>
      <w:pgMar w:gutter="0" w:footer="720" w:header="720" w:left="1418" w:bottom="977" w:right="1361" w:top="162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3B2" w:rsidR="00EF73B2">
      <w:r>
        <w:separator/>
      </w:r>
    </w:p>
  </w:endnote>
  <w:endnote w:id="0" w:type="continuationSeparator">
    <w:p w:rsidRDefault="00EF73B2" w:rsidR="00EF73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3B2" w:rsidR="00EF73B2">
      <w:r>
        <w:separator/>
      </w:r>
    </w:p>
  </w:footnote>
  <w:footnote w:id="0" w:type="continuationSeparator">
    <w:p w:rsidRDefault="00EF73B2" w:rsidR="00EF73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73B2" w:rsidR="00EF73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D32">
      <w:rPr>
        <w:rStyle w:val="Brojstranice"/>
        <w:noProof/>
      </w:rPr>
      <w:t>4</w:t>
    </w:r>
    <w:r>
      <w:rPr>
        <w:rStyle w:val="Brojstranice"/>
      </w:rPr>
      <w:fldChar w:fldCharType="end"/>
    </w:r>
  </w:p>
  <w:p w:rsidRDefault="00EF73B2" w:rsidR="00EF73B2">
    <w:pPr>
      <w:pStyle w:val="Zaglavlje"/>
      <w:rPr>
        <w:sz w:val="22"/>
        <w:szCs w:val="22"/>
      </w:rPr>
    </w:pPr>
  </w:p>
  <w:p w:rsidRDefault="00EF73B2" w:rsidP="000870CB" w:rsidR="00EF73B2">
    <w:pPr>
      <w:pStyle w:val="Zaglavlje"/>
      <w:jc w:val="right"/>
      <w:rPr>
        <w:rFonts w:cs="Arial" w:hAnsi="Arial" w:ascii="Arial"/>
        <w:sz w:val="22"/>
        <w:szCs w:val="22"/>
      </w:rPr>
    </w:pPr>
    <w:r>
      <w:rPr>
        <w:rFonts w:cs="Arial" w:hAnsi="Arial" w:ascii="Arial"/>
        <w:sz w:val="22"/>
        <w:szCs w:val="22"/>
      </w:rPr>
      <w:t>20</w:t>
    </w:r>
    <w:r w:rsidRPr="000870CB">
      <w:rPr>
        <w:rFonts w:cs="Arial" w:hAnsi="Arial" w:ascii="Arial"/>
        <w:sz w:val="22"/>
        <w:szCs w:val="22"/>
      </w:rPr>
      <w:t xml:space="preserve"> St-</w:t>
    </w:r>
    <w:r w:rsidR="000254EB">
      <w:rPr>
        <w:rFonts w:cs="Arial" w:hAnsi="Arial" w:ascii="Arial"/>
        <w:sz w:val="22"/>
        <w:szCs w:val="22"/>
      </w:rPr>
      <w:t>231/17</w:t>
    </w:r>
    <w:r>
      <w:rPr>
        <w:rFonts w:cs="Arial" w:hAnsi="Arial" w:ascii="Arial"/>
        <w:sz w:val="22"/>
        <w:szCs w:val="22"/>
      </w:rPr>
      <w:t>-</w:t>
    </w:r>
  </w:p>
  <w:p w:rsidRDefault="00EF73B2" w:rsidP="000870CB" w:rsidR="00EF73B2">
    <w:pPr>
      <w:pStyle w:val="Zaglavlje"/>
      <w:jc w:val="right"/>
      <w:rPr>
        <w:rFonts w:cs="Arial" w:hAnsi="Arial" w:ascii="Arial"/>
        <w:sz w:val="22"/>
        <w:szCs w:val="22"/>
      </w:rPr>
    </w:pPr>
  </w:p>
  <w:p w:rsidRDefault="00EF73B2" w:rsidP="000870CB" w:rsidR="00EF73B2" w:rsidRPr="000870C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2">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4">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5">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6">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1">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3">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8">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29">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4">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0">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2">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7"/>
  </w:num>
  <w:num w:numId="2">
    <w:abstractNumId w:val="21"/>
  </w:num>
  <w:num w:numId="3">
    <w:abstractNumId w:val="18"/>
  </w:num>
  <w:num w:numId="4">
    <w:abstractNumId w:val="33"/>
  </w:num>
  <w:num w:numId="5">
    <w:abstractNumId w:val="35"/>
  </w:num>
  <w:num w:numId="6">
    <w:abstractNumId w:val="25"/>
  </w:num>
  <w:num w:numId="7">
    <w:abstractNumId w:val="39"/>
  </w:num>
  <w:num w:numId="8">
    <w:abstractNumId w:val="27"/>
  </w:num>
  <w:num w:numId="9">
    <w:abstractNumId w:val="44"/>
  </w:num>
  <w:num w:numId="10">
    <w:abstractNumId w:val="19"/>
  </w:num>
  <w:num w:numId="11">
    <w:abstractNumId w:val="5"/>
  </w:num>
  <w:num w:numId="12">
    <w:abstractNumId w:val="9"/>
  </w:num>
  <w:num w:numId="13">
    <w:abstractNumId w:val="40"/>
  </w:num>
  <w:num w:numId="14">
    <w:abstractNumId w:val="37"/>
  </w:num>
  <w:num w:numId="15">
    <w:abstractNumId w:val="32"/>
  </w:num>
  <w:num w:numId="16">
    <w:abstractNumId w:val="38"/>
  </w:num>
  <w:num w:numId="17">
    <w:abstractNumId w:val="0"/>
  </w:num>
  <w:num w:numId="18">
    <w:abstractNumId w:val="8"/>
  </w:num>
  <w:num w:numId="19">
    <w:abstractNumId w:val="10"/>
  </w:num>
  <w:num w:numId="20">
    <w:abstractNumId w:val="42"/>
  </w:num>
  <w:num w:numId="21">
    <w:abstractNumId w:val="3"/>
  </w:num>
  <w:num w:numId="22">
    <w:abstractNumId w:val="2"/>
  </w:num>
  <w:num w:numId="23">
    <w:abstractNumId w:val="1"/>
  </w:num>
  <w:num w:numId="24">
    <w:abstractNumId w:val="41"/>
  </w:num>
  <w:num w:numId="25">
    <w:abstractNumId w:val="22"/>
  </w:num>
  <w:num w:numId="26">
    <w:abstractNumId w:val="4"/>
  </w:num>
  <w:num w:numId="27">
    <w:abstractNumId w:val="14"/>
  </w:num>
  <w:num w:numId="28">
    <w:abstractNumId w:val="11"/>
  </w:num>
  <w:num w:numId="29">
    <w:abstractNumId w:val="20"/>
  </w:num>
  <w:num w:numId="30">
    <w:abstractNumId w:val="36"/>
  </w:num>
  <w:num w:numId="31">
    <w:abstractNumId w:val="15"/>
  </w:num>
  <w:num w:numId="32">
    <w:abstractNumId w:val="24"/>
  </w:num>
  <w:num w:numId="33">
    <w:abstractNumId w:val="28"/>
  </w:num>
  <w:num w:numId="34">
    <w:abstractNumId w:val="26"/>
  </w:num>
  <w:num w:numId="35">
    <w:abstractNumId w:val="29"/>
  </w:num>
  <w:num w:numId="36">
    <w:abstractNumId w:val="23"/>
  </w:num>
  <w:num w:numId="37">
    <w:abstractNumId w:val="30"/>
  </w:num>
  <w:num w:numId="38">
    <w:abstractNumId w:val="13"/>
  </w:num>
  <w:num w:numId="39">
    <w:abstractNumId w:val="34"/>
  </w:num>
  <w:num w:numId="40">
    <w:abstractNumId w:val="6"/>
  </w:num>
  <w:num w:numId="41">
    <w:abstractNumId w:val="7"/>
  </w:num>
  <w:num w:numId="42">
    <w:abstractNumId w:val="31"/>
  </w:num>
  <w:num w:numId="43">
    <w:abstractNumId w:val="12"/>
  </w:num>
  <w:num w:numId="44">
    <w:abstractNumId w:val="16"/>
  </w:num>
  <w:num w:numId="45">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196"/>
    <w:rsid w:val="00023344"/>
    <w:rsid w:val="000254EB"/>
    <w:rsid w:val="000407B0"/>
    <w:rsid w:val="00046D21"/>
    <w:rsid w:val="000500EE"/>
    <w:rsid w:val="000867C8"/>
    <w:rsid w:val="000870CB"/>
    <w:rsid w:val="000946BE"/>
    <w:rsid w:val="00096A79"/>
    <w:rsid w:val="000C5F07"/>
    <w:rsid w:val="000E0BD5"/>
    <w:rsid w:val="00141514"/>
    <w:rsid w:val="001455F6"/>
    <w:rsid w:val="001508AB"/>
    <w:rsid w:val="00157393"/>
    <w:rsid w:val="0019454D"/>
    <w:rsid w:val="001A1DD9"/>
    <w:rsid w:val="001A568B"/>
    <w:rsid w:val="001C0EB4"/>
    <w:rsid w:val="001F2B41"/>
    <w:rsid w:val="0020640B"/>
    <w:rsid w:val="00222094"/>
    <w:rsid w:val="00241575"/>
    <w:rsid w:val="00253E5B"/>
    <w:rsid w:val="00283570"/>
    <w:rsid w:val="00283F56"/>
    <w:rsid w:val="00293390"/>
    <w:rsid w:val="00296321"/>
    <w:rsid w:val="002A2E27"/>
    <w:rsid w:val="002C5881"/>
    <w:rsid w:val="002F4121"/>
    <w:rsid w:val="003150B7"/>
    <w:rsid w:val="00324267"/>
    <w:rsid w:val="00336758"/>
    <w:rsid w:val="00342D86"/>
    <w:rsid w:val="00347D3D"/>
    <w:rsid w:val="00351A68"/>
    <w:rsid w:val="00353B61"/>
    <w:rsid w:val="00356F0F"/>
    <w:rsid w:val="0037473B"/>
    <w:rsid w:val="003C0E04"/>
    <w:rsid w:val="003C2FD3"/>
    <w:rsid w:val="003C5A8B"/>
    <w:rsid w:val="003C6B5B"/>
    <w:rsid w:val="003D098B"/>
    <w:rsid w:val="003D0E8A"/>
    <w:rsid w:val="003E18BE"/>
    <w:rsid w:val="003F6424"/>
    <w:rsid w:val="003F73E9"/>
    <w:rsid w:val="00401AC7"/>
    <w:rsid w:val="004042B5"/>
    <w:rsid w:val="0046565F"/>
    <w:rsid w:val="0047589F"/>
    <w:rsid w:val="00480D11"/>
    <w:rsid w:val="00485CDE"/>
    <w:rsid w:val="004A17BE"/>
    <w:rsid w:val="004E0BD4"/>
    <w:rsid w:val="004E63D5"/>
    <w:rsid w:val="004F4C68"/>
    <w:rsid w:val="00553350"/>
    <w:rsid w:val="0056622E"/>
    <w:rsid w:val="0057702E"/>
    <w:rsid w:val="005803EA"/>
    <w:rsid w:val="00595221"/>
    <w:rsid w:val="005A05A8"/>
    <w:rsid w:val="005A32AC"/>
    <w:rsid w:val="005A7D75"/>
    <w:rsid w:val="005C4AA5"/>
    <w:rsid w:val="005C6603"/>
    <w:rsid w:val="005C721A"/>
    <w:rsid w:val="005C72CA"/>
    <w:rsid w:val="005D7B51"/>
    <w:rsid w:val="005E6960"/>
    <w:rsid w:val="005E7ECF"/>
    <w:rsid w:val="005F1ED7"/>
    <w:rsid w:val="005F71AC"/>
    <w:rsid w:val="00606737"/>
    <w:rsid w:val="00616A5E"/>
    <w:rsid w:val="00617663"/>
    <w:rsid w:val="00654B67"/>
    <w:rsid w:val="006666C8"/>
    <w:rsid w:val="00672C8E"/>
    <w:rsid w:val="006761FD"/>
    <w:rsid w:val="0067729C"/>
    <w:rsid w:val="00690AF3"/>
    <w:rsid w:val="006926A2"/>
    <w:rsid w:val="006A7A2D"/>
    <w:rsid w:val="006B5DE5"/>
    <w:rsid w:val="006C0EEC"/>
    <w:rsid w:val="006D02BC"/>
    <w:rsid w:val="006E49B0"/>
    <w:rsid w:val="006E5C64"/>
    <w:rsid w:val="006F488A"/>
    <w:rsid w:val="006F5523"/>
    <w:rsid w:val="006F7B83"/>
    <w:rsid w:val="00704E53"/>
    <w:rsid w:val="00733945"/>
    <w:rsid w:val="00744948"/>
    <w:rsid w:val="0075763B"/>
    <w:rsid w:val="00764BFF"/>
    <w:rsid w:val="00767152"/>
    <w:rsid w:val="00782B17"/>
    <w:rsid w:val="00785062"/>
    <w:rsid w:val="0079009E"/>
    <w:rsid w:val="00791CF7"/>
    <w:rsid w:val="0079230B"/>
    <w:rsid w:val="007976AD"/>
    <w:rsid w:val="007B0D32"/>
    <w:rsid w:val="007C6237"/>
    <w:rsid w:val="007D2903"/>
    <w:rsid w:val="007D46FF"/>
    <w:rsid w:val="00807865"/>
    <w:rsid w:val="00826A08"/>
    <w:rsid w:val="00841C42"/>
    <w:rsid w:val="00843838"/>
    <w:rsid w:val="008554B1"/>
    <w:rsid w:val="00873F82"/>
    <w:rsid w:val="00884CC0"/>
    <w:rsid w:val="008945C1"/>
    <w:rsid w:val="00895A04"/>
    <w:rsid w:val="008C749A"/>
    <w:rsid w:val="008D2F6F"/>
    <w:rsid w:val="008D6ED5"/>
    <w:rsid w:val="008E1302"/>
    <w:rsid w:val="008E2646"/>
    <w:rsid w:val="008F1069"/>
    <w:rsid w:val="008F5962"/>
    <w:rsid w:val="00902E34"/>
    <w:rsid w:val="00906AA6"/>
    <w:rsid w:val="00910AC7"/>
    <w:rsid w:val="00911B6A"/>
    <w:rsid w:val="009166AB"/>
    <w:rsid w:val="009416C8"/>
    <w:rsid w:val="009429DD"/>
    <w:rsid w:val="00947857"/>
    <w:rsid w:val="00954AAC"/>
    <w:rsid w:val="00974173"/>
    <w:rsid w:val="009825F9"/>
    <w:rsid w:val="00991C16"/>
    <w:rsid w:val="00993142"/>
    <w:rsid w:val="009A623A"/>
    <w:rsid w:val="009A6B7C"/>
    <w:rsid w:val="009B7C52"/>
    <w:rsid w:val="009E55A2"/>
    <w:rsid w:val="009E6CC5"/>
    <w:rsid w:val="009F66BC"/>
    <w:rsid w:val="00A11B9A"/>
    <w:rsid w:val="00A27C20"/>
    <w:rsid w:val="00A32F96"/>
    <w:rsid w:val="00A4455F"/>
    <w:rsid w:val="00A71B47"/>
    <w:rsid w:val="00A76A8C"/>
    <w:rsid w:val="00A9383C"/>
    <w:rsid w:val="00AA07B2"/>
    <w:rsid w:val="00AA1DC0"/>
    <w:rsid w:val="00AB0D3C"/>
    <w:rsid w:val="00AB11E8"/>
    <w:rsid w:val="00AB6612"/>
    <w:rsid w:val="00B14877"/>
    <w:rsid w:val="00B52971"/>
    <w:rsid w:val="00B57018"/>
    <w:rsid w:val="00B61380"/>
    <w:rsid w:val="00BA0BC6"/>
    <w:rsid w:val="00BB56B4"/>
    <w:rsid w:val="00BB763E"/>
    <w:rsid w:val="00C05982"/>
    <w:rsid w:val="00C14287"/>
    <w:rsid w:val="00C35B81"/>
    <w:rsid w:val="00C87F4A"/>
    <w:rsid w:val="00C9298D"/>
    <w:rsid w:val="00C932C0"/>
    <w:rsid w:val="00CB3E51"/>
    <w:rsid w:val="00CD5E9F"/>
    <w:rsid w:val="00D03A5B"/>
    <w:rsid w:val="00D306CB"/>
    <w:rsid w:val="00D61570"/>
    <w:rsid w:val="00DA18A4"/>
    <w:rsid w:val="00DC7D28"/>
    <w:rsid w:val="00DE4B1D"/>
    <w:rsid w:val="00DF155F"/>
    <w:rsid w:val="00DF3A24"/>
    <w:rsid w:val="00E06B5F"/>
    <w:rsid w:val="00E07737"/>
    <w:rsid w:val="00E21A3D"/>
    <w:rsid w:val="00E44BDC"/>
    <w:rsid w:val="00E70959"/>
    <w:rsid w:val="00E7511A"/>
    <w:rsid w:val="00EB5A87"/>
    <w:rsid w:val="00EC60A5"/>
    <w:rsid w:val="00ED5914"/>
    <w:rsid w:val="00EE07C2"/>
    <w:rsid w:val="00EF73B2"/>
    <w:rsid w:val="00F00F42"/>
    <w:rsid w:val="00F05E33"/>
    <w:rsid w:val="00F108DE"/>
    <w:rsid w:val="00F3243D"/>
    <w:rsid w:val="00F41A71"/>
    <w:rsid w:val="00F460A9"/>
    <w:rsid w:val="00F63922"/>
    <w:rsid w:val="00F6595E"/>
    <w:rsid w:val="00FA4394"/>
    <w:rsid w:val="00FA6DCF"/>
    <w:rsid w:val="00FC789F"/>
    <w:rsid w:val="00FC7C9D"/>
    <w:rsid w:val="00FE7342"/>
    <w:rsid w:val="00FE7D44"/>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true" w:styleId="TableContents" w:type="paragraph">
    <w:name w:val="Table Contents"/>
    <w:basedOn w:val="Normal"/>
    <w:rsid w:val="00EB5A87"/>
    <w:pPr>
      <w:widowControl w:val="false"/>
      <w:suppressLineNumbers/>
      <w:suppressAutoHyphens/>
      <w:autoSpaceDN w:val="false"/>
      <w:textAlignment w:val="baseline"/>
    </w:pPr>
    <w:rPr>
      <w:rFonts w:cs="Tahoma"/>
      <w:kern w:val="3"/>
    </w:rPr>
  </w:style>
  <w:style w:styleId="Tekstbalonia" w:type="paragraph">
    <w:name w:val="Balloon Text"/>
    <w:basedOn w:val="Normal"/>
    <w:semiHidden/>
    <w:rsid w:val="008C749A"/>
    <w:rPr>
      <w:rFonts w:cs="Tahoma" w:hAnsi="Tahoma" w:ascii="Tahoma"/>
      <w:sz w:val="16"/>
      <w:szCs w:val="16"/>
    </w:rPr>
  </w:style>
  <w:style w:styleId="Tekstrezerviranogmjesta" w:type="character">
    <w:name w:val="Placeholder Text"/>
    <w:basedOn w:val="Zadanifontodlomka"/>
    <w:uiPriority w:val="99"/>
    <w:semiHidden/>
    <w:rsid w:val="00595221"/>
    <w:rPr>
      <w:color w:val="808080"/>
      <w:bdr w:space="0" w:sz="0" w:color="auto" w:val="none"/>
      <w:shd w:fill="auto" w:color="auto" w:val="clear"/>
    </w:rPr>
  </w:style>
  <w:style w:customStyle="true" w:styleId="eSPISCCParagraphDefaultFont" w:type="character">
    <w:name w:val="eSPIS_CC_Paragraph Default Font"/>
    <w:basedOn w:val="Zadanifontodlomka"/>
    <w:rsid w:val="005952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5221"/>
    <w:rPr>
      <w:bdr w:space="0" w:sz="0" w:color="auto" w:val="none"/>
      <w:shd w:fill="FFFFCC" w:color="auto" w:val="clear"/>
      <w:lang w:val="hr-HR"/>
    </w:rPr>
  </w:style>
  <w:style w:customStyle="true" w:styleId="PozadinaSvijetloCrvena" w:type="character">
    <w:name w:val="Pozadina_SvijetloCrvena"/>
    <w:basedOn w:val="eSPISCCParagraphDefaultFont"/>
    <w:rsid w:val="005952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52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1" w:styleId="TableContents" w:type="paragraph">
    <w:name w:val="Table Contents"/>
    <w:basedOn w:val="Normal"/>
    <w:rsid w:val="00EB5A87"/>
    <w:pPr>
      <w:widowControl w:val="0"/>
      <w:suppressLineNumbers/>
      <w:suppressAutoHyphens/>
      <w:autoSpaceDN w:val="0"/>
      <w:textAlignment w:val="baseline"/>
    </w:pPr>
    <w:rPr>
      <w:rFonts w:cs="Tahoma"/>
      <w:kern w:val="3"/>
    </w:rPr>
  </w:style>
  <w:style w:styleId="Tekstbalonia" w:type="paragraph">
    <w:name w:val="Balloon Text"/>
    <w:basedOn w:val="Normal"/>
    <w:semiHidden/>
    <w:rsid w:val="008C749A"/>
    <w:rPr>
      <w:rFonts w:ascii="Tahoma" w:cs="Tahoma" w:hAnsi="Tahoma"/>
      <w:sz w:val="16"/>
      <w:szCs w:val="16"/>
    </w:rPr>
  </w:style>
  <w:style w:styleId="Tekstrezerviranogmjesta" w:type="character">
    <w:name w:val="Placeholder Text"/>
    <w:basedOn w:val="Zadanifontodlomka"/>
    <w:uiPriority w:val="99"/>
    <w:semiHidden/>
    <w:rsid w:val="00595221"/>
    <w:rPr>
      <w:color w:val="808080"/>
      <w:bdr w:color="auto" w:space="0" w:sz="0" w:val="none"/>
      <w:shd w:color="auto" w:fill="auto" w:val="clear"/>
    </w:rPr>
  </w:style>
  <w:style w:customStyle="1" w:styleId="eSPISCCParagraphDefaultFont" w:type="character">
    <w:name w:val="eSPIS_CC_Paragraph Default Font"/>
    <w:basedOn w:val="Zadanifontodlomka"/>
    <w:rsid w:val="005952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5221"/>
    <w:rPr>
      <w:bdr w:color="auto" w:space="0" w:sz="0" w:val="none"/>
      <w:shd w:color="auto" w:fill="FFFFCC" w:val="clear"/>
      <w:lang w:val="hr-HR"/>
    </w:rPr>
  </w:style>
  <w:style w:customStyle="1" w:styleId="PozadinaSvijetloCrvena" w:type="character">
    <w:name w:val="Pozadina_SvijetloCrvena"/>
    <w:basedOn w:val="eSPISCCParagraphDefaultFont"/>
    <w:rsid w:val="005952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52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St-231/2017-56</izvorni_sadrzaj>
    <derivirana_varijabla naziv="DomainObject.Oznaka_1">St-231/2017-56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INKOP d.d.</izvorni_sadrzaj>
    <derivirana_varijabla naziv="DomainObject.Predmet.ProtustrankaFormated_1">  INKOP d.d.</derivirana_varijabla>
  </DomainObject.Predmet.ProtustrankaFormated>
  <DomainObject.Predmet.ProtustrankaFormatedOIB>
    <izvorni_sadrzaj>  INKOP d.d., OIB 59716092020</izvorni_sadrzaj>
    <derivirana_varijabla naziv="DomainObject.Predmet.ProtustrankaFormatedOIB_1">  INKOP d.d., OIB 59716092020</derivirana_varijabla>
  </DomainObject.Predmet.ProtustrankaFormatedOIB>
  <DomainObject.Predmet.ProtustrankaFormatedWithAdress>
    <izvorni_sadrzaj> INKOP d.d., Zagorske Brigade 1, 49247 Poznanovec</izvorni_sadrzaj>
    <derivirana_varijabla naziv="DomainObject.Predmet.ProtustrankaFormatedWithAdress_1"> INKOP d.d., Zagorske Brigade 1, 49247 Poznanovec</derivirana_varijabla>
  </DomainObject.Predmet.ProtustrankaFormatedWithAdress>
  <DomainObject.Predmet.ProtustrankaFormatedWithAdressOIB>
    <izvorni_sadrzaj> INKOP d.d., OIB 59716092020, Zagorske Brigade 1, 49247 Poznanovec</izvorni_sadrzaj>
    <derivirana_varijabla naziv="DomainObject.Predmet.ProtustrankaFormatedWithAdressOIB_1"> INKOP d.d., OIB 59716092020, Zagorske Brigade 1, 49247 Poznanovec</derivirana_varijabla>
  </DomainObject.Predmet.ProtustrankaFormatedWithAdressOIB>
  <DomainObject.Predmet.ProtustrankaWithAdress>
    <izvorni_sadrzaj>INKOP d.d. Zagorske Brigade 1, 49247 Poznanovec</izvorni_sadrzaj>
    <derivirana_varijabla naziv="DomainObject.Predmet.ProtustrankaWithAdress_1">INKOP d.d. Zagorske Brigade 1, 49247 Poznanovec</derivirana_varijabla>
  </DomainObject.Predmet.ProtustrankaWithAdress>
  <DomainObject.Predmet.ProtustrankaWithAdressOIB>
    <izvorni_sadrzaj>INKOP d.d., OIB 59716092020, Zagorske Brigade 1, 49247 Poznanovec</izvorni_sadrzaj>
    <derivirana_varijabla naziv="DomainObject.Predmet.ProtustrankaWithAdressOIB_1">INKOP d.d., OIB 59716092020, Zagorske Brigade 1, 49247 Poznanovec</derivirana_varijabla>
  </DomainObject.Predmet.ProtustrankaWithAdressOIB>
  <DomainObject.Predmet.ProtustrankaNazivFormated>
    <izvorni_sadrzaj>INKOP d.d.</izvorni_sadrzaj>
    <derivirana_varijabla naziv="DomainObject.Predmet.ProtustrankaNazivFormated_1">INKOP d.d.</derivirana_varijabla>
  </DomainObject.Predmet.ProtustrankaNazivFormated>
  <DomainObject.Predmet.ProtustrankaNazivFormatedOIB>
    <izvorni_sadrzaj>INKOP d.d., OIB 59716092020</izvorni_sadrzaj>
    <derivirana_varijabla naziv="DomainObject.Predmet.ProtustrankaNazivFormatedOIB_1">INKOP d.d., OIB 59716092020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INKOP d.d.</izvorni_sadrzaj>
    <derivirana_varijabla naziv="DomainObject.Predmet.StrankaFormated_1">  INKOP d.d.</derivirana_varijabla>
  </DomainObject.Predmet.StrankaFormated>
  <DomainObject.Predmet.StrankaFormatedOIB>
    <izvorni_sadrzaj>  INKOP d.d., OIB 59716092020</izvorni_sadrzaj>
    <derivirana_varijabla naziv="DomainObject.Predmet.StrankaFormatedOIB_1">  INKOP d.d., OIB 59716092020</derivirana_varijabla>
  </DomainObject.Predmet.StrankaFormatedOIB>
  <DomainObject.Predmet.StrankaFormatedWithAdress>
    <izvorni_sadrzaj> INKOP d.d., Zagorske Brigade 1, 49247 Poznanovec</izvorni_sadrzaj>
    <derivirana_varijabla naziv="DomainObject.Predmet.StrankaFormatedWithAdress_1"> INKOP d.d., Zagorske Brigade 1, 49247 Poznanovec</derivirana_varijabla>
  </DomainObject.Predmet.StrankaFormatedWithAdress>
  <DomainObject.Predmet.StrankaFormatedWithAdressOIB>
    <izvorni_sadrzaj> INKOP d.d., OIB 59716092020, Zagorske Brigade 1, 49247 Poznanovec</izvorni_sadrzaj>
    <derivirana_varijabla naziv="DomainObject.Predmet.StrankaFormatedWithAdressOIB_1"> INKOP d.d., OIB 59716092020, Zagorske Brigade 1, 49247 Poznanovec</derivirana_varijabla>
  </DomainObject.Predmet.StrankaFormatedWithAdressOIB>
  <DomainObject.Predmet.StrankaWithAdress>
    <izvorni_sadrzaj>INKOP d.d. Zagorske Brigade 1,49247 Poznanovec</izvorni_sadrzaj>
    <derivirana_varijabla naziv="DomainObject.Predmet.StrankaWithAdress_1">INKOP d.d. Zagorske Brigade 1,49247 Poznanovec</derivirana_varijabla>
  </DomainObject.Predmet.StrankaWithAdress>
  <DomainObject.Predmet.StrankaWithAdressOIB>
    <izvorni_sadrzaj>INKOP d.d., OIB 59716092020, Zagorske Brigade 1,49247 Poznanovec</izvorni_sadrzaj>
    <derivirana_varijabla naziv="DomainObject.Predmet.StrankaWithAdressOIB_1">INKOP d.d., OIB 59716092020, Zagorske Brigade 1,49247 Poznanovec</derivirana_varijabla>
  </DomainObject.Predmet.StrankaWithAdressOIB>
  <DomainObject.Predmet.StrankaNazivFormated>
    <izvorni_sadrzaj>INKOP d.d.</izvorni_sadrzaj>
    <derivirana_varijabla naziv="DomainObject.Predmet.StrankaNazivFormated_1">INKOP d.d.</derivirana_varijabla>
  </DomainObject.Predmet.StrankaNazivFormated>
  <DomainObject.Predmet.StrankaNazivFormatedOIB>
    <izvorni_sadrzaj>INKOP d.d., OIB 59716092020</izvorni_sadrzaj>
    <derivirana_varijabla naziv="DomainObject.Predmet.StrankaNazivFormatedOIB_1">INKOP d.d., OIB 59716092020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INKOP d.d.</item>
    </izvorni_sadrzaj>
    <derivirana_varijabla naziv="DomainObject.Predmet.StrankaListFormated_1">
      <item>INKOP d.d.</item>
    </derivirana_varijabla>
  </DomainObject.Predmet.StrankaListFormated>
  <DomainObject.Predmet.StrankaListFormatedOIB>
    <izvorni_sadrzaj>
      <item>INKOP d.d., OIB 59716092020</item>
    </izvorni_sadrzaj>
    <derivirana_varijabla naziv="DomainObject.Predmet.StrankaListFormatedOIB_1">
      <item>INKOP d.d., OIB 59716092020</item>
    </derivirana_varijabla>
  </DomainObject.Predmet.StrankaListFormatedOIB>
  <DomainObject.Predmet.StrankaListFormatedWithAdress>
    <izvorni_sadrzaj>
      <item>INKOP d.d., Zagorske Brigade 1, 49247 Poznanovec</item>
    </izvorni_sadrzaj>
    <derivirana_varijabla naziv="DomainObject.Predmet.StrankaListFormatedWithAdress_1">
      <item>INKOP d.d., Zagorske Brigade 1, 49247 Poznanovec</item>
    </derivirana_varijabla>
  </DomainObject.Predmet.StrankaListFormatedWithAdress>
  <DomainObject.Predmet.StrankaListFormatedWithAdressOIB>
    <izvorni_sadrzaj>
      <item>INKOP d.d., OIB 59716092020, Zagorske Brigade 1, 49247 Poznanovec</item>
    </izvorni_sadrzaj>
    <derivirana_varijabla naziv="DomainObject.Predmet.StrankaListFormatedWithAdressOIB_1">
      <item>INKOP d.d., OIB 59716092020, Zagorske Brigade 1, 49247 Poznanovec</item>
    </derivirana_varijabla>
  </DomainObject.Predmet.StrankaListFormatedWithAdressOIB>
  <DomainObject.Predmet.StrankaListNazivFormated>
    <izvorni_sadrzaj>
      <item>INKOP d.d.</item>
    </izvorni_sadrzaj>
    <derivirana_varijabla naziv="DomainObject.Predmet.StrankaListNazivFormated_1">
      <item>INKOP d.d.</item>
    </derivirana_varijabla>
  </DomainObject.Predmet.StrankaListNazivFormated>
  <DomainObject.Predmet.StrankaListNazivFormatedOIB>
    <izvorni_sadrzaj>
      <item>INKOP d.d., OIB 59716092020</item>
    </izvorni_sadrzaj>
    <derivirana_varijabla naziv="DomainObject.Predmet.StrankaListNazivFormatedOIB_1">
      <item>INKOP d.d., OIB 59716092020</item>
    </derivirana_varijabla>
  </DomainObject.Predmet.StrankaListNazivFormatedOIB>
  <DomainObject.Predmet.ProtuStrankaListFormated>
    <izvorni_sadrzaj>
      <item>INKOP d.d.</item>
    </izvorni_sadrzaj>
    <derivirana_varijabla naziv="DomainObject.Predmet.ProtuStrankaListFormated_1">
      <item>INKOP d.d.</item>
    </derivirana_varijabla>
  </DomainObject.Predmet.ProtuStrankaListFormated>
  <DomainObject.Predmet.ProtuStrankaListFormatedOIB>
    <izvorni_sadrzaj>
      <item>INKOP d.d., OIB 59716092020</item>
    </izvorni_sadrzaj>
    <derivirana_varijabla naziv="DomainObject.Predmet.ProtuStrankaListFormatedOIB_1">
      <item>INKOP d.d., OIB 59716092020</item>
    </derivirana_varijabla>
  </DomainObject.Predmet.ProtuStrankaListFormatedOIB>
  <DomainObject.Predmet.ProtuStrankaListFormatedWithAdress>
    <izvorni_sadrzaj>
      <item>INKOP d.d., Zagorske Brigade 1, 49247 Poznanovec</item>
    </izvorni_sadrzaj>
    <derivirana_varijabla naziv="DomainObject.Predmet.ProtuStrankaListFormatedWithAdress_1">
      <item>INKOP d.d., Zagorske Brigade 1, 49247 Poznanovec</item>
    </derivirana_varijabla>
  </DomainObject.Predmet.ProtuStrankaListFormatedWithAdress>
  <DomainObject.Predmet.ProtuStrankaListFormatedWithAdressOIB>
    <izvorni_sadrzaj>
      <item>INKOP d.d., OIB 59716092020, Zagorske Brigade 1, 49247 Poznanovec</item>
    </izvorni_sadrzaj>
    <derivirana_varijabla naziv="DomainObject.Predmet.ProtuStrankaListFormatedWithAdressOIB_1">
      <item>INKOP d.d., OIB 59716092020, Zagorske Brigade 1, 49247 Poznanovec</item>
    </derivirana_varijabla>
  </DomainObject.Predmet.ProtuStrankaListFormatedWithAdressOIB>
  <DomainObject.Predmet.ProtuStrankaListNazivFormated>
    <izvorni_sadrzaj>
      <item>INKOP d.d.</item>
    </izvorni_sadrzaj>
    <derivirana_varijabla naziv="DomainObject.Predmet.ProtuStrankaListNazivFormated_1">
      <item>INKOP d.d.</item>
    </derivirana_varijabla>
  </DomainObject.Predmet.ProtuStrankaListNazivFormated>
  <DomainObject.Predmet.ProtuStrankaListNazivFormatedOIB>
    <izvorni_sadrzaj>
      <item>INKOP d.d., OIB 59716092020</item>
    </izvorni_sadrzaj>
    <derivirana_varijabla naziv="DomainObject.Predmet.ProtuStrankaListNazivFormatedOIB_1">
      <item>INKOP d.d., OIB 59716092020</item>
    </derivirana_varijabla>
  </DomainObject.Predmet.ProtuStrankaListNazivFormatedOIB>
  <DomainObject.Predmet.OstaliListFormated>
    <izvorni_sadrzaj>
      <item>Zlatko Novosel</item>
      <item>Grgić &amp; Partneri odvjetničko društvo d.o.o.</item>
    </izvorni_sadrzaj>
    <derivirana_varijabla naziv="DomainObject.Predmet.OstaliListFormated_1">
      <item>Zlatko Novosel</item>
      <item>Grgić &amp; Partneri odvjetničko društvo d.o.o.</item>
    </derivirana_varijabla>
  </DomainObject.Predmet.OstaliListFormated>
  <DomainObject.Predmet.OstaliListFormatedOIB>
    <izvorni_sadrzaj>
      <item>Zlatko Novosel, OIB 02542498732</item>
      <item>Grgić &amp; Partneri odvjetničko društvo d.o.o., OIB 16457179668</item>
    </izvorni_sadrzaj>
    <derivirana_varijabla naziv="DomainObject.Predmet.OstaliListFormatedOIB_1">
      <item>Zlatko Novosel, OIB 02542498732</item>
      <item>Grgić &amp; Partneri odvjetničko društvo d.o.o., OIB 16457179668</item>
    </derivirana_varijabla>
  </DomainObject.Predmet.OstaliListFormatedOIB>
  <DomainObject.Predmet.OstaliListFormatedWithAdress>
    <izvorni_sadrzaj>
      <item>Zlatko Novosel, Zagorski Put 5, 49247 Lug Poznanovečki</item>
      <item>Grgić &amp; Partneri odvjetničko društvo d.o.o., Ulica grada Vukovara 282, 10000 Zagreb</item>
    </izvorni_sadrzaj>
    <derivirana_varijabla naziv="DomainObject.Predmet.OstaliListFormatedWithAdress_1">
      <item>Zlatko Novosel, Zagorski Put 5, 49247 Lug Poznanovečki</item>
      <item>Grgić &amp; Partneri odvjetničko društvo d.o.o., Ulica grada Vukovara 282, 10000 Zagreb</item>
    </derivirana_varijabla>
  </DomainObject.Predmet.OstaliListFormatedWithAdress>
  <DomainObject.Predmet.OstaliListFormatedWithAdressOIB>
    <izvorni_sadrzaj>
      <item>Zlatko Novosel, OIB 02542498732, Zagorski Put 5, 49247 Lug Poznanovečki</item>
      <item>Grgić &amp; Partneri odvjetničko društvo d.o.o., OIB 16457179668, Ulica grada Vukovara 282, 10000 Zagreb</item>
    </izvorni_sadrzaj>
    <derivirana_varijabla naziv="DomainObject.Predmet.OstaliListFormatedWithAdressOIB_1">
      <item>Zlatko Novosel, OIB 02542498732, Zagorski Put 5, 49247 Lug Poznanovečki</item>
      <item>Grgić &amp; Partneri odvjetničko društvo d.o.o., OIB 16457179668, Ulica grada Vukovara 282, 10000 Zagreb</item>
    </derivirana_varijabla>
  </DomainObject.Predmet.OstaliListFormatedWithAdressOIB>
  <DomainObject.Predmet.OstaliListNazivFormated>
    <izvorni_sadrzaj>
      <item>Zlatko Novosel</item>
      <item>Grgić &amp; Partneri odvjetničko društvo d.o.o.</item>
    </izvorni_sadrzaj>
    <derivirana_varijabla naziv="DomainObject.Predmet.OstaliListNazivFormated_1">
      <item>Zlatko Novosel</item>
      <item>Grgić &amp; Partneri odvjetničko društvo d.o.o.</item>
    </derivirana_varijabla>
  </DomainObject.Predmet.OstaliListNazivFormated>
  <DomainObject.Predmet.OstaliListNazivFormatedOIB>
    <izvorni_sadrzaj>
      <item>Zlatko Novosel, OIB 02542498732</item>
      <item>Grgić &amp; Partneri odvjetničko društvo d.o.o., OIB 16457179668</item>
    </izvorni_sadrzaj>
    <derivirana_varijabla naziv="DomainObject.Predmet.OstaliListNazivFormatedOIB_1">
      <item>Zlatko Novosel, OIB 02542498732</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St-231/2017-56</izvorni_sadrzaj>
    <derivirana_varijabla naziv="DomainObject.PoslovniBrojDokumenta_1">St-231/2017-56</derivirana_varijabla>
  </DomainObject.PoslovniBrojDokumenta>
  <DomainObject.Predmet.StrankaIDrugi>
    <izvorni_sadrzaj>INKOP d.d.</izvorni_sadrzaj>
    <derivirana_varijabla naziv="DomainObject.Predmet.StrankaIDrugi_1">INKOP d.d.</derivirana_varijabla>
  </DomainObject.Predmet.StrankaIDrugi>
  <DomainObject.Predmet.ProtustrankaIDrugi>
    <izvorni_sadrzaj>INKOP d.d.</izvorni_sadrzaj>
    <derivirana_varijabla naziv="DomainObject.Predmet.ProtustrankaIDrugi_1">INKOP d.d.</derivirana_varijabla>
  </DomainObject.Predmet.ProtustrankaIDrugi>
  <DomainObject.Predmet.StrankaIDrugiAdressOIB>
    <izvorni_sadrzaj>INKOP d.d., OIB 59716092020, Zagorske Brigade 1, 49247 Poznanovec</izvorni_sadrzaj>
    <derivirana_varijabla naziv="DomainObject.Predmet.StrankaIDrugiAdressOIB_1">INKOP d.d., OIB 59716092020, Zagorske Brigade 1, 49247 Poznanovec</derivirana_varijabla>
  </DomainObject.Predmet.StrankaIDrugiAdressOIB>
  <DomainObject.Predmet.ProtustrankaIDrugiAdressOIB>
    <izvorni_sadrzaj>INKOP d.d., OIB 59716092020, Zagorske Brigade 1, 49247 Poznanovec</izvorni_sadrzaj>
    <derivirana_varijabla naziv="DomainObject.Predmet.ProtustrankaIDrugiAdressOIB_1">INKOP d.d., OIB 59716092020,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INKOP d.d.</item>
      <item>INKOP d.d.</item>
      <item>Zlatko Novosel</item>
      <item>Grgić &amp; Partneri odvjetničko društvo d.o.o.</item>
    </izvorni_sadrzaj>
    <derivirana_varijabla naziv="DomainObject.Predmet.SudioniciListNaziv_1">
      <item>INKOP d.d.</item>
      <item>INKOP d.d.</item>
      <item>Zlatko Novosel</item>
      <item>Grgić &amp; Partneri odvjetničko društvo d.o.o.</item>
    </derivirana_varijabla>
  </DomainObject.Predmet.SudioniciListNaziv>
  <DomainObject.Predmet.SudioniciListAdressOIB>
    <izvorni_sadrzaj>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izvorni_sadrzaj>
    <derivirana_varijabla naziv="DomainObject.Predmet.SudioniciListAdressOIB_1">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59716092020</item>
      <item>, OIB 59716092020</item>
      <item>, OIB 02542498732</item>
      <item>, OIB 16457179668</item>
    </izvorni_sadrzaj>
    <derivirana_varijabla naziv="DomainObject.Predmet.SudioniciListNazivOIB_1">
      <item>, OIB 59716092020</item>
      <item>, OIB 59716092020</item>
      <item>, OIB 02542498732</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1069</properties:Words>
  <properties:Characters>6758</properties:Characters>
  <properties:Lines>319</properties:Lines>
  <properties:Paragraphs>232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2017-05-12T08:37:00Z</dcterms:created>
  <dc:creator>Administrator</dc:creator>
  <cp:lastModifiedBy>Valentina Kranjčić</cp:lastModifiedBy>
  <cp:lastPrinted>2017-05-12T08:37:00Z</cp:lastPrinted>
  <dcterms:modified xmlns:xsi="http://www.w3.org/2001/XMLSchema-instance" xsi:type="dcterms:W3CDTF">2017-05-12T08:39:00Z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St-231/2017-56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