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7351" w14:paraId="4ed7351" w:rsidRDefault="004E063E" w:rsidP="004E063E" w:rsidR="004E063E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B36" w:rsidP="004E063E" w:rsidR="004E063E" w:rsidRPr="00F83270">
      <w:r>
        <w:t xml:space="preserve">   </w:t>
      </w:r>
      <w:r w:rsidR="004E063E" w:rsidRPr="00F83270">
        <w:t>REPUBLIKA HRVATSKA</w:t>
      </w:r>
    </w:p>
    <w:p w:rsidRDefault="004E063E" w:rsidP="004E063E" w:rsidR="004E063E" w:rsidRPr="00F83270">
      <w:r w:rsidRPr="00F83270">
        <w:t xml:space="preserve">TRGOVAČKI SUD U </w:t>
      </w:r>
      <w:r>
        <w:t>PAZINU</w:t>
      </w:r>
    </w:p>
    <w:p w:rsidRDefault="00933B36" w:rsidP="004E063E" w:rsidR="004E063E" w:rsidRPr="00F83270">
      <w:pPr>
        <w:rPr>
          <w:sz w:val="20"/>
          <w:szCs w:val="20"/>
        </w:rPr>
      </w:pPr>
      <w:r>
        <w:t xml:space="preserve">    </w:t>
      </w:r>
      <w:r w:rsidR="004E063E">
        <w:t>52000 PAZIN, Dršćevka 1</w:t>
      </w:r>
      <w:r w:rsidR="004E063E" w:rsidRPr="00F83270">
        <w:tab/>
      </w:r>
      <w:r w:rsidR="004E063E" w:rsidRPr="00F83270">
        <w:tab/>
      </w:r>
      <w:r w:rsidR="004E063E" w:rsidRPr="00F83270">
        <w:tab/>
      </w:r>
      <w:r w:rsidR="004E063E" w:rsidRPr="00F83270">
        <w:tab/>
        <w:t xml:space="preserve">    </w:t>
      </w:r>
      <w:r w:rsidR="004E063E">
        <w:t xml:space="preserve">              </w:t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</w:r>
      <w:r w:rsidR="004E063E">
        <w:tab/>
        <w:t xml:space="preserve">   </w:t>
      </w:r>
    </w:p>
    <w:p w:rsidRDefault="004E063E" w:rsidP="004E063E" w:rsidR="004E063E" w:rsidRPr="00F83270">
      <w:pPr>
        <w:jc w:val="right"/>
      </w:pPr>
    </w:p>
    <w:p w:rsidRDefault="00416106" w:rsidP="00B06E83" w:rsidR="00B06E83">
      <w:pPr>
        <w:ind w:firstLine="708"/>
        <w:jc w:val="both"/>
      </w:pPr>
      <w:r w:rsidRPr="00FD10DE">
        <w:t xml:space="preserve">Trgovački sud u Pazinu, po sucu </w:t>
      </w:r>
      <w:r w:rsidR="00957510">
        <w:t>Ivanu Dujiću</w:t>
      </w:r>
      <w:r w:rsidRPr="00FD10DE">
        <w:t xml:space="preserve">, u predstečajnom postupku </w:t>
      </w:r>
      <w:r>
        <w:t xml:space="preserve">nad </w:t>
      </w:r>
      <w:r w:rsidRPr="00FD10DE">
        <w:t>dužnik</w:t>
      </w:r>
      <w:r>
        <w:t>om</w:t>
      </w:r>
      <w:r w:rsidRPr="00FD10DE">
        <w:t xml:space="preserve"> </w:t>
      </w:r>
      <w:r w:rsidR="00D36BE2" w:rsidRPr="00D36BE2">
        <w:t>SISTERS d.o.o. Novigrad, Ulica Murvi 80,  OIB 09235810668</w:t>
      </w:r>
      <w:r w:rsidRPr="00FD10DE">
        <w:t xml:space="preserve">, </w:t>
      </w:r>
      <w:r w:rsidR="00416449">
        <w:t>12</w:t>
      </w:r>
      <w:r w:rsidR="00B06E83">
        <w:t xml:space="preserve">. </w:t>
      </w:r>
      <w:r w:rsidR="00416449">
        <w:t xml:space="preserve">veljače </w:t>
      </w:r>
      <w:r w:rsidR="00B06E83">
        <w:t>201</w:t>
      </w:r>
      <w:r w:rsidR="00416449">
        <w:t>8</w:t>
      </w:r>
      <w:r w:rsidR="00B06E83">
        <w:t>.</w:t>
      </w:r>
      <w:r w:rsidR="00416449">
        <w:t xml:space="preserve">, </w:t>
      </w:r>
      <w:r w:rsidR="00B06E83">
        <w:t xml:space="preserve"> </w:t>
      </w:r>
      <w:r w:rsidR="00416449">
        <w:t xml:space="preserve">donio je na prijedlog dužnika, temeljem </w:t>
      </w:r>
      <w:r w:rsidR="00416449" w:rsidRPr="00416449">
        <w:t>čl. 63 st. 2. Stečajnog zakona</w:t>
      </w:r>
      <w:r w:rsidR="00416449">
        <w:t xml:space="preserve"> (NN 72/15), </w:t>
      </w:r>
      <w:r w:rsidR="00B06E83">
        <w:t xml:space="preserve">sljedeći </w:t>
      </w:r>
    </w:p>
    <w:p w:rsidRDefault="00B06E83" w:rsidP="00B06E83" w:rsidR="00B06E83">
      <w:pPr>
        <w:ind w:firstLine="708"/>
        <w:jc w:val="both"/>
      </w:pPr>
    </w:p>
    <w:p w:rsidRDefault="00B06E83" w:rsidP="00933B36" w:rsidR="00B06E83">
      <w:pPr>
        <w:jc w:val="center"/>
      </w:pPr>
      <w:r>
        <w:t>Z A K L J U Č A K</w:t>
      </w:r>
    </w:p>
    <w:p w:rsidRDefault="004E063E" w:rsidP="00B06E83" w:rsidR="004E063E" w:rsidRPr="00F83270">
      <w:pPr>
        <w:ind w:firstLine="708"/>
        <w:jc w:val="both"/>
      </w:pPr>
    </w:p>
    <w:p w:rsidRDefault="004E063E" w:rsidP="004E063E" w:rsidR="004E063E">
      <w:pPr>
        <w:jc w:val="both"/>
      </w:pPr>
      <w:r w:rsidRPr="00F83270">
        <w:tab/>
      </w:r>
      <w:r w:rsidR="00416449">
        <w:t>P</w:t>
      </w:r>
      <w:r w:rsidR="00416449" w:rsidRPr="00416449">
        <w:t>roduž</w:t>
      </w:r>
      <w:r w:rsidR="00416449">
        <w:t xml:space="preserve">uje se </w:t>
      </w:r>
      <w:r w:rsidR="00416449" w:rsidRPr="00416449">
        <w:t xml:space="preserve">rok za </w:t>
      </w:r>
      <w:r w:rsidR="00416449">
        <w:t>dov</w:t>
      </w:r>
      <w:r w:rsidR="00416449" w:rsidRPr="00416449">
        <w:t>ršetak predstečajnog postupka za daljnjih 90 dana.</w:t>
      </w:r>
    </w:p>
    <w:p w:rsidRDefault="00416449" w:rsidP="004E063E" w:rsidR="00416449" w:rsidRPr="00F83270">
      <w:pPr>
        <w:jc w:val="both"/>
      </w:pPr>
    </w:p>
    <w:p w:rsidRDefault="004E063E" w:rsidP="004E063E" w:rsidR="004E063E">
      <w:pPr>
        <w:jc w:val="center"/>
      </w:pPr>
      <w:r w:rsidRPr="00F83270">
        <w:t xml:space="preserve">U Pazinu, </w:t>
      </w:r>
      <w:r w:rsidR="00416449" w:rsidRPr="00416449">
        <w:t>12. veljače 2018.</w:t>
      </w:r>
    </w:p>
    <w:p w:rsidRDefault="00933B36" w:rsidP="004E063E" w:rsidR="00933B36" w:rsidRPr="00F83270">
      <w:pPr>
        <w:jc w:val="center"/>
      </w:pPr>
    </w:p>
    <w:p w:rsidRDefault="004E063E" w:rsidP="004E063E" w:rsidR="004E063E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  <w:r w:rsidR="00AF0546">
        <w:t xml:space="preserve">   </w:t>
      </w:r>
      <w:r w:rsidRPr="00F83270">
        <w:t>Stečajni sudac</w:t>
      </w:r>
    </w:p>
    <w:p w:rsidRDefault="004E063E" w:rsidP="004E063E" w:rsidR="0095751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      </w:t>
      </w:r>
    </w:p>
    <w:p w:rsidRDefault="00957510" w:rsidP="004E063E" w:rsidR="004E063E" w:rsidRPr="00F832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F0546">
        <w:t xml:space="preserve">    </w:t>
      </w:r>
      <w:r>
        <w:t>Ivan Dujić</w:t>
      </w:r>
      <w:r w:rsidR="00CB4985">
        <w:t>, v.r.</w:t>
      </w:r>
    </w:p>
    <w:p w:rsidRDefault="004E063E" w:rsidP="004E063E" w:rsidR="004E063E" w:rsidRPr="00F83270">
      <w:pPr>
        <w:jc w:val="both"/>
      </w:pPr>
    </w:p>
    <w:p w:rsidRDefault="004E063E" w:rsidP="004E063E" w:rsidR="004E063E" w:rsidRPr="00F83270">
      <w:pPr>
        <w:jc w:val="both"/>
      </w:pPr>
    </w:p>
    <w:p w:rsidRDefault="004E063E" w:rsidP="004E063E" w:rsidR="004E063E">
      <w:pPr>
        <w:jc w:val="both"/>
      </w:pPr>
    </w:p>
    <w:p w:rsidRDefault="004E063E" w:rsidP="004E063E" w:rsidR="004E063E">
      <w:pPr>
        <w:jc w:val="both"/>
      </w:pPr>
    </w:p>
    <w:p w:rsidRDefault="00B06E83" w:rsidP="004E063E" w:rsidR="00B06E83">
      <w:pPr>
        <w:jc w:val="both"/>
      </w:pPr>
    </w:p>
    <w:p w:rsidRDefault="00B06E83" w:rsidP="00B06E83" w:rsidR="00B06E83">
      <w:pPr>
        <w:jc w:val="both"/>
      </w:pPr>
      <w:r>
        <w:t>UPUTA O PRAVNOM LIJEKU</w:t>
      </w:r>
    </w:p>
    <w:p w:rsidRDefault="00B06E83" w:rsidP="00B06E83" w:rsidR="00B06E83" w:rsidRPr="00F83270">
      <w:pPr>
        <w:jc w:val="both"/>
      </w:pPr>
      <w:r>
        <w:t>Protiv ovog zaključka nije dopuštena žalba (čl. 11. st. 9. SZ-a).</w:t>
      </w:r>
    </w:p>
    <w:p w:rsidRDefault="00B06E83" w:rsidP="004E063E" w:rsidR="00B06E83"/>
    <w:p w:rsidRDefault="00957510" w:rsidP="004E063E" w:rsidR="004E063E">
      <w:r>
        <w:t xml:space="preserve">DNA: </w:t>
      </w:r>
    </w:p>
    <w:p w:rsidRDefault="00416449" w:rsidR="00416449">
      <w:r>
        <w:t>- e-oglasna ploča</w:t>
      </w:r>
    </w:p>
    <w:p w:rsidRDefault="00416449" w:rsidR="00500701">
      <w:r>
        <w:t>- dužniku</w:t>
      </w: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778" w:rsidP="00957510" w:rsidR="00836778">
      <w:r>
        <w:separator/>
      </w:r>
    </w:p>
  </w:endnote>
  <w:endnote w:id="0" w:type="continuationSeparator">
    <w:p w:rsidRDefault="00836778" w:rsidP="00957510" w:rsidR="00836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778" w:rsidP="00957510" w:rsidR="00836778">
      <w:r>
        <w:separator/>
      </w:r>
    </w:p>
  </w:footnote>
  <w:footnote w:id="0" w:type="continuationSeparator">
    <w:p w:rsidRDefault="00836778" w:rsidP="00957510" w:rsidR="00836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510" w:rsidR="00957510">
    <w:pPr>
      <w:pStyle w:val="Zaglavlje"/>
    </w:pPr>
    <w:r>
      <w:tab/>
    </w:r>
    <w:r>
      <w:tab/>
    </w:r>
    <w:r w:rsidR="00416449">
      <w:t>10 St-580/2017-32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63E"/>
    <w:rsid w:val="00006B6F"/>
    <w:rsid w:val="000D44AC"/>
    <w:rsid w:val="003C69E4"/>
    <w:rsid w:val="00416106"/>
    <w:rsid w:val="00416449"/>
    <w:rsid w:val="00421EC7"/>
    <w:rsid w:val="004E063E"/>
    <w:rsid w:val="00554328"/>
    <w:rsid w:val="00640989"/>
    <w:rsid w:val="00836778"/>
    <w:rsid w:val="008C13F5"/>
    <w:rsid w:val="008C40F4"/>
    <w:rsid w:val="00933B36"/>
    <w:rsid w:val="00957510"/>
    <w:rsid w:val="00985388"/>
    <w:rsid w:val="00AF0546"/>
    <w:rsid w:val="00B06E83"/>
    <w:rsid w:val="00CB4985"/>
    <w:rsid w:val="00D3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6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751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9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8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8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6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0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63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75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751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9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9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9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9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SISTERS d.o.o. NOVIGRAD zastupanog po punomoćniku Odvj. društvo JUJNOVIĆ LUČIĆ MARKOVIĆ j.t.d. Zagreb</izvorni_sadrzaj>
    <derivirana_varijabla naziv="DomainObject.Predmet.ProtustrankaFormated_1">  SISTERS d.o.o. NOVIGRAD zastupanog po punomoćniku Odvj. društvo JUJNOVIĆ LUČIĆ MARKOVIĆ j.t.d. Zagreb</derivirana_varijabla>
  </DomainObject.Predmet.ProtustrankaFormated>
  <DomainObject.Predmet.ProtustrankaFormatedOIB>
    <izvorni_sadrzaj>  SISTERS d.o.o. NOVIGRAD, OIB 09235810668 zastupanog po punomoćniku Odvj. društvo JUJNOVIĆ LUČIĆ MARKOVIĆ j.t.d. Zagreb</izvorni_sadrzaj>
    <derivirana_varijabla naziv="DomainObject.Predmet.ProtustrankaFormatedOIB_1">  SISTERS d.o.o. NOVIGRAD, OIB 09235810668 zastupanog po punomoćniku Odvj. društvo JUJNOVIĆ LUČIĆ MARKOVIĆ j.t.d. Zagreb</derivirana_varijabla>
  </DomainObject.Predmet.ProtustrankaFormatedOIB>
  <DomainObject.Predmet.ProtustrankaFormatedWithAdress>
    <izvorni_sadrzaj> SISTERS d.o.o. NOVIGRAD, Ulica Murvi 80, 52466 Novigrad zastupanog po punomoćniku Odvj. društvo JUJNOVIĆ LUČIĆ MARKOVIĆ j.t.d. Zagreb</izvorni_sadrzaj>
    <derivirana_varijabla naziv="DomainObject.Predmet.ProtustrankaFormatedWithAdress_1"> SISTERS d.o.o. NOVIGRAD, Ulica Murvi 80, 52466 Novigrad zastupanog po punomoćniku Odvj. društvo JUJNOVIĆ LUČIĆ MARKOVIĆ j.t.d. Zagreb</derivirana_varijabla>
  </DomainObject.Predmet.ProtustrankaFormatedWithAdress>
  <DomainObject.Predmet.ProtustrankaFormatedWithAdressOIB>
    <izvorni_sadrzaj> SISTERS d.o.o. NOVIGRAD, OIB 09235810668, Ulica Murvi 80, 52466 Novigrad zastupanog po punomoćniku Odvj. društvo JUJNOVIĆ LUČIĆ MARKOVIĆ j.t.d. Zagreb</izvorni_sadrzaj>
    <derivirana_varijabla naziv="DomainObject.Predmet.ProtustrankaFormatedWithAdressOIB_1"> SISTERS d.o.o. NOVIGRAD, OIB 09235810668, Ulica Murvi 80, 52466 Novigrad zastupanog po punomoćniku Odvj. društvo JUJNOVIĆ LUČIĆ MARKOVIĆ j.t.d. Zagreb</derivirana_varijabla>
  </DomainObject.Predmet.ProtustrankaFormatedWithAdressOIB>
  <DomainObject.Predmet.ProtustrankaWithAdress>
    <izvorni_sadrzaj>SISTERS d.o.o. NOVIGRAD Ulica Murvi 80, 52466 Novigrad</izvorni_sadrzaj>
    <derivirana_varijabla naziv="DomainObject.Predmet.ProtustrankaWithAdress_1">SISTERS d.o.o. NOVIGRAD Ulica Murvi 80, 52466 Novigrad</derivirana_varijabla>
  </DomainObject.Predmet.ProtustrankaWithAdress>
  <DomainObject.Predmet.ProtustrankaWithAdressOIB>
    <izvorni_sadrzaj>SISTERS d.o.o. NOVIGRAD, OIB 09235810668, Ulica Murvi 80, 52466 Novigrad</izvorni_sadrzaj>
    <derivirana_varijabla naziv="DomainObject.Predmet.ProtustrankaWithAdressOIB_1">SISTERS d.o.o. NOVIGRAD, OIB 09235810668, Ulica Murvi 80, 52466 Novigrad</derivirana_varijabla>
  </DomainObject.Predmet.ProtustrankaWithAdressOIB>
  <DomainObject.Predmet.ProtustrankaNazivFormated>
    <izvorni_sadrzaj>SISTERS d.o.o. NOVIGRAD</izvorni_sadrzaj>
    <derivirana_varijabla naziv="DomainObject.Predmet.ProtustrankaNazivFormated_1">SISTERS d.o.o. NOVIGRAD</derivirana_varijabla>
  </DomainObject.Predmet.ProtustrankaNazivFormated>
  <DomainObject.Predmet.ProtustrankaNazivFormatedOIB>
    <izvorni_sadrzaj>SISTERS d.o.o. NOVIGRAD, OIB 09235810668</izvorni_sadrzaj>
    <derivirana_varijabla naziv="DomainObject.Predmet.ProtustrankaNazivFormatedOIB_1">SISTERS d.o.o. NOVIGRAD, OIB 09235810668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SISTERS d.o.o. NOVIGRAD</izvorni_sadrzaj>
    <derivirana_varijabla naziv="DomainObject.Predmet.StrankaFormated_1">  SISTERS d.o.o. NOVIGRAD</derivirana_varijabla>
  </DomainObject.Predmet.StrankaFormated>
  <DomainObject.Predmet.StrankaFormatedOIB>
    <izvorni_sadrzaj>  SISTERS d.o.o. NOVIGRAD, OIB 09235810668</izvorni_sadrzaj>
    <derivirana_varijabla naziv="DomainObject.Predmet.StrankaFormatedOIB_1">  SISTERS d.o.o. NOVIGRAD, OIB 09235810668</derivirana_varijabla>
  </DomainObject.Predmet.StrankaFormatedOIB>
  <DomainObject.Predmet.StrankaFormatedWithAdress>
    <izvorni_sadrzaj> SISTERS d.o.o. NOVIGRAD, Ulica Murvi 80, 52466 Novigrad</izvorni_sadrzaj>
    <derivirana_varijabla naziv="DomainObject.Predmet.StrankaFormatedWithAdress_1"> SISTERS d.o.o. NOVIGRAD, Ulica Murvi 80, 52466 Novigrad</derivirana_varijabla>
  </DomainObject.Predmet.StrankaFormatedWithAdress>
  <DomainObject.Predmet.StrankaFormatedWithAdressOIB>
    <izvorni_sadrzaj> SISTERS d.o.o. NOVIGRAD, OIB 09235810668, Ulica Murvi 80, 52466 Novigrad</izvorni_sadrzaj>
    <derivirana_varijabla naziv="DomainObject.Predmet.StrankaFormatedWithAdressOIB_1"> SISTERS d.o.o. NOVIGRAD, OIB 09235810668, Ulica Murvi 80, 52466 Novigrad</derivirana_varijabla>
  </DomainObject.Predmet.StrankaFormatedWithAdressOIB>
  <DomainObject.Predmet.StrankaWithAdress>
    <izvorni_sadrzaj>SISTERS d.o.o. NOVIGRAD Ulica Murvi 80,52466 Novigrad</izvorni_sadrzaj>
    <derivirana_varijabla naziv="DomainObject.Predmet.StrankaWithAdress_1">SISTERS d.o.o. NOVIGRAD Ulica Murvi 80,52466 Novigrad</derivirana_varijabla>
  </DomainObject.Predmet.StrankaWithAdress>
  <DomainObject.Predmet.StrankaWithAdressOIB>
    <izvorni_sadrzaj>SISTERS d.o.o. NOVIGRAD, OIB 09235810668, Ulica Murvi 80,52466 Novigrad</izvorni_sadrzaj>
    <derivirana_varijabla naziv="DomainObject.Predmet.StrankaWithAdressOIB_1">SISTERS d.o.o. NOVIGRAD, OIB 09235810668, Ulica Murvi 80,52466 Novigrad</derivirana_varijabla>
  </DomainObject.Predmet.StrankaWithAdressOIB>
  <DomainObject.Predmet.StrankaNazivFormated>
    <izvorni_sadrzaj>SISTERS d.o.o. NOVIGRAD</izvorni_sadrzaj>
    <derivirana_varijabla naziv="DomainObject.Predmet.StrankaNazivFormated_1">SISTERS d.o.o. NOVIGRAD</derivirana_varijabla>
  </DomainObject.Predmet.StrankaNazivFormated>
  <DomainObject.Predmet.StrankaNazivFormatedOIB>
    <izvorni_sadrzaj>SISTERS d.o.o. NOVIGRAD, OIB 09235810668</izvorni_sadrzaj>
    <derivirana_varijabla naziv="DomainObject.Predmet.StrankaNazivFormatedOIB_1">SISTERS d.o.o. NOVIGRAD, OIB 09235810668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1493697.80</izvorni_sadrzaj>
    <derivirana_varijabla naziv="DomainObject.Predmet.TrenutnaVrijednost_1">1493697.80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SISTERS d.o.o. NOVIGRAD</item>
    </izvorni_sadrzaj>
    <derivirana_varijabla naziv="DomainObject.Predmet.StrankaListFormated_1">
      <item>SISTERS d.o.o. NOVIGRAD</item>
    </derivirana_varijabla>
  </DomainObject.Predmet.StrankaListFormated>
  <DomainObject.Predmet.StrankaListFormatedOIB>
    <izvorni_sadrzaj>
      <item>SISTERS d.o.o. NOVIGRAD, OIB 09235810668</item>
    </izvorni_sadrzaj>
    <derivirana_varijabla naziv="DomainObject.Predmet.StrankaListFormatedOIB_1">
      <item>SISTERS d.o.o. NOVIGRAD, OIB 09235810668</item>
    </derivirana_varijabla>
  </DomainObject.Predmet.StrankaListFormatedOIB>
  <DomainObject.Predmet.StrankaListFormatedWithAdress>
    <izvorni_sadrzaj>
      <item>SISTERS d.o.o. NOVIGRAD, Ulica Murvi 80, 52466 Novigrad</item>
    </izvorni_sadrzaj>
    <derivirana_varijabla naziv="DomainObject.Predmet.StrankaListFormatedWithAdress_1">
      <item>SISTERS d.o.o. NOVIGRAD, Ulica Murvi 80, 52466 Novigrad</item>
    </derivirana_varijabla>
  </DomainObject.Predmet.StrankaListFormatedWithAdress>
  <DomainObject.Predmet.StrankaListFormatedWithAdressOIB>
    <izvorni_sadrzaj>
      <item>SISTERS d.o.o. NOVIGRAD, OIB 09235810668, Ulica Murvi 80, 52466 Novigrad</item>
    </izvorni_sadrzaj>
    <derivirana_varijabla naziv="DomainObject.Predmet.StrankaListFormatedWithAdressOIB_1">
      <item>SISTERS d.o.o. NOVIGRAD, OIB 09235810668, Ulica Murvi 80, 52466 Novigrad</item>
    </derivirana_varijabla>
  </DomainObject.Predmet.StrankaListFormatedWithAdressOIB>
  <DomainObject.Predmet.StrankaListNazivFormated>
    <izvorni_sadrzaj>
      <item>SISTERS d.o.o. NOVIGRAD</item>
    </izvorni_sadrzaj>
    <derivirana_varijabla naziv="DomainObject.Predmet.StrankaListNazivFormated_1">
      <item>SISTERS d.o.o. NOVIGRAD</item>
    </derivirana_varijabla>
  </DomainObject.Predmet.StrankaListNazivFormated>
  <DomainObject.Predmet.StrankaListNazivFormatedOIB>
    <izvorni_sadrzaj>
      <item>SISTERS d.o.o. NOVIGRAD, OIB 09235810668</item>
    </izvorni_sadrzaj>
    <derivirana_varijabla naziv="DomainObject.Predmet.StrankaListNazivFormatedOIB_1">
      <item>SISTERS d.o.o. NOVIGRAD, OIB 09235810668</item>
    </derivirana_varijabla>
  </DomainObject.Predmet.StrankaListNazivFormatedOIB>
  <DomainObject.Predmet.ProtuStrankaListFormated>
    <izvorni_sadrzaj>
      <item>SISTERS d.o.o. NOVIGRAD zastupanog po punomoćniku Odvj. društvo JUJNOVIĆ LUČIĆ MARKOVIĆ j.t.d. Zagreb</item>
    </izvorni_sadrzaj>
    <derivirana_varijabla naziv="DomainObject.Predmet.ProtuStrankaListFormated_1">
      <item>SISTERS d.o.o. NOVIGRAD zastupanog po punomoćniku Odvj. društvo JUJNOVIĆ LUČIĆ MARKOVIĆ j.t.d. Zagreb</item>
    </derivirana_varijabla>
  </DomainObject.Predmet.ProtuStrankaListFormated>
  <DomainObject.Predmet.ProtuStrankaListFormatedOIB>
    <izvorni_sadrzaj>
      <item>SISTERS d.o.o. NOVIGRAD, OIB 09235810668 zastupanog po punomoćniku Odvj. društvo JUJNOVIĆ LUČIĆ MARKOVIĆ j.t.d. Zagreb</item>
    </izvorni_sadrzaj>
    <derivirana_varijabla naziv="DomainObject.Predmet.ProtuStrankaListFormatedOIB_1">
      <item>SISTERS d.o.o. NOVIGRAD, OIB 09235810668 zastupanog po punomoćniku Odvj. društvo JUJNOVIĆ LUČIĆ MARKOVIĆ j.t.d. Zagreb</item>
    </derivirana_varijabla>
  </DomainObject.Predmet.ProtuStrankaListFormatedOIB>
  <DomainObject.Predmet.ProtuStrankaListFormatedWithAdress>
    <izvorni_sadrzaj>
      <item>SISTERS d.o.o. NOVIGRAD, Ulica Murvi 80, 52466 Novigrad zastupanog po punomoćniku Odvj. društvo JUJNOVIĆ LUČIĆ MARKOVIĆ j.t.d. Zagreb</item>
    </izvorni_sadrzaj>
    <derivirana_varijabla naziv="DomainObject.Predmet.ProtuStrankaListFormatedWithAdress_1">
      <item>SISTERS d.o.o. NOVIGRAD, Ulica Murvi 80, 52466 Novigrad zastupanog po punomoćniku Odvj. društvo JUJNOVIĆ LUČIĆ MARKOVIĆ j.t.d. Zagreb</item>
    </derivirana_varijabla>
  </DomainObject.Predmet.ProtuStrankaListFormatedWithAdress>
  <DomainObject.Predmet.ProtuStrankaListFormatedWithAdressOIB>
    <izvorni_sadrzaj>
      <item>SISTERS d.o.o. NOVIGRAD, OIB 09235810668, Ulica Murvi 80, 52466 Novigrad zastupanog po punomoćniku Odvj. društvo JUJNOVIĆ LUČIĆ MARKOVIĆ j.t.d. Zagreb</item>
    </izvorni_sadrzaj>
    <derivirana_varijabla naziv="DomainObject.Predmet.ProtuStrankaListFormatedWithAdressOIB_1">
      <item>SISTERS d.o.o. NOVIGRAD, OIB 09235810668, Ulica Murvi 80, 52466 Novigrad zastupanog po punomoćniku Odvj. društvo JUJNOVIĆ LUČIĆ MARKOVIĆ j.t.d. Zagreb</item>
    </derivirana_varijabla>
  </DomainObject.Predmet.ProtuStrankaListFormatedWithAdressOIB>
  <DomainObject.Predmet.ProtuStrankaListNazivFormated>
    <izvorni_sadrzaj>
      <item>SISTERS d.o.o. NOVIGRAD</item>
    </izvorni_sadrzaj>
    <derivirana_varijabla naziv="DomainObject.Predmet.ProtuStrankaListNazivFormated_1">
      <item>SISTERS d.o.o. NOVIGRAD</item>
    </derivirana_varijabla>
  </DomainObject.Predmet.ProtuStrankaListNazivFormated>
  <DomainObject.Predmet.ProtuStrankaListNazivFormatedOIB>
    <izvorni_sadrzaj>
      <item>SISTERS d.o.o. NOVIGRAD, OIB 09235810668</item>
    </izvorni_sadrzaj>
    <derivirana_varijabla naziv="DomainObject.Predmet.ProtuStrankaListNazivFormatedOIB_1">
      <item>SISTERS d.o.o. NOVIGRAD, OIB 09235810668</item>
    </derivirana_varijabla>
  </DomainObject.Predmet.ProtuStrankaListNazivFormatedOIB>
  <DomainObject.Predmet.OstaliListFormated>
    <izvorni_sadrzaj>
      <item>Odvj. društvo JUJNOVIĆ LUČIĆ MARKOVIĆ j.t.d. Zagreb punomoćnik sudionika u postupku SISTERS d.o.o. NOVIGRAD</item>
    </izvorni_sadrzaj>
    <derivirana_varijabla naziv="DomainObject.Predmet.OstaliListFormated_1">
      <item>Odvj. društvo JUJNOVIĆ LUČIĆ MARKOVIĆ j.t.d. Zagreb punomoćnik sudionika u postupku SISTERS d.o.o. NOVIGRAD</item>
    </derivirana_varijabla>
  </DomainObject.Predmet.OstaliListFormated>
  <DomainObject.Predmet.OstaliListFormatedOIB>
    <izvorni_sadrzaj>
      <item>Odvj. društvo JUJNOVIĆ LUČIĆ MARKOVIĆ j.t.d. Zagreb, OIB 46736017727 punomoćnik sudionika u postupku SISTERS d.o.o. NOVIGRAD</item>
    </izvorni_sadrzaj>
    <derivirana_varijabla naziv="DomainObject.Predmet.OstaliListFormatedOIB_1">
      <item>Odvj. društvo JUJNOVIĆ LUČIĆ MARKOVIĆ j.t.d. Zagreb, OIB 46736017727 punomoćnik sudionika u postupku SISTERS d.o.o. NOVIGRAD</item>
    </derivirana_varijabla>
  </DomainObject.Predmet.OstaliListFormatedOIB>
  <DomainObject.Predmet.OstaliListFormatedWithAdress>
    <izvorni_sadrzaj>
      <item>Odvj. društvo JUJNOVIĆ LUČIĆ MARKOVIĆ j.t.d. Zagreb, Strojarska cesta 20, 10000 Zagreb punomoćnik sudionika u postupku SISTERS d.o.o. NOVIGRAD</item>
    </izvorni_sadrzaj>
    <derivirana_varijabla naziv="DomainObject.Predmet.OstaliListFormatedWithAdress_1">
      <item>Odvj. društvo JUJNOVIĆ LUČIĆ MARKOVIĆ j.t.d. Zagreb, Strojarska cesta 20, 10000 Zagreb punomoćnik sudionika u postupku SISTERS d.o.o. NOVIGRAD</item>
    </derivirana_varijabla>
  </DomainObject.Predmet.OstaliListFormatedWithAdress>
  <DomainObject.Predmet.OstaliListFormatedWithAdressOIB>
    <izvorni_sadrzaj>
      <item>Odvj. društvo JUJNOVIĆ LUČIĆ MARKOVIĆ j.t.d. Zagreb, OIB 46736017727, Strojarska cesta 20, 10000 Zagreb punomoćnik sudionika u postupku SISTERS d.o.o. NOVIGRAD</item>
    </izvorni_sadrzaj>
    <derivirana_varijabla naziv="DomainObject.Predmet.OstaliListFormatedWithAdressOIB_1">
      <item>Odvj. društvo JUJNOVIĆ LUČIĆ MARKOVIĆ j.t.d. Zagreb, OIB 46736017727, Strojarska cesta 20, 10000 Zagreb punomoćnik sudionika u postupku SISTERS d.o.o. NOVIGRAD</item>
    </derivirana_varijabla>
  </DomainObject.Predmet.OstaliListFormatedWithAdressOIB>
  <DomainObject.Predmet.OstaliListNazivFormated>
    <izvorni_sadrzaj>
      <item>Odvj. društvo JUJNOVIĆ LUČIĆ MARKOVIĆ j.t.d. Zagreb</item>
    </izvorni_sadrzaj>
    <derivirana_varijabla naziv="DomainObject.Predmet.OstaliListNazivFormated_1">
      <item>Odvj. društvo JUJNOVIĆ LUČIĆ MARKOVIĆ j.t.d. Zagreb</item>
    </derivirana_varijabla>
  </DomainObject.Predmet.OstaliListNazivFormated>
  <DomainObject.Predmet.OstaliListNazivFormatedOIB>
    <izvorni_sadrzaj>
      <item>Odvj. društvo JUJNOVIĆ LUČIĆ MARKOVIĆ j.t.d. Zagreb, OIB 46736017727</item>
    </izvorni_sadrzaj>
    <derivirana_varijabla naziv="DomainObject.Predmet.OstaliListNazivFormatedOIB_1">
      <item>Odvj. društvo JUJNOVIĆ LUČIĆ MARKOVIĆ j.t.d. Zagreb,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SISTERS d.o.o. NOVIGRAD</izvorni_sadrzaj>
    <derivirana_varijabla naziv="DomainObject.Predmet.StrankaIDrugi_1">SISTERS d.o.o. NOVIGRAD</derivirana_varijabla>
  </DomainObject.Predmet.StrankaIDrugi>
  <DomainObject.Predmet.ProtustrankaIDrugi>
    <izvorni_sadrzaj>SISTERS d.o.o. NOVIGRAD</izvorni_sadrzaj>
    <derivirana_varijabla naziv="DomainObject.Predmet.ProtustrankaIDrugi_1">SISTERS d.o.o. NOVIGRAD</derivirana_varijabla>
  </DomainObject.Predmet.ProtustrankaIDrugi>
  <DomainObject.Predmet.StrankaIDrugiAdressOIB>
    <izvorni_sadrzaj>SISTERS d.o.o. NOVIGRAD, OIB 09235810668, Ulica Murvi 80, 52466 Novigrad</izvorni_sadrzaj>
    <derivirana_varijabla naziv="DomainObject.Predmet.StrankaIDrugiAdressOIB_1">SISTERS d.o.o. NOVIGRAD, OIB 09235810668, Ulica Murvi 80, 52466 Novigrad</derivirana_varijabla>
  </DomainObject.Predmet.StrankaIDrugiAdressOIB>
  <DomainObject.Predmet.ProtustrankaIDrugiAdressOIB>
    <izvorni_sadrzaj>SISTERS d.o.o. NOVIGRAD, OIB 09235810668, Ulica Murvi 80, 52466 Novigrad</izvorni_sadrzaj>
    <derivirana_varijabla naziv="DomainObject.Predmet.ProtustrankaIDrugiAdressOIB_1">SISTERS d.o.o. NOVIGRAD, OIB 09235810668, Ulica Murvi 80,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SISTERS d.o.o. NOVIGRAD</item>
      <item>SISTERS d.o.o. NOVIGRAD</item>
      <item>Odvj. društvo JUJNOVIĆ LUČIĆ MARKOVIĆ j.t.d. Zagreb</item>
    </izvorni_sadrzaj>
    <derivirana_varijabla naziv="DomainObject.Predmet.SudioniciListNaziv_1">
      <item>SISTERS d.o.o. NOVIGRAD</item>
      <item>SISTERS d.o.o. NOVIGRAD</item>
      <item>Odvj. društvo JUJNOVIĆ LUČIĆ MARKOVIĆ j.t.d. Zagreb</item>
    </derivirana_varijabla>
  </DomainObject.Predmet.SudioniciListNaziv>
  <DomainObject.Predmet.SudioniciListAdressOIB>
    <izvorni_sadrzaj>
      <item>SISTERS d.o.o. NOVIGRAD, OIB 09235810668, Ulica Murvi 80,52466 Novigrad</item>
      <item>SISTERS d.o.o. NOVIGRAD, OIB 09235810668, Ulica Murvi 80,52466 Novigrad</item>
      <item>Odvj. društvo JUJNOVIĆ LUČIĆ MARKOVIĆ j.t.d. Zagreb, OIB 46736017727, Strojarska cesta 20,10000 Zagreb</item>
    </izvorni_sadrzaj>
    <derivirana_varijabla naziv="DomainObject.Predmet.SudioniciListAdressOIB_1">
      <item>SISTERS d.o.o. NOVIGRAD, OIB 09235810668, Ulica Murvi 80,52466 Novigrad</item>
      <item>SISTERS d.o.o. NOVIGRAD, OIB 09235810668, Ulica Murvi 80,52466 Novigrad</item>
      <item>Odvj. društvo JUJNOVIĆ LUČIĆ MARKOVIĆ j.t.d. Zagreb,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09235810668</item>
      <item>, OIB 09235810668</item>
      <item>, OIB 46736017727</item>
    </izvorni_sadrzaj>
    <derivirana_varijabla naziv="DomainObject.Predmet.SudioniciListNazivOIB_1">
      <item>, OIB 09235810668</item>
      <item>, OIB 09235810668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493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2018-02-13T07:42:00Z</dcterms:created>
  <dc:creator>Jasmina Matika</dc:creator>
  <cp:lastModifiedBy>Sanja Lakošeljac</cp:lastModifiedBy>
  <dcterms:modified xmlns:xsi="http://www.w3.org/2001/XMLSchema-instance" xsi:type="dcterms:W3CDTF">2018-02-13T07:44:00Z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