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e969" w14:paraId="2a6e96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D640D6">
        <w:rPr>
          <w:b/>
          <w:sz w:val="22"/>
          <w:szCs w:val="22"/>
        </w:rPr>
        <w:t>610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640D6">
        <w:rPr>
          <w:b/>
          <w:sz w:val="22"/>
          <w:szCs w:val="22"/>
        </w:rPr>
        <w:t xml:space="preserve">UDRUGA ZA ODRŽIVI RAZVOJ, SOCIJALNU KOHEZIJU I EKOLOGIJU DUHA "MREŽA OPTIMISTA", </w:t>
      </w:r>
      <w:proofErr w:type="spellStart"/>
      <w:r w:rsidR="00D640D6">
        <w:rPr>
          <w:b/>
          <w:sz w:val="22"/>
          <w:szCs w:val="22"/>
        </w:rPr>
        <w:t>Sreser</w:t>
      </w:r>
      <w:proofErr w:type="spellEnd"/>
      <w:r w:rsidR="00D640D6">
        <w:rPr>
          <w:b/>
          <w:sz w:val="22"/>
          <w:szCs w:val="22"/>
        </w:rPr>
        <w:t xml:space="preserve">, OIB: 92275355878, </w:t>
      </w:r>
      <w:r w:rsidR="00626DD8">
        <w:rPr>
          <w:b/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D640D6">
        <w:rPr>
          <w:sz w:val="22"/>
          <w:szCs w:val="22"/>
        </w:rPr>
        <w:t>25. kolovoza</w:t>
      </w:r>
      <w:r w:rsidR="00CE2FFC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640D6">
        <w:rPr>
          <w:b/>
          <w:sz w:val="22"/>
          <w:szCs w:val="22"/>
        </w:rPr>
        <w:t xml:space="preserve">UDRUGA ZA ODRŽIVI RAZVOJ, SOCIJALNU KOHEZIJU I EKOLOGIJU DUHA "MREŽA OPTIMISTA", </w:t>
      </w:r>
      <w:proofErr w:type="spellStart"/>
      <w:r w:rsidR="00D640D6">
        <w:rPr>
          <w:b/>
          <w:sz w:val="22"/>
          <w:szCs w:val="22"/>
        </w:rPr>
        <w:t>Sreser</w:t>
      </w:r>
      <w:proofErr w:type="spellEnd"/>
      <w:r w:rsidR="00D640D6">
        <w:rPr>
          <w:b/>
          <w:sz w:val="22"/>
          <w:szCs w:val="22"/>
        </w:rPr>
        <w:t>, OIB: 92275355878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D640D6">
        <w:rPr>
          <w:b/>
          <w:sz w:val="22"/>
          <w:szCs w:val="22"/>
        </w:rPr>
        <w:t>8.347,82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D640D6">
        <w:rPr>
          <w:sz w:val="22"/>
          <w:szCs w:val="22"/>
        </w:rPr>
        <w:t>2</w:t>
      </w:r>
      <w:r w:rsidR="001A4D27">
        <w:rPr>
          <w:sz w:val="22"/>
          <w:szCs w:val="22"/>
        </w:rPr>
        <w:t>5</w:t>
      </w:r>
      <w:r w:rsidR="00D640D6">
        <w:rPr>
          <w:sz w:val="22"/>
          <w:szCs w:val="22"/>
        </w:rPr>
        <w:t>. kolovoza</w:t>
      </w:r>
      <w:r w:rsidR="00CE2FFC">
        <w:rPr>
          <w:sz w:val="22"/>
          <w:szCs w:val="22"/>
        </w:rPr>
        <w:t xml:space="preserve">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26DD8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640D6"/>
    <w:rsid w:val="00D743FF"/>
    <w:rsid w:val="00D77622"/>
    <w:rsid w:val="00DA5072"/>
    <w:rsid w:val="00DC4089"/>
    <w:rsid w:val="00DC7B95"/>
    <w:rsid w:val="00DD5408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</izvorni_sadrzaj>
    <derivirana_varijabla naziv="DomainObject.Predmet.Opis_1">ČL. 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St-1610/2016</izvorni_sadrzaj>
    <derivirana_varijabla naziv="DomainObject.Predmet.OznakaBroj_1">St-1610/2016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održivi razvoj, socijalnu koheziju i ekologiju duha "Mreža ekooptimista"</izvorni_sadrzaj>
    <derivirana_varijabla naziv="DomainObject.Predmet.ProtustrankaFormated_1">  Udruga za održivi razvoj, socijalnu koheziju i ekologiju duha "Mreža ekooptimista"</derivirana_varijabla>
  </DomainObject.Predmet.ProtustrankaFormated>
  <DomainObject.Predmet.ProtustrankaFormatedOIB>
    <izvorni_sadrzaj>  Udruga za održivi razvoj, socijalnu koheziju i ekologiju duha "Mreža ekooptimista", OIB 92275355878</izvorni_sadrzaj>
    <derivirana_varijabla naziv="DomainObject.Predmet.ProtustrankaFormatedOIB_1">  Udruga za održivi razvoj, socijalnu koheziju i ekologiju duha "Mreža ekooptimista", OIB 92275355878</derivirana_varijabla>
  </DomainObject.Predmet.ProtustrankaFormatedOIB>
  <DomainObject.Predmet.ProtustrankaFormatedWithAdress>
    <izvorni_sadrzaj> Udruga za održivi razvoj, socijalnu koheziju i ekologiju duha "Mreža ekooptimista", Sreser Dol 16, 20246 Sreser</izvorni_sadrzaj>
    <derivirana_varijabla naziv="DomainObject.Predmet.ProtustrankaFormatedWithAdress_1"> Udruga za održivi razvoj, socijalnu koheziju i ekologiju duha "Mreža ekooptimista", Sreser Dol 16, 20246 Sreser</derivirana_varijabla>
  </DomainObject.Predmet.ProtustrankaFormatedWithAdress>
  <DomainObject.Predmet.ProtustrankaFormatedWithAdressOIB>
    <izvorni_sadrzaj> Udruga za održivi razvoj, socijalnu koheziju i ekologiju duha "Mreža ekooptimista", OIB 92275355878, Sreser Dol 16, 20246 Sreser</izvorni_sadrzaj>
    <derivirana_varijabla naziv="DomainObject.Predmet.ProtustrankaFormatedWithAdressOIB_1"> Udruga za održivi razvoj, socijalnu koheziju i ekologiju duha "Mreža ekooptimista", OIB 92275355878, Sreser Dol 16, 20246 Sreser</derivirana_varijabla>
  </DomainObject.Predmet.ProtustrankaFormatedWithAdressOIB>
  <DomainObject.Predmet.ProtustrankaWithAdress>
    <izvorni_sadrzaj>Udruga za održivi razvoj, socijalnu koheziju i ekologiju duha "Mreža ekooptimista" Sreser Dol 16, 20246 Sreser</izvorni_sadrzaj>
    <derivirana_varijabla naziv="DomainObject.Predmet.ProtustrankaWithAdress_1">Udruga za održivi razvoj, socijalnu koheziju i ekologiju duha "Mreža ekooptimista" Sreser Dol 16, 20246 Sreser</derivirana_varijabla>
  </DomainObject.Predmet.ProtustrankaWithAdress>
  <DomainObject.Predmet.ProtustrankaWithAdressOIB>
    <izvorni_sadrzaj>Udruga za održivi razvoj, socijalnu koheziju i ekologiju duha "Mreža ekooptimista", OIB 92275355878, Sreser Dol 16, 20246 Sreser</izvorni_sadrzaj>
    <derivirana_varijabla naziv="DomainObject.Predmet.ProtustrankaWithAdressOIB_1">Udruga za održivi razvoj, socijalnu koheziju i ekologiju duha "Mreža ekooptimista", OIB 92275355878, Sreser Dol 16, 20246 Sreser</derivirana_varijabla>
  </DomainObject.Predmet.ProtustrankaWithAdressOIB>
  <DomainObject.Predmet.ProtustrankaNazivFormated>
    <izvorni_sadrzaj>Udruga za održivi razvoj, socijalnu koheziju i ekologiju duha "Mreža ekooptimista"</izvorni_sadrzaj>
    <derivirana_varijabla naziv="DomainObject.Predmet.ProtustrankaNazivFormated_1">Udruga za održivi razvoj, socijalnu koheziju i ekologiju duha "Mreža ekooptimista"</derivirana_varijabla>
  </DomainObject.Predmet.ProtustrankaNazivFormated>
  <DomainObject.Predmet.ProtustrankaNazivFormatedOIB>
    <izvorni_sadrzaj>Udruga za održivi razvoj, socijalnu koheziju i ekologiju duha "Mreža ekooptimista", OIB 92275355878</izvorni_sadrzaj>
    <derivirana_varijabla naziv="DomainObject.Predmet.ProtustrankaNazivFormatedOIB_1">Udruga za održivi razvoj, socijalnu koheziju i ekologiju duha "Mreža ekooptimista", OIB 92275355878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8347.82</izvorni_sadrzaj>
    <derivirana_varijabla naziv="DomainObject.Predmet.TrenutnaVrijednost_1">8347.82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Udruga za održivi razvoj, socijalnu koheziju i ekologiju duha "Mreža ekooptimista"</item>
    </izvorni_sadrzaj>
    <derivirana_varijabla naziv="DomainObject.Predmet.ProtuStrankaListFormated_1">
      <item>Udruga za održivi razvoj, socijalnu koheziju i ekologiju duha "Mreža ekooptimista"</item>
    </derivirana_varijabla>
  </DomainObject.Predmet.ProtuStrankaListFormated>
  <DomainObject.Predmet.ProtuStrankaListFormatedOIB>
    <izvorni_sadrzaj>
      <item>Udruga za održivi razvoj, socijalnu koheziju i ekologiju duha "Mreža ekooptimista", OIB 92275355878</item>
    </izvorni_sadrzaj>
    <derivirana_varijabla naziv="DomainObject.Predmet.ProtuStrankaListFormatedOIB_1">
      <item>Udruga za održivi razvoj, socijalnu koheziju i ekologiju duha "Mreža ekooptimista", OIB 92275355878</item>
    </derivirana_varijabla>
  </DomainObject.Predmet.ProtuStrankaListFormatedOIB>
  <DomainObject.Predmet.ProtuStrankaListFormatedWithAdress>
    <izvorni_sadrzaj>
      <item>Udruga za održivi razvoj, socijalnu koheziju i ekologiju duha "Mreža ekooptimista", Sreser Dol 16, 20246 Sreser</item>
    </izvorni_sadrzaj>
    <derivirana_varijabla naziv="DomainObject.Predmet.ProtuStrankaListFormatedWithAdress_1">
      <item>Udruga za održivi razvoj, socijalnu koheziju i ekologiju duha "Mreža ekooptimista", Sreser Dol 16, 20246 Sreser</item>
    </derivirana_varijabla>
  </DomainObject.Predmet.ProtuStrankaListFormatedWithAdress>
  <DomainObject.Predmet.ProtuStrankaListFormatedWithAdressOIB>
    <izvorni_sadrzaj>
      <item>Udruga za održivi razvoj, socijalnu koheziju i ekologiju duha "Mreža ekooptimista", OIB 92275355878, Sreser Dol 16, 20246 Sreser</item>
    </izvorni_sadrzaj>
    <derivirana_varijabla naziv="DomainObject.Predmet.ProtuStrankaListFormatedWithAdressOIB_1">
      <item>Udruga za održivi razvoj, socijalnu koheziju i ekologiju duha "Mreža ekooptimista", OIB 92275355878, Sreser Dol 16, 20246 Sreser</item>
    </derivirana_varijabla>
  </DomainObject.Predmet.ProtuStrankaListFormatedWithAdressOIB>
  <DomainObject.Predmet.ProtuStrankaListNazivFormated>
    <izvorni_sadrzaj>
      <item>Udruga za održivi razvoj, socijalnu koheziju i ekologiju duha "Mreža ekooptimista"</item>
    </izvorni_sadrzaj>
    <derivirana_varijabla naziv="DomainObject.Predmet.ProtuStrankaListNazivFormated_1">
      <item>Udruga za održivi razvoj, socijalnu koheziju i ekologiju duha "Mreža ekooptimista"</item>
    </derivirana_varijabla>
  </DomainObject.Predmet.ProtuStrankaListNazivFormated>
  <DomainObject.Predmet.ProtuStrankaListNazivFormatedOIB>
    <izvorni_sadrzaj>
      <item>Udruga za održivi razvoj, socijalnu koheziju i ekologiju duha "Mreža ekooptimista", OIB 92275355878</item>
    </izvorni_sadrzaj>
    <derivirana_varijabla naziv="DomainObject.Predmet.ProtuStrankaListNazivFormatedOIB_1">
      <item>Udruga za održivi razvoj, socijalnu koheziju i ekologiju duha "Mreža ekooptimista", OIB 92275355878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Udruga za održivi razvoj, socijalnu koheziju i ekologiju duha "Mreža ekooptimista"</izvorni_sadrzaj>
    <derivirana_varijabla naziv="DomainObject.Predmet.ProtustrankaIDrugi_1">Udruga za održivi razvoj, socijalnu koheziju i ekologiju duha "Mreža ekooptimista"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Udruga za održivi razvoj, socijalnu koheziju i ekologiju duha "Mreža ekooptimista", OIB 92275355878, Sreser Dol 16, 20246 Sreser</izvorni_sadrzaj>
    <derivirana_varijabla naziv="DomainObject.Predmet.ProtustrankaIDrugiAdressOIB_1">Udruga za održivi razvoj, socijalnu koheziju i ekologiju duha "Mreža ekooptimista", OIB 92275355878, Sreser Dol 16, 20246 Sreser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Udruga za održivi razvoj, socijalnu koheziju i ekologiju duha "Mreža ekooptimista"</item>
    </izvorni_sadrzaj>
    <derivirana_varijabla naziv="DomainObject.Predmet.SudioniciListNaziv_1">
      <item>Financijska agencija, RC SPLIT, PODRUŽNICA DUBROVNIK</item>
      <item>Udruga za održivi razvoj, socijalnu koheziju i ekologiju duha "Mreža ekooptimista"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Udruga za održivi razvoj, socijalnu koheziju i ekologiju duha "Mreža ekooptimista", OIB 92275355878, Sreser Dol 16,20246 Sreser</item>
    </izvorni_sadrzaj>
    <derivirana_varijabla naziv="DomainObject.Predmet.SudioniciListAdressOIB_1">
      <item>Financijska agencija, RC SPLIT, PODRUŽNICA DUBROVNIK, OIB 85821130368, VUKOVARSKA 2,20000 Dubrovnik</item>
      <item>Udruga za održivi razvoj, socijalnu koheziju i ekologiju duha "Mreža ekooptimista", OIB 92275355878, Sreser Dol 16,20246 Sreser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92275355878</item>
    </izvorni_sadrzaj>
    <derivirana_varijabla naziv="DomainObject.Predmet.SudioniciListNazivOIB_1">
      <item>, OIB 85821130368</item>
      <item>, OIB 92275355878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1683</properties:Characters>
  <properties:Lines>49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2016-08-24T12:40:00Z</dcterms:created>
  <dc:creator>Mirjana Mihović</dc:creator>
  <cp:lastModifiedBy>Mara Marčinko</cp:lastModifiedBy>
  <cp:lastPrinted>2016-08-24T12:43:00Z</cp:lastPrinted>
  <dcterms:modified xmlns:xsi="http://www.w3.org/2001/XMLSchema-instance" xsi:type="dcterms:W3CDTF">2016-08-25T06:42:00Z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