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e0cd" w14:paraId="56ce0cd" w:rsidRDefault="00317742" w:rsidP="00317742" w:rsidR="00317742" w:rsidRPr="00317742">
      <w:pPr>
        <w:ind w:firstLine="708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317742">
        <w:rPr>
          <w:noProof/>
          <w:sz w:val="24"/>
          <w:szCs w:val="24"/>
          <w:lang w:val="hr-HR"/>
        </w:rPr>
        <w:drawing>
          <wp:inline distR="0" distL="0" distB="0" distT="0">
            <wp:extent cy="962025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ab/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REPUBLIKA HRVATSKA</w:t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TRGOVAČKI SUD U SPLITU</w:t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Split, Sukoišanska 6</w:t>
      </w:r>
    </w:p>
    <w:p w:rsidRDefault="00A63EE6" w:rsidP="00A63EE6" w:rsidR="00A63EE6" w:rsidRPr="00E41090">
      <w:pPr>
        <w:spacing w:after="200" w:before="200"/>
        <w:jc w:val="center"/>
        <w:rPr>
          <w:spacing w:val="60"/>
          <w:sz w:val="24"/>
          <w:szCs w:val="24"/>
          <w:lang w:val="hr-HR"/>
        </w:rPr>
      </w:pPr>
      <w:r w:rsidRPr="00E41090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E41090">
      <w:pPr>
        <w:jc w:val="center"/>
        <w:rPr>
          <w:rFonts w:eastAsia="Calibri"/>
          <w:sz w:val="24"/>
          <w:szCs w:val="24"/>
          <w:lang w:val="hr-HR"/>
        </w:rPr>
      </w:pPr>
      <w:r w:rsidRPr="00E41090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E41090">
      <w:pPr>
        <w:jc w:val="both"/>
        <w:rPr>
          <w:b/>
          <w:sz w:val="24"/>
          <w:szCs w:val="24"/>
          <w:lang w:val="hr-HR"/>
        </w:rPr>
      </w:pPr>
    </w:p>
    <w:p w:rsidRDefault="00A63EE6" w:rsidP="004966CE" w:rsidR="007C087A" w:rsidRPr="00E41090">
      <w:pPr>
        <w:ind w:firstLine="708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Trgovački sud u Splitu, po sutkinji Ani Golub Gruić, u stečajnom postupku nad dužnikom </w:t>
      </w:r>
      <w:r w:rsidR="00F013BA" w:rsidRPr="00F013BA">
        <w:rPr>
          <w:bCs/>
          <w:sz w:val="24"/>
          <w:szCs w:val="24"/>
          <w:lang w:val="hr-HR"/>
        </w:rPr>
        <w:t>VETERINARSKA STANICA SINJ d.o.o. u stečaju, OIB: 16857436111, Put Piketa 2, Sinj</w:t>
      </w:r>
      <w:r w:rsidRPr="00E41090">
        <w:rPr>
          <w:sz w:val="24"/>
          <w:szCs w:val="24"/>
          <w:lang w:val="hr-HR"/>
        </w:rPr>
        <w:t xml:space="preserve">, dana </w:t>
      </w:r>
      <w:r w:rsidR="00EE3A88">
        <w:rPr>
          <w:sz w:val="24"/>
          <w:szCs w:val="24"/>
          <w:lang w:val="hr-HR"/>
        </w:rPr>
        <w:t>4. rujna</w:t>
      </w:r>
      <w:r w:rsidR="00F013BA">
        <w:rPr>
          <w:sz w:val="24"/>
          <w:szCs w:val="24"/>
          <w:lang w:val="hr-HR"/>
        </w:rPr>
        <w:t xml:space="preserve"> 2017</w:t>
      </w:r>
      <w:r w:rsidRPr="00E41090">
        <w:rPr>
          <w:sz w:val="24"/>
          <w:szCs w:val="24"/>
          <w:lang w:val="hr-HR"/>
        </w:rPr>
        <w:t>. godine</w:t>
      </w:r>
    </w:p>
    <w:p w:rsidRDefault="00D65A07" w:rsidP="00F013BA" w:rsidR="00945DD1" w:rsidRPr="00E41090">
      <w:pPr>
        <w:spacing w:after="240" w:before="240"/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r i j e š i o   j e</w:t>
      </w:r>
    </w:p>
    <w:p w:rsidRDefault="00512899" w:rsidP="006A1963" w:rsidR="00512899" w:rsidRPr="00E41090">
      <w:pPr>
        <w:ind w:firstLine="720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I. </w:t>
      </w:r>
      <w:r w:rsidR="00CD757F" w:rsidRPr="00E41090">
        <w:rPr>
          <w:sz w:val="24"/>
          <w:szCs w:val="24"/>
          <w:lang w:val="hr-HR"/>
        </w:rPr>
        <w:t xml:space="preserve">Daje se suglasnost </w:t>
      </w:r>
      <w:r w:rsidR="004E16EE" w:rsidRPr="00E41090">
        <w:rPr>
          <w:sz w:val="24"/>
          <w:szCs w:val="24"/>
          <w:lang w:val="hr-HR"/>
        </w:rPr>
        <w:t>stečajno</w:t>
      </w:r>
      <w:r w:rsidR="00F013BA">
        <w:rPr>
          <w:sz w:val="24"/>
          <w:szCs w:val="24"/>
          <w:lang w:val="hr-HR"/>
        </w:rPr>
        <w:t>m</w:t>
      </w:r>
      <w:r w:rsidR="004E16EE" w:rsidRPr="00E41090">
        <w:rPr>
          <w:sz w:val="24"/>
          <w:szCs w:val="24"/>
          <w:lang w:val="hr-HR"/>
        </w:rPr>
        <w:t xml:space="preserve"> upravitelj</w:t>
      </w:r>
      <w:r w:rsidR="00F013BA">
        <w:rPr>
          <w:sz w:val="24"/>
          <w:szCs w:val="24"/>
          <w:lang w:val="hr-HR"/>
        </w:rPr>
        <w:t>u</w:t>
      </w:r>
      <w:r w:rsidRPr="00E41090">
        <w:rPr>
          <w:sz w:val="24"/>
          <w:szCs w:val="24"/>
          <w:lang w:val="hr-HR"/>
        </w:rPr>
        <w:t xml:space="preserve"> </w:t>
      </w:r>
      <w:r w:rsidR="00B30E61" w:rsidRPr="00E41090">
        <w:rPr>
          <w:sz w:val="24"/>
          <w:szCs w:val="24"/>
          <w:lang w:val="hr-HR"/>
        </w:rPr>
        <w:t>na završn</w:t>
      </w:r>
      <w:r w:rsidR="008922E6" w:rsidRPr="00E41090">
        <w:rPr>
          <w:sz w:val="24"/>
          <w:szCs w:val="24"/>
          <w:lang w:val="hr-HR"/>
        </w:rPr>
        <w:t>u</w:t>
      </w:r>
      <w:r w:rsidR="00B30E61" w:rsidRPr="00E41090">
        <w:rPr>
          <w:sz w:val="24"/>
          <w:szCs w:val="24"/>
          <w:lang w:val="hr-HR"/>
        </w:rPr>
        <w:t xml:space="preserve"> diob</w:t>
      </w:r>
      <w:r w:rsidR="008922E6" w:rsidRPr="00E41090">
        <w:rPr>
          <w:sz w:val="24"/>
          <w:szCs w:val="24"/>
          <w:lang w:val="hr-HR"/>
        </w:rPr>
        <w:t xml:space="preserve">u prema </w:t>
      </w:r>
      <w:r w:rsidR="00D47ED2" w:rsidRPr="00E41090">
        <w:rPr>
          <w:sz w:val="24"/>
          <w:szCs w:val="24"/>
          <w:lang w:val="hr-HR"/>
        </w:rPr>
        <w:t xml:space="preserve">završnom </w:t>
      </w:r>
      <w:r w:rsidR="006E4299">
        <w:rPr>
          <w:sz w:val="24"/>
          <w:szCs w:val="24"/>
          <w:lang w:val="hr-HR"/>
        </w:rPr>
        <w:t>diob</w:t>
      </w:r>
      <w:r w:rsidR="008922E6" w:rsidRPr="00E41090">
        <w:rPr>
          <w:sz w:val="24"/>
          <w:szCs w:val="24"/>
          <w:lang w:val="hr-HR"/>
        </w:rPr>
        <w:t>nom</w:t>
      </w:r>
      <w:r w:rsidR="00B30E61" w:rsidRPr="00E41090">
        <w:rPr>
          <w:sz w:val="24"/>
          <w:szCs w:val="24"/>
          <w:lang w:val="hr-HR"/>
        </w:rPr>
        <w:t xml:space="preserve"> popis</w:t>
      </w:r>
      <w:r w:rsidR="008922E6" w:rsidRPr="00E41090">
        <w:rPr>
          <w:sz w:val="24"/>
          <w:szCs w:val="24"/>
          <w:lang w:val="hr-HR"/>
        </w:rPr>
        <w:t>u</w:t>
      </w:r>
      <w:r w:rsidR="00E864F5">
        <w:rPr>
          <w:sz w:val="24"/>
          <w:szCs w:val="24"/>
          <w:lang w:val="hr-HR"/>
        </w:rPr>
        <w:t xml:space="preserve"> zaprimljeno</w:t>
      </w:r>
      <w:r w:rsidR="006E4299">
        <w:rPr>
          <w:sz w:val="24"/>
          <w:szCs w:val="24"/>
          <w:lang w:val="hr-HR"/>
        </w:rPr>
        <w:t>m</w:t>
      </w:r>
      <w:r w:rsidR="00E864F5">
        <w:rPr>
          <w:sz w:val="24"/>
          <w:szCs w:val="24"/>
          <w:lang w:val="hr-HR"/>
        </w:rPr>
        <w:t xml:space="preserve"> kod ovoga suda </w:t>
      </w:r>
      <w:r w:rsidR="006E4299">
        <w:rPr>
          <w:sz w:val="24"/>
          <w:szCs w:val="24"/>
          <w:lang w:val="hr-HR"/>
        </w:rPr>
        <w:t xml:space="preserve">dana </w:t>
      </w:r>
      <w:r w:rsidR="00F013BA">
        <w:rPr>
          <w:sz w:val="24"/>
          <w:szCs w:val="24"/>
          <w:lang w:val="hr-HR"/>
        </w:rPr>
        <w:t>15. svibnja 2017</w:t>
      </w:r>
      <w:r w:rsidR="00E864F5">
        <w:rPr>
          <w:sz w:val="24"/>
          <w:szCs w:val="24"/>
          <w:lang w:val="hr-HR"/>
        </w:rPr>
        <w:t>. godine,</w:t>
      </w:r>
      <w:r w:rsidR="00B30E61" w:rsidRPr="00E41090">
        <w:rPr>
          <w:sz w:val="24"/>
          <w:szCs w:val="24"/>
          <w:lang w:val="hr-HR"/>
        </w:rPr>
        <w:t xml:space="preserve"> </w:t>
      </w:r>
      <w:r w:rsidR="007D1041" w:rsidRPr="00E41090">
        <w:rPr>
          <w:sz w:val="24"/>
          <w:szCs w:val="24"/>
          <w:lang w:val="hr-HR"/>
        </w:rPr>
        <w:t xml:space="preserve">koji je </w:t>
      </w:r>
      <w:r w:rsidR="00DE6272" w:rsidRPr="00E41090">
        <w:rPr>
          <w:sz w:val="24"/>
          <w:szCs w:val="24"/>
          <w:lang w:val="hr-HR"/>
        </w:rPr>
        <w:t xml:space="preserve">objavljen na mrežnoj stranici e-Oglasna ploča sudova </w:t>
      </w:r>
      <w:r w:rsidR="00F013BA">
        <w:rPr>
          <w:sz w:val="24"/>
          <w:szCs w:val="24"/>
          <w:lang w:val="hr-HR"/>
        </w:rPr>
        <w:t>dana 16. svibnja 2017</w:t>
      </w:r>
      <w:r w:rsidR="00091788" w:rsidRPr="00E41090">
        <w:rPr>
          <w:sz w:val="24"/>
          <w:szCs w:val="24"/>
          <w:lang w:val="hr-HR"/>
        </w:rPr>
        <w:t>. godine</w:t>
      </w:r>
      <w:r w:rsidR="007D1041" w:rsidRPr="00E41090">
        <w:rPr>
          <w:sz w:val="24"/>
          <w:szCs w:val="24"/>
          <w:lang w:val="hr-HR"/>
        </w:rPr>
        <w:t>.</w:t>
      </w:r>
    </w:p>
    <w:p w:rsidRDefault="00512899" w:rsidP="00A05823" w:rsidR="00C70D1C" w:rsidRPr="00E41090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II. Određuje se </w:t>
      </w:r>
      <w:r w:rsidR="007D1041" w:rsidRPr="00E41090">
        <w:rPr>
          <w:sz w:val="24"/>
          <w:szCs w:val="24"/>
          <w:lang w:val="hr-HR"/>
        </w:rPr>
        <w:t xml:space="preserve">završno ročište za </w:t>
      </w:r>
      <w:r w:rsidR="00F013BA">
        <w:rPr>
          <w:sz w:val="24"/>
          <w:szCs w:val="24"/>
          <w:lang w:val="hr-HR"/>
        </w:rPr>
        <w:t>dan 3. listopada</w:t>
      </w:r>
      <w:r w:rsidR="006E4299">
        <w:rPr>
          <w:sz w:val="24"/>
          <w:szCs w:val="24"/>
          <w:lang w:val="hr-HR"/>
        </w:rPr>
        <w:t xml:space="preserve"> 2017</w:t>
      </w:r>
      <w:r w:rsidR="00A05823">
        <w:rPr>
          <w:sz w:val="24"/>
          <w:szCs w:val="24"/>
          <w:lang w:val="hr-HR"/>
        </w:rPr>
        <w:t xml:space="preserve">. godine sa početkom u </w:t>
      </w:r>
      <w:r w:rsidR="00F013BA">
        <w:rPr>
          <w:sz w:val="24"/>
          <w:szCs w:val="24"/>
          <w:lang w:val="hr-HR"/>
        </w:rPr>
        <w:t>12:00</w:t>
      </w:r>
      <w:r w:rsidR="00A05823">
        <w:rPr>
          <w:sz w:val="24"/>
          <w:szCs w:val="24"/>
          <w:lang w:val="hr-HR"/>
        </w:rPr>
        <w:t xml:space="preserve"> sati</w:t>
      </w:r>
      <w:r w:rsidR="00631F27" w:rsidRPr="00CE4AC9">
        <w:rPr>
          <w:sz w:val="24"/>
          <w:szCs w:val="24"/>
          <w:lang w:val="hr-HR"/>
        </w:rPr>
        <w:t xml:space="preserve"> </w:t>
      </w:r>
      <w:r w:rsidR="004A2251" w:rsidRPr="00CE4AC9">
        <w:rPr>
          <w:sz w:val="24"/>
          <w:szCs w:val="24"/>
          <w:lang w:val="hr-HR"/>
        </w:rPr>
        <w:t>kod ovog sud</w:t>
      </w:r>
      <w:r w:rsidR="00A273DD" w:rsidRPr="00CE4AC9">
        <w:rPr>
          <w:sz w:val="24"/>
          <w:szCs w:val="24"/>
          <w:lang w:val="hr-HR"/>
        </w:rPr>
        <w:t>a</w:t>
      </w:r>
      <w:r w:rsidR="00A273DD">
        <w:rPr>
          <w:sz w:val="24"/>
          <w:szCs w:val="24"/>
          <w:lang w:val="hr-HR"/>
        </w:rPr>
        <w:t xml:space="preserve">, soba </w:t>
      </w:r>
      <w:r w:rsidR="00F013BA">
        <w:rPr>
          <w:sz w:val="24"/>
          <w:szCs w:val="24"/>
          <w:lang w:val="hr-HR"/>
        </w:rPr>
        <w:t>111</w:t>
      </w:r>
      <w:r w:rsidR="004A2251" w:rsidRPr="00E41090">
        <w:rPr>
          <w:sz w:val="24"/>
          <w:szCs w:val="24"/>
          <w:lang w:val="hr-HR"/>
        </w:rPr>
        <w:t>/I</w:t>
      </w:r>
      <w:r w:rsidR="00C70D1C" w:rsidRPr="00E41090">
        <w:rPr>
          <w:sz w:val="24"/>
          <w:szCs w:val="24"/>
          <w:lang w:val="hr-HR"/>
        </w:rPr>
        <w:t>, s</w:t>
      </w:r>
      <w:r w:rsidR="00317742" w:rsidRPr="00E41090">
        <w:rPr>
          <w:sz w:val="24"/>
          <w:szCs w:val="24"/>
          <w:lang w:val="hr-HR"/>
        </w:rPr>
        <w:t xml:space="preserve">a </w:t>
      </w:r>
      <w:r w:rsidR="00A05823">
        <w:rPr>
          <w:sz w:val="24"/>
          <w:szCs w:val="24"/>
          <w:lang w:val="hr-HR"/>
        </w:rPr>
        <w:t>D</w:t>
      </w:r>
      <w:r w:rsidR="00C70D1C" w:rsidRPr="00E41090">
        <w:rPr>
          <w:sz w:val="24"/>
          <w:szCs w:val="24"/>
          <w:lang w:val="hr-HR"/>
        </w:rPr>
        <w:t>nevnim redom:</w:t>
      </w:r>
    </w:p>
    <w:p w:rsidRDefault="00C70D1C" w:rsidP="00A05823" w:rsidR="00C70D1C" w:rsidRPr="00E41090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Raspravl</w:t>
      </w:r>
      <w:r w:rsidR="00F013BA">
        <w:rPr>
          <w:sz w:val="24"/>
          <w:szCs w:val="24"/>
          <w:lang w:val="hr-HR"/>
        </w:rPr>
        <w:t>janje o završnom</w:t>
      </w:r>
      <w:r w:rsidR="0006365D">
        <w:rPr>
          <w:sz w:val="24"/>
          <w:szCs w:val="24"/>
          <w:lang w:val="hr-HR"/>
        </w:rPr>
        <w:t xml:space="preserve"> izviješću i završnom</w:t>
      </w:r>
      <w:r w:rsidR="00F013BA">
        <w:rPr>
          <w:sz w:val="24"/>
          <w:szCs w:val="24"/>
          <w:lang w:val="hr-HR"/>
        </w:rPr>
        <w:t xml:space="preserve"> računu stečajnog</w:t>
      </w:r>
      <w:r w:rsidR="006E4299">
        <w:rPr>
          <w:sz w:val="24"/>
          <w:szCs w:val="24"/>
          <w:lang w:val="hr-HR"/>
        </w:rPr>
        <w:t xml:space="preserve"> upravitelj</w:t>
      </w:r>
      <w:r w:rsidR="00F013BA">
        <w:rPr>
          <w:sz w:val="24"/>
          <w:szCs w:val="24"/>
          <w:lang w:val="hr-HR"/>
        </w:rPr>
        <w:t>a</w:t>
      </w:r>
    </w:p>
    <w:p w:rsidRDefault="003139B1" w:rsidP="00202CAA" w:rsidR="00202CAA" w:rsidRPr="00202CAA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P</w:t>
      </w:r>
      <w:r w:rsidR="00C70D1C" w:rsidRPr="00E41090">
        <w:rPr>
          <w:sz w:val="24"/>
          <w:szCs w:val="24"/>
          <w:lang w:val="hr-HR"/>
        </w:rPr>
        <w:t>odnošenje prigovora na završni diobni popis</w:t>
      </w:r>
      <w:r w:rsidR="00D47ED2" w:rsidRPr="00E41090">
        <w:rPr>
          <w:sz w:val="24"/>
          <w:szCs w:val="24"/>
          <w:lang w:val="hr-HR"/>
        </w:rPr>
        <w:t>.</w:t>
      </w:r>
    </w:p>
    <w:p w:rsidRDefault="00202CAA" w:rsidP="00202CAA" w:rsidR="00202CAA" w:rsidRPr="00202CAA">
      <w:pPr>
        <w:spacing w:before="60"/>
        <w:ind w:left="72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Na završno ročište pozivaju se svi vjerovnici stečajnog dužnika i stečajni upravitelj.</w:t>
      </w:r>
    </w:p>
    <w:p w:rsidRDefault="00202CAA" w:rsidP="0067695A" w:rsidR="00202CAA">
      <w:pPr>
        <w:spacing w:before="24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 w:rsidR="009159AC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Vjerovnici mogu podnijeti prigovor na završni diobeni popis najkasnije na završnom ročištu.</w:t>
      </w:r>
    </w:p>
    <w:p w:rsidRDefault="00202CAA" w:rsidP="0067695A" w:rsidR="0067695A">
      <w:pPr>
        <w:spacing w:before="24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V.</w:t>
      </w:r>
      <w:r w:rsidR="009159AC">
        <w:rPr>
          <w:sz w:val="24"/>
          <w:szCs w:val="24"/>
          <w:lang w:val="hr-HR"/>
        </w:rPr>
        <w:t xml:space="preserve"> </w:t>
      </w:r>
      <w:r w:rsidR="00E7503F">
        <w:rPr>
          <w:sz w:val="24"/>
          <w:szCs w:val="24"/>
          <w:lang w:val="hr-HR"/>
        </w:rPr>
        <w:t>Stečajn</w:t>
      </w:r>
      <w:r w:rsidR="00F013BA">
        <w:rPr>
          <w:sz w:val="24"/>
          <w:szCs w:val="24"/>
          <w:lang w:val="hr-HR"/>
        </w:rPr>
        <w:t>i</w:t>
      </w:r>
      <w:r w:rsidR="00E7503F">
        <w:rPr>
          <w:sz w:val="24"/>
          <w:szCs w:val="24"/>
          <w:lang w:val="hr-HR"/>
        </w:rPr>
        <w:t xml:space="preserve"> upravitelj</w:t>
      </w:r>
      <w:r w:rsidR="006E4299">
        <w:rPr>
          <w:sz w:val="24"/>
          <w:szCs w:val="24"/>
          <w:lang w:val="hr-HR"/>
        </w:rPr>
        <w:t xml:space="preserve"> duž</w:t>
      </w:r>
      <w:r w:rsidR="00F013BA">
        <w:rPr>
          <w:sz w:val="24"/>
          <w:szCs w:val="24"/>
          <w:lang w:val="hr-HR"/>
        </w:rPr>
        <w:t>a</w:t>
      </w:r>
      <w:r w:rsidR="006E4299">
        <w:rPr>
          <w:sz w:val="24"/>
          <w:szCs w:val="24"/>
          <w:lang w:val="hr-HR"/>
        </w:rPr>
        <w:t xml:space="preserve">n </w:t>
      </w:r>
      <w:r w:rsidR="00E7503F">
        <w:rPr>
          <w:sz w:val="24"/>
          <w:szCs w:val="24"/>
          <w:lang w:val="hr-HR"/>
        </w:rPr>
        <w:t>je javno objaviti iznos priznatih potraživanja te iznose koji će se isplatiti vjerovnicima</w:t>
      </w:r>
      <w:r w:rsidR="0096606C">
        <w:rPr>
          <w:sz w:val="24"/>
          <w:szCs w:val="24"/>
          <w:lang w:val="hr-HR"/>
        </w:rPr>
        <w:t xml:space="preserve"> sa poukom o pravu na podnošenje prigovora na završni diobni popis</w:t>
      </w:r>
      <w:r w:rsidR="006636A7">
        <w:rPr>
          <w:sz w:val="24"/>
          <w:szCs w:val="24"/>
          <w:lang w:val="hr-HR"/>
        </w:rPr>
        <w:t xml:space="preserve"> najkasnije na završnom ročištu).</w:t>
      </w:r>
    </w:p>
    <w:p w:rsidRDefault="00A05823" w:rsidP="00A05823" w:rsidR="00A05823" w:rsidRPr="009159AC">
      <w:pPr>
        <w:spacing w:before="24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 w:rsidR="00202CAA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 xml:space="preserve">. </w:t>
      </w:r>
      <w:r w:rsidR="0006365D">
        <w:rPr>
          <w:sz w:val="24"/>
          <w:szCs w:val="24"/>
          <w:lang w:val="hr-HR"/>
        </w:rPr>
        <w:t xml:space="preserve">Na mrežnoj stranici e-Oglasna ploča sudova dana </w:t>
      </w:r>
      <w:r w:rsidR="00E84AC8" w:rsidRPr="00E84AC8">
        <w:rPr>
          <w:sz w:val="24"/>
          <w:szCs w:val="24"/>
          <w:lang w:val="hr-HR"/>
        </w:rPr>
        <w:t xml:space="preserve">30. kolovoza </w:t>
      </w:r>
      <w:r w:rsidR="0006365D" w:rsidRPr="00E84AC8">
        <w:rPr>
          <w:sz w:val="24"/>
          <w:szCs w:val="24"/>
          <w:lang w:val="hr-HR"/>
        </w:rPr>
        <w:t>2017. godine objavljen je ispitani završni račun stečajnog upravitelja, završni izvještaj i završni diobni popis, a</w:t>
      </w:r>
      <w:r w:rsidR="0006365D">
        <w:rPr>
          <w:sz w:val="24"/>
          <w:szCs w:val="24"/>
          <w:lang w:val="hr-HR"/>
        </w:rPr>
        <w:t xml:space="preserve"> iste isprave izložit će se u stečajnoj pisarnici do </w:t>
      </w:r>
      <w:r>
        <w:rPr>
          <w:sz w:val="24"/>
          <w:szCs w:val="24"/>
          <w:lang w:val="hr-HR"/>
        </w:rPr>
        <w:t>održavanja završnog ročišta.</w:t>
      </w:r>
    </w:p>
    <w:p w:rsidRDefault="00DB218C" w:rsidP="00A05823" w:rsidR="00D3356A" w:rsidRPr="00E41090">
      <w:pPr>
        <w:spacing w:after="200" w:before="240"/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Obrazloženje</w:t>
      </w:r>
    </w:p>
    <w:p w:rsidRDefault="005065FB" w:rsidP="006E4299" w:rsidR="00F013BA">
      <w:pPr>
        <w:tabs>
          <w:tab w:pos="345" w:val="left"/>
          <w:tab w:pos="720" w:val="left"/>
          <w:tab w:pos="7260" w:val="left"/>
        </w:tabs>
        <w:spacing w:before="160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</w:rPr>
        <w:tab/>
      </w:r>
      <w:r w:rsidR="006E4299">
        <w:rPr>
          <w:sz w:val="24"/>
          <w:szCs w:val="24"/>
        </w:rPr>
        <w:tab/>
      </w:r>
      <w:r w:rsidR="00F013BA" w:rsidRPr="00F013BA">
        <w:rPr>
          <w:sz w:val="24"/>
          <w:szCs w:val="24"/>
          <w:lang w:val="hr-HR"/>
        </w:rPr>
        <w:t>Rješenjem ovog suda poslovni broj 5. St-81/2014 od 1. listopada 2014. godine otvoren je stečajni postupak nad dužnikom VETERINARSKA STANICA SINJ d.o.o. Sinj,</w:t>
      </w:r>
      <w:r w:rsidR="00F013BA">
        <w:rPr>
          <w:sz w:val="24"/>
          <w:szCs w:val="24"/>
          <w:lang w:val="hr-HR"/>
        </w:rPr>
        <w:t xml:space="preserve"> Put Piketa 2, OIB: 16857436111</w:t>
      </w:r>
      <w:r w:rsidR="006E4299" w:rsidRPr="006E4299">
        <w:rPr>
          <w:sz w:val="24"/>
          <w:szCs w:val="24"/>
          <w:lang w:val="hr-HR"/>
        </w:rPr>
        <w:t>, a za stečajn</w:t>
      </w:r>
      <w:r w:rsidR="00F013BA">
        <w:rPr>
          <w:sz w:val="24"/>
          <w:szCs w:val="24"/>
          <w:lang w:val="hr-HR"/>
        </w:rPr>
        <w:t>og</w:t>
      </w:r>
      <w:r w:rsidR="006E4299" w:rsidRPr="006E4299">
        <w:rPr>
          <w:sz w:val="24"/>
          <w:szCs w:val="24"/>
          <w:lang w:val="hr-HR"/>
        </w:rPr>
        <w:t xml:space="preserve"> upravitelj</w:t>
      </w:r>
      <w:r w:rsidR="00F013BA">
        <w:rPr>
          <w:sz w:val="24"/>
          <w:szCs w:val="24"/>
          <w:lang w:val="hr-HR"/>
        </w:rPr>
        <w:t>a</w:t>
      </w:r>
      <w:r w:rsidR="006E4299" w:rsidRPr="006E4299">
        <w:rPr>
          <w:sz w:val="24"/>
          <w:szCs w:val="24"/>
          <w:lang w:val="hr-HR"/>
        </w:rPr>
        <w:t xml:space="preserve"> imenovan</w:t>
      </w:r>
      <w:r w:rsidR="00F013BA">
        <w:rPr>
          <w:sz w:val="24"/>
          <w:szCs w:val="24"/>
          <w:lang w:val="hr-HR"/>
        </w:rPr>
        <w:t xml:space="preserve"> je Ivan Eterović iz Splita.</w:t>
      </w:r>
    </w:p>
    <w:p w:rsidRDefault="00E41090" w:rsidP="006E4299" w:rsidR="00E84AC8" w:rsidRPr="00B467C7">
      <w:pPr>
        <w:pStyle w:val="Tijeloteksta-uvlaka3"/>
        <w:tabs>
          <w:tab w:pos="709" w:val="left"/>
        </w:tabs>
        <w:spacing w:after="0" w:before="200"/>
        <w:ind w:left="0"/>
        <w:jc w:val="both"/>
        <w:rPr>
          <w:sz w:val="24"/>
          <w:szCs w:val="24"/>
        </w:rPr>
      </w:pPr>
      <w:r w:rsidRPr="00E41090">
        <w:rPr>
          <w:bCs/>
          <w:sz w:val="24"/>
          <w:szCs w:val="24"/>
        </w:rPr>
        <w:lastRenderedPageBreak/>
        <w:tab/>
        <w:t>Podnes</w:t>
      </w:r>
      <w:r w:rsidR="004966CE">
        <w:rPr>
          <w:bCs/>
          <w:sz w:val="24"/>
          <w:szCs w:val="24"/>
        </w:rPr>
        <w:t xml:space="preserve">kom od </w:t>
      </w:r>
      <w:r w:rsidR="00F013BA">
        <w:rPr>
          <w:bCs/>
          <w:sz w:val="24"/>
          <w:szCs w:val="24"/>
        </w:rPr>
        <w:t>15. svibnja 2017</w:t>
      </w:r>
      <w:r w:rsidR="00210318">
        <w:rPr>
          <w:bCs/>
          <w:sz w:val="24"/>
          <w:szCs w:val="24"/>
        </w:rPr>
        <w:t xml:space="preserve">. </w:t>
      </w:r>
      <w:r w:rsidR="005065FB" w:rsidRPr="00E41090">
        <w:rPr>
          <w:sz w:val="24"/>
          <w:szCs w:val="24"/>
        </w:rPr>
        <w:t xml:space="preserve">godine </w:t>
      </w:r>
      <w:r w:rsidR="006E4299">
        <w:rPr>
          <w:sz w:val="24"/>
          <w:szCs w:val="24"/>
        </w:rPr>
        <w:t>stečajn</w:t>
      </w:r>
      <w:r w:rsidR="00F013BA">
        <w:rPr>
          <w:sz w:val="24"/>
          <w:szCs w:val="24"/>
        </w:rPr>
        <w:t>i upravitelj</w:t>
      </w:r>
      <w:r w:rsidR="006E4299">
        <w:rPr>
          <w:sz w:val="24"/>
          <w:szCs w:val="24"/>
        </w:rPr>
        <w:t xml:space="preserve"> </w:t>
      </w:r>
      <w:r w:rsidR="00F013BA">
        <w:rPr>
          <w:sz w:val="24"/>
          <w:szCs w:val="24"/>
        </w:rPr>
        <w:t>Ivan Eterović dostavio</w:t>
      </w:r>
      <w:r w:rsidR="005065FB" w:rsidRPr="00E41090">
        <w:rPr>
          <w:sz w:val="24"/>
          <w:szCs w:val="24"/>
        </w:rPr>
        <w:t xml:space="preserve"> je  ovom sudu </w:t>
      </w:r>
      <w:r w:rsidR="004966CE">
        <w:rPr>
          <w:sz w:val="24"/>
          <w:szCs w:val="24"/>
        </w:rPr>
        <w:t>završni diob</w:t>
      </w:r>
      <w:r w:rsidR="004966CE" w:rsidRPr="00E41090">
        <w:rPr>
          <w:sz w:val="24"/>
          <w:szCs w:val="24"/>
        </w:rPr>
        <w:t>ni popis</w:t>
      </w:r>
      <w:r w:rsidR="00227AA2">
        <w:rPr>
          <w:sz w:val="24"/>
          <w:szCs w:val="24"/>
        </w:rPr>
        <w:t xml:space="preserve">, </w:t>
      </w:r>
      <w:r w:rsidR="004966CE">
        <w:rPr>
          <w:sz w:val="24"/>
          <w:szCs w:val="24"/>
        </w:rPr>
        <w:t xml:space="preserve">završni račun </w:t>
      </w:r>
      <w:r w:rsidR="00227AA2">
        <w:rPr>
          <w:sz w:val="24"/>
          <w:szCs w:val="24"/>
        </w:rPr>
        <w:t>i završno izvješće</w:t>
      </w:r>
      <w:r w:rsidR="004966CE">
        <w:rPr>
          <w:sz w:val="24"/>
          <w:szCs w:val="24"/>
        </w:rPr>
        <w:t>,</w:t>
      </w:r>
      <w:r w:rsidR="005065FB" w:rsidRPr="00E41090">
        <w:rPr>
          <w:sz w:val="24"/>
          <w:szCs w:val="24"/>
        </w:rPr>
        <w:t xml:space="preserve"> a koje isprave su i javno </w:t>
      </w:r>
      <w:r w:rsidR="005065FB" w:rsidRPr="00E864F5">
        <w:rPr>
          <w:sz w:val="24"/>
          <w:szCs w:val="24"/>
        </w:rPr>
        <w:t xml:space="preserve">objavljene dana </w:t>
      </w:r>
      <w:r w:rsidR="00E84AC8">
        <w:rPr>
          <w:sz w:val="24"/>
          <w:szCs w:val="24"/>
        </w:rPr>
        <w:t>30. kolovoza</w:t>
      </w:r>
      <w:r w:rsidR="00F013BA">
        <w:rPr>
          <w:sz w:val="24"/>
          <w:szCs w:val="24"/>
        </w:rPr>
        <w:t xml:space="preserve"> 2017. godine</w:t>
      </w:r>
      <w:r w:rsidR="00936E1B" w:rsidRPr="00E864F5">
        <w:rPr>
          <w:sz w:val="24"/>
          <w:szCs w:val="24"/>
        </w:rPr>
        <w:t xml:space="preserve"> </w:t>
      </w:r>
      <w:r w:rsidR="00A941AD" w:rsidRPr="00E864F5">
        <w:rPr>
          <w:sz w:val="24"/>
          <w:szCs w:val="24"/>
        </w:rPr>
        <w:t>na mrežnoj</w:t>
      </w:r>
      <w:r w:rsidR="00A941AD" w:rsidRPr="00E41090">
        <w:rPr>
          <w:sz w:val="24"/>
          <w:szCs w:val="24"/>
        </w:rPr>
        <w:t xml:space="preserve"> stranici e-Oglasna ploča sudova</w:t>
      </w:r>
      <w:r w:rsidR="00906FBC" w:rsidRPr="00E41090">
        <w:rPr>
          <w:sz w:val="24"/>
          <w:szCs w:val="24"/>
        </w:rPr>
        <w:t xml:space="preserve"> (čl. </w:t>
      </w:r>
      <w:r w:rsidR="00227AA2">
        <w:rPr>
          <w:sz w:val="24"/>
          <w:szCs w:val="24"/>
        </w:rPr>
        <w:t>89</w:t>
      </w:r>
      <w:r w:rsidR="00906FBC" w:rsidRPr="00E41090">
        <w:rPr>
          <w:sz w:val="24"/>
          <w:szCs w:val="24"/>
        </w:rPr>
        <w:t xml:space="preserve">. st. </w:t>
      </w:r>
      <w:r w:rsidR="00227AA2">
        <w:rPr>
          <w:sz w:val="24"/>
          <w:szCs w:val="24"/>
        </w:rPr>
        <w:t>3</w:t>
      </w:r>
      <w:r w:rsidR="00F013BA">
        <w:rPr>
          <w:sz w:val="24"/>
          <w:szCs w:val="24"/>
        </w:rPr>
        <w:t xml:space="preserve">. Stečajnog zakona - </w:t>
      </w:r>
      <w:r w:rsidR="00906FBC" w:rsidRPr="00E41090">
        <w:rPr>
          <w:sz w:val="24"/>
          <w:szCs w:val="24"/>
        </w:rPr>
        <w:t>„Narodne n</w:t>
      </w:r>
      <w:r w:rsidR="00F013BA">
        <w:rPr>
          <w:sz w:val="24"/>
          <w:szCs w:val="24"/>
        </w:rPr>
        <w:t xml:space="preserve">ovine“ broj 71/15; dalje SZ/15, </w:t>
      </w:r>
      <w:r w:rsidR="00906FBC" w:rsidRPr="00E41090">
        <w:rPr>
          <w:sz w:val="24"/>
          <w:szCs w:val="24"/>
        </w:rPr>
        <w:t>u vezi sa čl. 441. st. 1. SZ/15).</w:t>
      </w:r>
    </w:p>
    <w:p w:rsidRDefault="00457222" w:rsidP="00A05823" w:rsidR="00C85FC5" w:rsidRPr="00E41090">
      <w:pPr>
        <w:spacing w:before="220"/>
        <w:ind w:firstLine="720"/>
        <w:jc w:val="both"/>
        <w:rPr>
          <w:sz w:val="24"/>
          <w:szCs w:val="24"/>
          <w:lang w:val="hr-HR"/>
        </w:rPr>
      </w:pPr>
      <w:r w:rsidRPr="00457222">
        <w:rPr>
          <w:sz w:val="24"/>
          <w:szCs w:val="24"/>
          <w:lang w:val="hr-HR"/>
        </w:rPr>
        <w:t xml:space="preserve">Odredbom članka </w:t>
      </w:r>
      <w:r w:rsidR="00906FBC" w:rsidRPr="00E41090">
        <w:rPr>
          <w:sz w:val="24"/>
          <w:szCs w:val="24"/>
          <w:lang w:val="hr-HR"/>
        </w:rPr>
        <w:t>čl. 192. st.</w:t>
      </w:r>
      <w:r w:rsidR="00C85FC5" w:rsidRPr="00E41090">
        <w:rPr>
          <w:sz w:val="24"/>
          <w:szCs w:val="24"/>
          <w:lang w:val="hr-HR"/>
        </w:rPr>
        <w:t xml:space="preserve"> 2. Stečajnog zakona („Narodne novine“ broj </w:t>
      </w:r>
      <w:r w:rsidR="00C85FC5" w:rsidRPr="00E41090">
        <w:rPr>
          <w:rStyle w:val="Naglaeno"/>
          <w:b w:val="false"/>
          <w:sz w:val="24"/>
          <w:szCs w:val="24"/>
          <w:lang w:val="hr-HR"/>
        </w:rPr>
        <w:t>44/96, 29/99, 129/00, 123/03, 82/06, 116/10, 25/12, 133/12 i 45/13</w:t>
      </w:r>
      <w:r w:rsidR="00C85FC5" w:rsidRPr="00E41090">
        <w:rPr>
          <w:sz w:val="24"/>
          <w:szCs w:val="24"/>
          <w:lang w:val="hr-HR"/>
        </w:rPr>
        <w:t xml:space="preserve"> dalje SZ</w:t>
      </w:r>
      <w:r w:rsidR="004966CE">
        <w:rPr>
          <w:sz w:val="24"/>
          <w:szCs w:val="24"/>
          <w:lang w:val="hr-HR"/>
        </w:rPr>
        <w:t>/</w:t>
      </w:r>
      <w:r w:rsidR="00906FBC" w:rsidRPr="00E41090">
        <w:rPr>
          <w:sz w:val="24"/>
          <w:szCs w:val="24"/>
          <w:lang w:val="hr-HR"/>
        </w:rPr>
        <w:t>96</w:t>
      </w:r>
      <w:r w:rsidR="00C85FC5" w:rsidRPr="00E41090">
        <w:rPr>
          <w:sz w:val="24"/>
          <w:szCs w:val="24"/>
          <w:lang w:val="hr-HR"/>
        </w:rPr>
        <w:t>)</w:t>
      </w:r>
      <w:r w:rsidR="00906FBC" w:rsidRPr="00E41090">
        <w:rPr>
          <w:sz w:val="24"/>
          <w:szCs w:val="24"/>
          <w:lang w:val="hr-HR"/>
        </w:rPr>
        <w:t xml:space="preserve"> u vezi sa čl. 441. st. 1. SZ/15,</w:t>
      </w:r>
      <w:r w:rsidR="00C85FC5" w:rsidRPr="00E41090">
        <w:rPr>
          <w:sz w:val="24"/>
          <w:szCs w:val="24"/>
          <w:lang w:val="hr-HR"/>
        </w:rPr>
        <w:t xml:space="preserve"> završna dioba se može poduzeti samo uz sug</w:t>
      </w:r>
      <w:r w:rsidR="00CD012D">
        <w:rPr>
          <w:sz w:val="24"/>
          <w:szCs w:val="24"/>
          <w:lang w:val="hr-HR"/>
        </w:rPr>
        <w:t xml:space="preserve">lasnost stečajnog suca. Kako iz stanja u spisu i navoda stečajnog upravitelja proizlazi da je </w:t>
      </w:r>
      <w:r w:rsidR="00C85FC5" w:rsidRPr="00E41090">
        <w:rPr>
          <w:sz w:val="24"/>
          <w:szCs w:val="24"/>
          <w:lang w:val="hr-HR"/>
        </w:rPr>
        <w:t>unovčena sva stečajna masa ne postoje pravne ni stvarne zapreke za poduzimanje završne diobe, radi čega je odlučeno riješeno kao u izreci ovog rješenja pod točkom I.</w:t>
      </w:r>
    </w:p>
    <w:p w:rsidRDefault="00457222" w:rsidP="00A05823" w:rsidR="00C85FC5">
      <w:pPr>
        <w:spacing w:before="22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Odredbom</w:t>
      </w:r>
      <w:r w:rsidR="00906FBC" w:rsidRPr="00E41090">
        <w:rPr>
          <w:sz w:val="24"/>
          <w:szCs w:val="24"/>
          <w:lang w:val="hr-HR"/>
        </w:rPr>
        <w:t xml:space="preserve"> čl</w:t>
      </w:r>
      <w:r>
        <w:rPr>
          <w:sz w:val="24"/>
          <w:szCs w:val="24"/>
          <w:lang w:val="hr-HR"/>
        </w:rPr>
        <w:t>.</w:t>
      </w:r>
      <w:r w:rsidR="00906FBC" w:rsidRPr="00E41090">
        <w:rPr>
          <w:sz w:val="24"/>
          <w:szCs w:val="24"/>
          <w:lang w:val="hr-HR"/>
        </w:rPr>
        <w:t xml:space="preserve"> 193. s</w:t>
      </w:r>
      <w:r>
        <w:rPr>
          <w:sz w:val="24"/>
          <w:szCs w:val="24"/>
          <w:lang w:val="hr-HR"/>
        </w:rPr>
        <w:t>t.</w:t>
      </w:r>
      <w:r w:rsidR="00906FBC" w:rsidRPr="00E41090">
        <w:rPr>
          <w:sz w:val="24"/>
          <w:szCs w:val="24"/>
          <w:lang w:val="hr-HR"/>
        </w:rPr>
        <w:t xml:space="preserve"> 1. SZ/96</w:t>
      </w:r>
      <w:r w:rsidR="00C85FC5" w:rsidRPr="00E41090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propisano je da </w:t>
      </w:r>
      <w:r w:rsidR="00C85FC5" w:rsidRPr="00E41090">
        <w:rPr>
          <w:sz w:val="24"/>
          <w:szCs w:val="24"/>
          <w:lang w:val="hr-HR"/>
        </w:rPr>
        <w:t xml:space="preserve">prigodom davanja suglasnosti na završnu diobu stečajni sudac određuje završno ročište vjerovnika. Kako je </w:t>
      </w:r>
      <w:r w:rsidR="00631F27" w:rsidRPr="00E41090">
        <w:rPr>
          <w:sz w:val="24"/>
          <w:szCs w:val="24"/>
          <w:lang w:val="hr-HR"/>
        </w:rPr>
        <w:t>u ovom postupku dana</w:t>
      </w:r>
      <w:r w:rsidR="00C85FC5" w:rsidRPr="00E41090">
        <w:rPr>
          <w:sz w:val="24"/>
          <w:szCs w:val="24"/>
          <w:lang w:val="hr-HR"/>
        </w:rPr>
        <w:t xml:space="preserve"> suglasnost za završnu diobu to</w:t>
      </w:r>
      <w:r w:rsidR="00631F27" w:rsidRPr="00E41090">
        <w:rPr>
          <w:sz w:val="24"/>
          <w:szCs w:val="24"/>
          <w:lang w:val="hr-HR"/>
        </w:rPr>
        <w:t xml:space="preserve"> je</w:t>
      </w:r>
      <w:r w:rsidR="00C85FC5" w:rsidRPr="00E41090">
        <w:rPr>
          <w:sz w:val="24"/>
          <w:szCs w:val="24"/>
          <w:lang w:val="hr-HR"/>
        </w:rPr>
        <w:t xml:space="preserve"> tem</w:t>
      </w:r>
      <w:r w:rsidR="002446A5" w:rsidRPr="00E41090">
        <w:rPr>
          <w:sz w:val="24"/>
          <w:szCs w:val="24"/>
          <w:lang w:val="hr-HR"/>
        </w:rPr>
        <w:t xml:space="preserve">eljem </w:t>
      </w:r>
      <w:r>
        <w:rPr>
          <w:sz w:val="24"/>
          <w:szCs w:val="24"/>
          <w:lang w:val="hr-HR"/>
        </w:rPr>
        <w:t>citirane odredbe</w:t>
      </w:r>
      <w:r w:rsidR="00C85FC5" w:rsidRPr="00E41090">
        <w:rPr>
          <w:sz w:val="24"/>
          <w:szCs w:val="24"/>
          <w:lang w:val="hr-HR"/>
        </w:rPr>
        <w:t xml:space="preserve"> </w:t>
      </w:r>
      <w:r w:rsidR="00631F27" w:rsidRPr="00E41090">
        <w:rPr>
          <w:sz w:val="24"/>
          <w:szCs w:val="24"/>
          <w:lang w:val="hr-HR"/>
        </w:rPr>
        <w:t>određeno</w:t>
      </w:r>
      <w:r w:rsidR="00C85FC5" w:rsidRPr="00E41090">
        <w:rPr>
          <w:sz w:val="24"/>
          <w:szCs w:val="24"/>
          <w:lang w:val="hr-HR"/>
        </w:rPr>
        <w:t xml:space="preserve"> završno ročište vjerovnika radi čega je odlučeno kao u izreci ovog rješenja pod točkom II</w:t>
      </w:r>
      <w:r w:rsidR="00D522CD">
        <w:rPr>
          <w:sz w:val="24"/>
          <w:szCs w:val="24"/>
          <w:lang w:val="hr-HR"/>
        </w:rPr>
        <w:t xml:space="preserve"> i III</w:t>
      </w:r>
      <w:r w:rsidR="00C85FC5" w:rsidRPr="00E41090">
        <w:rPr>
          <w:sz w:val="24"/>
          <w:szCs w:val="24"/>
          <w:lang w:val="hr-HR"/>
        </w:rPr>
        <w:t>.</w:t>
      </w:r>
    </w:p>
    <w:p w:rsidRDefault="00A05823" w:rsidP="00A05823" w:rsidR="00A05823" w:rsidRPr="00E41090">
      <w:pPr>
        <w:spacing w:before="22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Temeljem odredbe čl. 184. st. 2. SZ/96 </w:t>
      </w:r>
      <w:r w:rsidRPr="00227AA2">
        <w:rPr>
          <w:sz w:val="24"/>
          <w:szCs w:val="24"/>
          <w:lang w:val="hr-HR"/>
        </w:rPr>
        <w:t>u vezi sa čl. 441. st. 1. SZ/15</w:t>
      </w:r>
      <w:r>
        <w:rPr>
          <w:sz w:val="24"/>
          <w:szCs w:val="24"/>
          <w:lang w:val="hr-HR"/>
        </w:rPr>
        <w:t xml:space="preserve"> odlučeno je kao u izreci ovog rješenja pod točkom III</w:t>
      </w:r>
      <w:r w:rsidR="00DC05C7">
        <w:rPr>
          <w:sz w:val="24"/>
          <w:szCs w:val="24"/>
          <w:lang w:val="hr-HR"/>
        </w:rPr>
        <w:t>.</w:t>
      </w:r>
      <w:r w:rsidR="00B467C7">
        <w:rPr>
          <w:sz w:val="24"/>
          <w:szCs w:val="24"/>
          <w:lang w:val="hr-HR"/>
        </w:rPr>
        <w:t xml:space="preserve"> i IV</w:t>
      </w:r>
      <w:r>
        <w:rPr>
          <w:sz w:val="24"/>
          <w:szCs w:val="24"/>
          <w:lang w:val="hr-HR"/>
        </w:rPr>
        <w:t>.</w:t>
      </w:r>
    </w:p>
    <w:p w:rsidRDefault="00A05823" w:rsidP="00A05823" w:rsidR="00A05823" w:rsidRPr="00A05823">
      <w:pPr>
        <w:spacing w:before="22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Temeljem odredbe čl. 31. st. 2. i 3. SZ/96</w:t>
      </w:r>
      <w:r w:rsidRPr="00A05823">
        <w:rPr>
          <w:sz w:val="24"/>
          <w:szCs w:val="24"/>
          <w:lang w:val="hr-HR"/>
        </w:rPr>
        <w:t xml:space="preserve"> </w:t>
      </w:r>
      <w:r w:rsidRPr="00227AA2">
        <w:rPr>
          <w:sz w:val="24"/>
          <w:szCs w:val="24"/>
          <w:lang w:val="hr-HR"/>
        </w:rPr>
        <w:t>u vezi sa čl. 441. st. 1. SZ/15</w:t>
      </w:r>
      <w:r>
        <w:rPr>
          <w:sz w:val="24"/>
          <w:szCs w:val="24"/>
          <w:lang w:val="hr-HR"/>
        </w:rPr>
        <w:t xml:space="preserve"> odlučeno je kao u i</w:t>
      </w:r>
      <w:r w:rsidR="00B467C7">
        <w:rPr>
          <w:sz w:val="24"/>
          <w:szCs w:val="24"/>
          <w:lang w:val="hr-HR"/>
        </w:rPr>
        <w:t xml:space="preserve">zreci ovog rješenja pod točkom </w:t>
      </w:r>
      <w:r>
        <w:rPr>
          <w:sz w:val="24"/>
          <w:szCs w:val="24"/>
          <w:lang w:val="hr-HR"/>
        </w:rPr>
        <w:t>V</w:t>
      </w:r>
      <w:r w:rsidRPr="00A05823">
        <w:rPr>
          <w:sz w:val="24"/>
          <w:szCs w:val="24"/>
          <w:lang w:val="hr-HR"/>
        </w:rPr>
        <w:t>.</w:t>
      </w:r>
    </w:p>
    <w:p w:rsidRDefault="00500573" w:rsidP="00906FBC" w:rsidR="00500573">
      <w:pPr>
        <w:jc w:val="both"/>
        <w:rPr>
          <w:sz w:val="24"/>
          <w:szCs w:val="24"/>
          <w:lang w:val="hr-HR"/>
        </w:rPr>
      </w:pPr>
    </w:p>
    <w:p w:rsidRDefault="002B6FD8" w:rsidP="002B6FD8" w:rsidR="002B6FD8">
      <w:pPr>
        <w:ind w:firstLine="720"/>
        <w:jc w:val="both"/>
        <w:rPr>
          <w:sz w:val="24"/>
          <w:szCs w:val="24"/>
          <w:lang w:val="hr-HR"/>
        </w:rPr>
      </w:pPr>
      <w:r w:rsidRPr="002B6FD8">
        <w:rPr>
          <w:sz w:val="24"/>
          <w:szCs w:val="24"/>
          <w:lang w:val="hr-HR"/>
        </w:rPr>
        <w:t xml:space="preserve">Temeljem odredbe čl. </w:t>
      </w:r>
      <w:r>
        <w:rPr>
          <w:sz w:val="24"/>
          <w:szCs w:val="24"/>
          <w:lang w:val="hr-HR"/>
        </w:rPr>
        <w:t>95. st. 4. SZ/15</w:t>
      </w:r>
      <w:r w:rsidRPr="002B6FD8">
        <w:rPr>
          <w:sz w:val="24"/>
          <w:szCs w:val="24"/>
          <w:lang w:val="hr-HR"/>
        </w:rPr>
        <w:t xml:space="preserve"> u vezi sa čl. 441. st. 1. SZ/15 odlučeno je kao u izreci ovog rješenja pod točkom V</w:t>
      </w:r>
      <w:r>
        <w:rPr>
          <w:sz w:val="24"/>
          <w:szCs w:val="24"/>
          <w:lang w:val="hr-HR"/>
        </w:rPr>
        <w:t>I</w:t>
      </w:r>
      <w:r w:rsidRPr="002B6FD8">
        <w:rPr>
          <w:sz w:val="24"/>
          <w:szCs w:val="24"/>
          <w:lang w:val="hr-HR"/>
        </w:rPr>
        <w:t>.</w:t>
      </w:r>
    </w:p>
    <w:p w:rsidRDefault="002B6FD8" w:rsidP="002B6FD8" w:rsidR="002B6FD8" w:rsidRPr="00E41090">
      <w:pPr>
        <w:ind w:firstLine="720"/>
        <w:jc w:val="both"/>
        <w:rPr>
          <w:sz w:val="24"/>
          <w:szCs w:val="24"/>
          <w:lang w:val="hr-HR"/>
        </w:rPr>
      </w:pPr>
    </w:p>
    <w:p w:rsidRDefault="007C087A" w:rsidP="008808CF" w:rsidR="0009644E" w:rsidRPr="00E41090">
      <w:pPr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U </w:t>
      </w:r>
      <w:r w:rsidR="00512899" w:rsidRPr="00E41090">
        <w:rPr>
          <w:sz w:val="24"/>
          <w:szCs w:val="24"/>
          <w:lang w:val="hr-HR"/>
        </w:rPr>
        <w:t>Splitu</w:t>
      </w:r>
      <w:r w:rsidR="006E4299">
        <w:rPr>
          <w:sz w:val="24"/>
          <w:szCs w:val="24"/>
          <w:lang w:val="hr-HR"/>
        </w:rPr>
        <w:t xml:space="preserve">, </w:t>
      </w:r>
      <w:r w:rsidR="00EE3A88">
        <w:rPr>
          <w:sz w:val="24"/>
          <w:szCs w:val="24"/>
          <w:lang w:val="hr-HR"/>
        </w:rPr>
        <w:t>4. rujna</w:t>
      </w:r>
      <w:r w:rsidR="00F013BA">
        <w:rPr>
          <w:sz w:val="24"/>
          <w:szCs w:val="24"/>
          <w:lang w:val="hr-HR"/>
        </w:rPr>
        <w:t xml:space="preserve"> 2017</w:t>
      </w:r>
      <w:r w:rsidR="00B8576D" w:rsidRPr="00E41090">
        <w:rPr>
          <w:sz w:val="24"/>
          <w:szCs w:val="24"/>
          <w:lang w:val="hr-HR"/>
        </w:rPr>
        <w:t>. godine</w:t>
      </w:r>
    </w:p>
    <w:p w:rsidRDefault="00512899" w:rsidP="008808CF" w:rsidR="00512899" w:rsidRPr="00E41090">
      <w:pPr>
        <w:jc w:val="center"/>
        <w:rPr>
          <w:sz w:val="24"/>
          <w:szCs w:val="24"/>
          <w:lang w:val="hr-HR"/>
        </w:rPr>
      </w:pPr>
    </w:p>
    <w:p w:rsidRDefault="003E0E21" w:rsidP="0062271E" w:rsidR="00723D01" w:rsidRPr="00E41090">
      <w:pPr>
        <w:ind w:left="6480"/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SU</w:t>
      </w:r>
      <w:r w:rsidR="00512899" w:rsidRPr="00E41090">
        <w:rPr>
          <w:sz w:val="24"/>
          <w:szCs w:val="24"/>
          <w:lang w:val="hr-HR"/>
        </w:rPr>
        <w:t>TKINJA</w:t>
      </w:r>
    </w:p>
    <w:p w:rsidRDefault="0062271E" w:rsidP="0062271E" w:rsidR="00512899" w:rsidRPr="00E41090">
      <w:pPr>
        <w:ind w:left="648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ANA GOLUB GRUIĆ</w:t>
      </w:r>
    </w:p>
    <w:p w:rsidRDefault="00A93D1F" w:rsidP="0062271E" w:rsidR="00A93D1F" w:rsidRPr="00E41090">
      <w:pPr>
        <w:jc w:val="center"/>
        <w:rPr>
          <w:sz w:val="24"/>
          <w:szCs w:val="24"/>
          <w:lang w:val="hr-HR"/>
        </w:rPr>
      </w:pPr>
    </w:p>
    <w:p w:rsidRDefault="00A93D1F" w:rsidP="0062271E" w:rsidR="00A93D1F" w:rsidRPr="00E41090">
      <w:pPr>
        <w:jc w:val="center"/>
        <w:rPr>
          <w:sz w:val="24"/>
          <w:szCs w:val="24"/>
          <w:lang w:val="hr-HR"/>
        </w:rPr>
      </w:pPr>
    </w:p>
    <w:p w:rsidRDefault="00500573" w:rsidP="0096606C" w:rsidR="004E16EE" w:rsidRPr="00E41090">
      <w:pPr>
        <w:spacing w:before="160"/>
        <w:jc w:val="both"/>
        <w:rPr>
          <w:sz w:val="24"/>
          <w:szCs w:val="24"/>
          <w:lang w:eastAsia="en-US" w:val="hr-HR"/>
        </w:rPr>
      </w:pPr>
      <w:r w:rsidRPr="00E41090">
        <w:rPr>
          <w:sz w:val="24"/>
          <w:szCs w:val="24"/>
          <w:lang w:val="hr-HR"/>
        </w:rPr>
        <w:t>UPUTA O PRAVNOM LIJEKU</w:t>
      </w:r>
      <w:r w:rsidR="0096606C" w:rsidRPr="0096606C">
        <w:rPr>
          <w:sz w:val="24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30E61" w:rsidP="00514BC3" w:rsidR="00DE450D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ab/>
      </w:r>
    </w:p>
    <w:p w:rsidRDefault="00512899" w:rsidP="00512899" w:rsidR="004E21B1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DNA:</w:t>
      </w:r>
    </w:p>
    <w:p w:rsidRDefault="00F013BA" w:rsidP="00512899" w:rsidR="00512899" w:rsidRPr="00E41090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stečajnom upravitelju</w:t>
      </w:r>
    </w:p>
    <w:p w:rsidRDefault="00512899" w:rsidP="00512899" w:rsidR="00512899" w:rsidRPr="00CE4AC9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CE4AC9">
        <w:rPr>
          <w:sz w:val="24"/>
          <w:szCs w:val="24"/>
          <w:lang w:val="hr-HR"/>
        </w:rPr>
        <w:t>mrežna stranica e-Oglasna ploča sudova</w:t>
      </w:r>
      <w:r w:rsidR="00E864F5" w:rsidRPr="00CE4AC9">
        <w:rPr>
          <w:sz w:val="24"/>
          <w:szCs w:val="24"/>
          <w:lang w:val="hr-HR"/>
        </w:rPr>
        <w:t xml:space="preserve"> </w:t>
      </w:r>
    </w:p>
    <w:p w:rsidRDefault="00E07CB0" w:rsidP="00512899" w:rsidR="00E07CB0" w:rsidRPr="00CE4AC9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CE4AC9">
        <w:rPr>
          <w:sz w:val="24"/>
          <w:szCs w:val="24"/>
          <w:lang w:val="hr-HR"/>
        </w:rPr>
        <w:t>u spis</w:t>
      </w:r>
    </w:p>
    <w:p w:rsidRDefault="004E16EE" w:rsidP="004E16EE" w:rsidR="004E16EE" w:rsidRPr="00E41090">
      <w:pPr>
        <w:ind w:left="284"/>
        <w:jc w:val="both"/>
        <w:rPr>
          <w:sz w:val="24"/>
          <w:szCs w:val="24"/>
          <w:lang w:val="hr-HR"/>
        </w:rPr>
      </w:pPr>
    </w:p>
    <w:sectPr w:rsidSect="00C70D1C" w:rsidR="004E16EE" w:rsidRPr="00E41090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566412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5367F7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A63EE6" w:rsidP="00317742" w:rsidR="004E16EE" w:rsidRPr="004E16EE">
    <w:pPr>
      <w:ind w:left="426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>11</w:t>
    </w:r>
    <w:r w:rsidRPr="007D1041">
      <w:rPr>
        <w:sz w:val="24"/>
        <w:szCs w:val="24"/>
        <w:lang w:val="hr-HR"/>
      </w:rPr>
      <w:t>. St</w:t>
    </w:r>
    <w:r w:rsidR="00F013BA">
      <w:rPr>
        <w:sz w:val="24"/>
        <w:szCs w:val="24"/>
        <w:lang w:val="hr-HR"/>
      </w:rPr>
      <w:t>-81/2014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A63EE6" w:rsidR="007D1041">
    <w:pPr>
      <w:pStyle w:val="Zaglavlje"/>
      <w:tabs>
        <w:tab w:pos="4536" w:val="clear"/>
        <w:tab w:pos="9072" w:val="clear"/>
      </w:tabs>
      <w:jc w:val="right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A63EE6">
      <w:rPr>
        <w:sz w:val="24"/>
        <w:szCs w:val="24"/>
        <w:lang w:val="hr-HR"/>
      </w:rPr>
      <w:t>11</w:t>
    </w:r>
    <w:r w:rsidRPr="007D1041">
      <w:rPr>
        <w:sz w:val="24"/>
        <w:szCs w:val="24"/>
        <w:lang w:val="hr-HR"/>
      </w:rPr>
      <w:t>. St</w:t>
    </w:r>
    <w:r w:rsidR="006E4299">
      <w:rPr>
        <w:sz w:val="24"/>
        <w:szCs w:val="24"/>
        <w:lang w:val="hr-HR"/>
      </w:rPr>
      <w:t>-</w:t>
    </w:r>
    <w:r w:rsidR="00F013BA">
      <w:rPr>
        <w:sz w:val="24"/>
        <w:szCs w:val="24"/>
        <w:lang w:val="hr-HR"/>
      </w:rPr>
      <w:t>81/2014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40496"/>
    <w:rsid w:val="0006365D"/>
    <w:rsid w:val="00080FBD"/>
    <w:rsid w:val="00091788"/>
    <w:rsid w:val="0009644E"/>
    <w:rsid w:val="000B6864"/>
    <w:rsid w:val="000E1670"/>
    <w:rsid w:val="000F39A4"/>
    <w:rsid w:val="00107A28"/>
    <w:rsid w:val="001106B4"/>
    <w:rsid w:val="001248DD"/>
    <w:rsid w:val="00126695"/>
    <w:rsid w:val="00202CAA"/>
    <w:rsid w:val="00210318"/>
    <w:rsid w:val="00221A38"/>
    <w:rsid w:val="00227AA2"/>
    <w:rsid w:val="002446A5"/>
    <w:rsid w:val="00261CED"/>
    <w:rsid w:val="002B6FD8"/>
    <w:rsid w:val="003139B1"/>
    <w:rsid w:val="00317742"/>
    <w:rsid w:val="00391F8F"/>
    <w:rsid w:val="003A7C4D"/>
    <w:rsid w:val="003E0E21"/>
    <w:rsid w:val="003F3BB8"/>
    <w:rsid w:val="00457222"/>
    <w:rsid w:val="004621C7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367F7"/>
    <w:rsid w:val="00537AF7"/>
    <w:rsid w:val="00566412"/>
    <w:rsid w:val="00593912"/>
    <w:rsid w:val="005C0A1E"/>
    <w:rsid w:val="005D51BE"/>
    <w:rsid w:val="005F64D3"/>
    <w:rsid w:val="0062271E"/>
    <w:rsid w:val="00623AEE"/>
    <w:rsid w:val="00631F27"/>
    <w:rsid w:val="006636A7"/>
    <w:rsid w:val="0067695A"/>
    <w:rsid w:val="006A1963"/>
    <w:rsid w:val="006E4299"/>
    <w:rsid w:val="00723D01"/>
    <w:rsid w:val="00732137"/>
    <w:rsid w:val="007336FB"/>
    <w:rsid w:val="00761637"/>
    <w:rsid w:val="00764CBF"/>
    <w:rsid w:val="007743FC"/>
    <w:rsid w:val="007945D7"/>
    <w:rsid w:val="007C087A"/>
    <w:rsid w:val="007D1041"/>
    <w:rsid w:val="007F11A1"/>
    <w:rsid w:val="007F2450"/>
    <w:rsid w:val="0084322B"/>
    <w:rsid w:val="00855985"/>
    <w:rsid w:val="008808CF"/>
    <w:rsid w:val="008922E6"/>
    <w:rsid w:val="008F7932"/>
    <w:rsid w:val="00906FBC"/>
    <w:rsid w:val="009159AC"/>
    <w:rsid w:val="00931CA8"/>
    <w:rsid w:val="009334C2"/>
    <w:rsid w:val="00936E1B"/>
    <w:rsid w:val="00945DD1"/>
    <w:rsid w:val="00952DA0"/>
    <w:rsid w:val="0096606C"/>
    <w:rsid w:val="00980244"/>
    <w:rsid w:val="009B4568"/>
    <w:rsid w:val="009C0399"/>
    <w:rsid w:val="009C2169"/>
    <w:rsid w:val="009C6D36"/>
    <w:rsid w:val="009F01AD"/>
    <w:rsid w:val="00A05823"/>
    <w:rsid w:val="00A13AC8"/>
    <w:rsid w:val="00A154FF"/>
    <w:rsid w:val="00A273DD"/>
    <w:rsid w:val="00A63EE6"/>
    <w:rsid w:val="00A811F3"/>
    <w:rsid w:val="00A93D1F"/>
    <w:rsid w:val="00A941AD"/>
    <w:rsid w:val="00AA2E10"/>
    <w:rsid w:val="00AC6F74"/>
    <w:rsid w:val="00AD72E9"/>
    <w:rsid w:val="00AF0E33"/>
    <w:rsid w:val="00B1490F"/>
    <w:rsid w:val="00B30E61"/>
    <w:rsid w:val="00B467C7"/>
    <w:rsid w:val="00B8576D"/>
    <w:rsid w:val="00BA06F5"/>
    <w:rsid w:val="00BC3B98"/>
    <w:rsid w:val="00C12B6F"/>
    <w:rsid w:val="00C510D9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3356A"/>
    <w:rsid w:val="00D47ED2"/>
    <w:rsid w:val="00D522CD"/>
    <w:rsid w:val="00D54231"/>
    <w:rsid w:val="00D65A07"/>
    <w:rsid w:val="00DB218C"/>
    <w:rsid w:val="00DB5D7A"/>
    <w:rsid w:val="00DC05C7"/>
    <w:rsid w:val="00DE133E"/>
    <w:rsid w:val="00DE450D"/>
    <w:rsid w:val="00DE6272"/>
    <w:rsid w:val="00DF1182"/>
    <w:rsid w:val="00E07CB0"/>
    <w:rsid w:val="00E12CA0"/>
    <w:rsid w:val="00E41090"/>
    <w:rsid w:val="00E7503F"/>
    <w:rsid w:val="00E84AC8"/>
    <w:rsid w:val="00E864F5"/>
    <w:rsid w:val="00E952E6"/>
    <w:rsid w:val="00EE3A88"/>
    <w:rsid w:val="00EE689D"/>
    <w:rsid w:val="00EF3E26"/>
    <w:rsid w:val="00F00D7A"/>
    <w:rsid w:val="00F013BA"/>
    <w:rsid w:val="00F36A88"/>
    <w:rsid w:val="00F44C60"/>
    <w:rsid w:val="00F84DD6"/>
    <w:rsid w:val="00F952EC"/>
    <w:rsid w:val="00FA6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2014.</izvorni_sadrzaj>
    <derivirana_varijabla naziv="DomainObject.Predmet.DatumOsnivanja_1">26.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STANICA SINJ, društvo s ograničenom odgovornošću u stečaju;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izvorni_sadrzaj>
    <derivirana_varijabla naziv="DomainObject.Predmet.StrankaFormated_1">  VETERINARSKA STANICA SINJ, društvo s ograničenom odgovornošću u stečaju;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derivirana_varijabla>
  </DomainObject.Predmet.StrankaFormated>
  <DomainObject.Predmet.StrankaFormatedOIB>
    <izvorni_sadrzaj>  VETERINARSKA STANICA SINJ, društvo s ograničenom odgovornošću u stečaju,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izvorni_sadrzaj>
    <derivirana_varijabla naziv="DomainObject.Predmet.StrankaFormatedOIB_1">  VETERINARSKA STANICA SINJ, društvo s ograničenom odgovornošću u stečaju,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derivirana_varijabla>
  </DomainObject.Predmet.StrankaFormatedOIB>
  <DomainObject.Predmet.StrankaFormatedWithAdress>
    <izvorni_sadrzaj> VETERINARSKA STANICA SINJ, društvo s ograničenom odgovornošću u stečaju,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izvorni_sadrzaj>
    <derivirana_varijabla naziv="DomainObject.Predmet.StrankaFormatedWithAdress_1"> VETERINARSKA STANICA SINJ, društvo s ograničenom odgovornošću u stečaju,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derivirana_varijabla>
  </DomainObject.Predmet.StrankaFormatedWithAdress>
  <DomainObject.Predmet.StrankaFormatedWithAdressOIB>
    <izvorni_sadrzaj> VETERINARSKA STANICA SINJ, društvo s ograničenom odgovornošću u stečaju,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izvorni_sadrzaj>
    <derivirana_varijabla naziv="DomainObject.Predmet.StrankaFormatedWithAdressOIB_1"> VETERINARSKA STANICA SINJ, društvo s ograničenom odgovornošću u stečaju,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derivirana_varijabla>
  </DomainObject.Predmet.StrankaFormatedWithAdressOIB>
  <DomainObject.Predmet.StrankaWithAdress>
    <izvorni_sadrzaj>VETERINARSKA STANICA SINJ, društvo s ograničenom odgovornošću u stečaju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izvorni_sadrzaj>
    <derivirana_varijabla naziv="DomainObject.Predmet.StrankaWithAdress_1">VETERINARSKA STANICA SINJ, društvo s ograničenom odgovornošću u stečaju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derivirana_varijabla>
  </DomainObject.Predmet.StrankaWithAdress>
  <DomainObject.Predmet.StrankaWithAdressOIB>
    <izvorni_sadrzaj>VETERINARSKA STANICA SINJ, društvo s ograničenom odgovornošću u stečaju,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izvorni_sadrzaj>
    <derivirana_varijabla naziv="DomainObject.Predmet.StrankaWithAdressOIB_1">VETERINARSKA STANICA SINJ, društvo s ograničenom odgovornošću u stečaju,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derivirana_varijabla>
  </DomainObject.Predmet.StrankaWithAdressOIB>
  <DomainObject.Predmet.StrankaNazivFormated>
    <izvorni_sadrzaj>VETERINARSKA STANICA SINJ, društvo s ograničenom odgovornošću u stečaju,Goran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izvorni_sadrzaj>
    <derivirana_varijabla naziv="DomainObject.Predmet.StrankaNazivFormated_1">VETERINARSKA STANICA SINJ, društvo s ograničenom odgovornošću u stečaju,Goran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derivirana_varijabla>
  </DomainObject.Predmet.StrankaNazivFormated>
  <DomainObject.Predmet.StrankaNazivFormatedOIB>
    <izvorni_sadrzaj>VETERINARSKA STANICA SINJ, društvo s ograničenom odgovornošću u stečaju,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izvorni_sadrzaj>
    <derivirana_varijabla naziv="DomainObject.Predmet.StrankaNazivFormatedOIB_1">VETERINARSKA STANICA SINJ, društvo s ograničenom odgovornošću u stečaju,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izvorni_sadrzaj>
    <derivirana_varijabla naziv="DomainObject.Predmet.StrankaListFormated_1"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derivirana_varijabla>
  </DomainObject.Predmet.StrankaListFormated>
  <DomainObject.Predmet.StrankaListFormatedOIB>
    <izvorni_sadrzaj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izvorni_sadrzaj>
    <derivirana_varijabla naziv="DomainObject.Predmet.StrankaListFormatedOIB_1"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derivirana_varijabla>
  </DomainObject.Predmet.StrankaListFormatedOIB>
  <DomainObject.Predmet.StrankaListFormatedWithAdress>
    <izvorni_sadrzaj>
      <item>VETERINARSKA STANICA SINJ, društvo s ograničenom odgovornošću u stečaju,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izvorni_sadrzaj>
    <derivirana_varijabla naziv="DomainObject.Predmet.StrankaListFormatedWithAdress_1">
      <item>VETERINARSKA STANICA SINJ, društvo s ograničenom odgovornošću u stečaju,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derivirana_varijabla>
  </DomainObject.Predmet.StrankaListFormatedWithAdress>
  <DomainObject.Predmet.StrankaListFormatedWithAdressOIB>
    <izvorni_sadrzaj>
      <item>VETERINARSKA STANICA SINJ, društvo s ograničenom odgovornošću u stečaju,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izvorni_sadrzaj>
    <derivirana_varijabla naziv="DomainObject.Predmet.StrankaListFormatedWithAdressOIB_1">
      <item>VETERINARSKA STANICA SINJ, društvo s ograničenom odgovornošću u stečaju,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derivirana_varijabla>
  </DomainObject.Predmet.StrankaListFormatedWithAdressOIB>
  <DomainObject.Predmet.StrankaListNazivFormated>
    <izvorni_sadrzaj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izvorni_sadrzaj>
    <derivirana_varijabla naziv="DomainObject.Predmet.StrankaListNazivFormated_1"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derivirana_varijabla>
  </DomainObject.Predmet.StrankaListNazivFormated>
  <DomainObject.Predmet.StrankaListNazivFormatedOIB>
    <izvorni_sadrzaj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izvorni_sadrzaj>
    <derivirana_varijabla naziv="DomainObject.Predmet.StrankaListNazivFormatedOIB_1"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izvorni_sadrzaj>
    <derivirana_varijabla naziv="DomainObject.Predmet.OstaliListFormated_1"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derivirana_varijabla>
  </DomainObject.Predmet.OstaliListFormated>
  <DomainObject.Predmet.OstaliList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izvorni_sadrzaj>
    <derivirana_varijabla naziv="DomainObject.Predmet.OstaliList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izvorni_sadrzaj>
    <derivirana_varijabla naziv="DomainObject.Predmet.OstaliListFormatedWithAdress_1"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izvorni_sadrzaj>
    <derivirana_varijabla naziv="DomainObject.Predmet.OstaliListNazivFormated_1"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derivirana_varijabla>
  </DomainObject.Predmet.OstaliListNazivFormated>
  <DomainObject.Predmet.OstaliListNaziv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izvorni_sadrzaj>
    <derivirana_varijabla naziv="DomainObject.Predmet.OstaliListNaziv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VETERINARSKA STANICA SINJ, društvo s ograničenom odgovornošću u stečaju i dr.</izvorni_sadrzaj>
    <derivirana_varijabla naziv="DomainObject.Predmet.StrankaIDrugi_1">VETERINARSKA STANICA SINJ, društvo s ograničenom odgovornošću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VETERINARSKA STANICA SINJ, društvo s ograničenom odgovornošću u stečaju, OIB 16857436111, Put Piketa 2, 21230 Sinj i dr.</izvorni_sadrzaj>
    <derivirana_varijabla naziv="DomainObject.Predmet.StrankaIDrugiAdressOIB_1">VETERINARSKA STANICA SINJ, društvo s ograničenom odgovornošću u stečaju, OIB 16857436111, Put Piketa 2,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SINJ, društvo s ograničenom odgovornošću u stečaju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izvorni_sadrzaj>
    <derivirana_varijabla naziv="DomainObject.Predmet.SudioniciListNaziv_1">
      <item>VETERINARSKA STANICA SINJ, društvo s ograničenom odgovornošću u stečaju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derivirana_varijabla>
  </DomainObject.Predmet.SudioniciListNaziv>
  <DomainObject.Predmet.SudioniciListAdressOIB>
    <izvorni_sadrzaj>
      <item>VETERINARSKA STANICA SINJ, društvo s ograničenom odgovornošću u stečaju,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VETERINARSKA STANICA SINJ, društvo s ograničenom odgovornošću u stečaju,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24867085894</item>
      <item>, OIB 79243957155</item>
      <item>, OIB 18386202945</item>
      <item>, OIB null</item>
      <item>, OIB null</item>
      <item>, OIB 04323472109</item>
    </izvorni_sadrzaj>
    <derivirana_varijabla naziv="DomainObject.Predmet.SudioniciListNazivOIB_1">
      <item>, OIB null</item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24867085894</item>
      <item>, OIB 79243957155</item>
      <item>, OIB 18386202945</item>
      <item>, OIB null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145C8-A8CF-487F-9DC2-A7C0DC318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630</properties:Words>
  <properties:Characters>3229</properties:Characters>
  <properties:Lines>70</properties:Lines>
  <properties:Paragraphs>31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2017-09-04T12:09:00Z</cp:lastPrinted>
  <dcterms:modified xmlns:xsi="http://www.w3.org/2001/XMLSchema-instance" xsi:type="dcterms:W3CDTF">2017-09-04T12:29:00Z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