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41cd" w14:paraId="5b641cd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CB1F98">
        <w:t>389</w:t>
      </w:r>
      <w:r w:rsidR="00D005A0">
        <w:t>/2017</w:t>
      </w:r>
      <w:r>
        <w:t>-</w:t>
      </w:r>
      <w:r w:rsidR="00CB1F98">
        <w:t>20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CB1F98">
        <w:t>FERT MAN</w:t>
      </w:r>
      <w:r w:rsidR="00CB1F98" w:rsidRPr="00E52157">
        <w:t xml:space="preserve"> </w:t>
      </w:r>
      <w:r w:rsidR="00CB1F98">
        <w:t>j.</w:t>
      </w:r>
      <w:r w:rsidR="00CB1F98" w:rsidRPr="00E52157">
        <w:t xml:space="preserve">d.o.o., </w:t>
      </w:r>
      <w:r w:rsidR="00CB1F98">
        <w:t>Vukšić, Benkovac</w:t>
      </w:r>
      <w:r w:rsidR="00CB1F98" w:rsidRPr="00E52157">
        <w:t xml:space="preserve">, </w:t>
      </w:r>
      <w:r w:rsidR="00CB1F98">
        <w:t>Vukšić 60</w:t>
      </w:r>
      <w:r w:rsidR="00CB1F98" w:rsidRPr="00E52157">
        <w:t xml:space="preserve">, </w:t>
      </w:r>
      <w:r w:rsidR="00CB1F98">
        <w:t>Benkovac</w:t>
      </w:r>
      <w:r w:rsidR="00CB1F98" w:rsidRPr="00E52157">
        <w:t xml:space="preserve">, OIB: </w:t>
      </w:r>
      <w:r w:rsidR="00CB1F98">
        <w:t>94876658838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>u roku od 15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E66E5A" w:rsidP="00DB030D" w:rsidR="00AB7880" w:rsidRPr="00A066D0">
      <w:pPr>
        <w:jc w:val="center"/>
      </w:pPr>
      <w:r>
        <w:t>U Zadru, 24</w:t>
      </w:r>
      <w:r w:rsidR="00E63BC4">
        <w:t xml:space="preserve">. </w:t>
      </w:r>
      <w:r w:rsidR="00CB1F98">
        <w:t>rujna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36A53" w:rsidP="00836A53" w:rsidR="00D9714B">
      <w:r>
        <w:t>Za točnost otpravka – ovlašteni službenik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836A53" w:rsidP="00D9714B" w:rsidR="00D9714B" w:rsidRPr="00F60CD9">
      <w:r>
        <w:t>Ante Rubelj</w:t>
      </w:r>
      <w:r>
        <w:tab/>
      </w:r>
      <w:r>
        <w:tab/>
      </w:r>
      <w:r>
        <w:tab/>
      </w:r>
      <w:r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CB1F98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5F0D3E"/>
    <w:rsid w:val="00616BAC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36A53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66E5A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6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A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A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A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A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6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A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A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A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FERT MAN j.d.o.o. za građenje i trgovinu</izvorni_sadrzaj>
    <derivirana_varijabla naziv="DomainObject.Predmet.ProtustrankaFormated_1">  FERT MAN j.d.o.o. za građenje i trgovinu</derivirana_varijabla>
  </DomainObject.Predmet.ProtustrankaFormated>
  <DomainObject.Predmet.ProtustrankaFormatedOIB>
    <izvorni_sadrzaj>  FERT MAN j.d.o.o. za građenje i trgovinu, OIB 94876658838</izvorni_sadrzaj>
    <derivirana_varijabla naziv="DomainObject.Predmet.ProtustrankaFormatedOIB_1">  FERT MAN j.d.o.o. za građenje i trgovinu, OIB 94876658838</derivirana_varijabla>
  </DomainObject.Predmet.ProtustrankaFormatedOIB>
  <DomainObject.Predmet.ProtustrankaFormatedWithAdress>
    <izvorni_sadrzaj> FERT MAN j.d.o.o. za građenje i trgovinu, Benkovac, Vukšić 60, 23420 Vukšić</izvorni_sadrzaj>
    <derivirana_varijabla naziv="DomainObject.Predmet.ProtustrankaFormatedWithAdress_1"> FERT MAN j.d.o.o. za građenje i trgovinu, Benkovac, Vukšić 60, 23420 Vukšić</derivirana_varijabla>
  </DomainObject.Predmet.ProtustrankaFormatedWithAdress>
  <DomainObject.Predmet.ProtustrankaFormatedWithAdressOIB>
    <izvorni_sadrzaj> FERT MAN j.d.o.o. za građenje i trgovinu, OIB 94876658838, Benkovac, Vukšić 60, 23420 Vukšić</izvorni_sadrzaj>
    <derivirana_varijabla naziv="DomainObject.Predmet.ProtustrankaFormatedWithAdressOIB_1"> FERT MAN j.d.o.o. za građenje i trgovinu, OIB 94876658838, Benkovac, Vukšić 60, 23420 Vukšić</derivirana_varijabla>
  </DomainObject.Predmet.ProtustrankaFormatedWithAdressOIB>
  <DomainObject.Predmet.ProtustrankaWithAdress>
    <izvorni_sadrzaj>FERT MAN j.d.o.o. za građenje i trgovinu Benkovac, Vukšić 60, 23420 Vukšić</izvorni_sadrzaj>
    <derivirana_varijabla naziv="DomainObject.Predmet.ProtustrankaWithAdress_1">FERT MAN j.d.o.o. za građenje i trgovinu Benkovac, Vukšić 60, 23420 Vukšić</derivirana_varijabla>
  </DomainObject.Predmet.ProtustrankaWithAdress>
  <DomainObject.Predmet.ProtustrankaWithAdressOIB>
    <izvorni_sadrzaj>FERT MAN j.d.o.o. za građenje i trgovinu, OIB 94876658838, Benkovac, Vukšić 60, 23420 Vukšić</izvorni_sadrzaj>
    <derivirana_varijabla naziv="DomainObject.Predmet.ProtustrankaWithAdressOIB_1">FERT MAN j.d.o.o. za građenje i trgovinu, OIB 94876658838, Benkovac, Vukšić 60, 23420 Vukšić</derivirana_varijabla>
  </DomainObject.Predmet.ProtustrankaWithAdressOIB>
  <DomainObject.Predmet.ProtustrankaNazivFormated>
    <izvorni_sadrzaj>FERT MAN j.d.o.o. za građenje i trgovinu</izvorni_sadrzaj>
    <derivirana_varijabla naziv="DomainObject.Predmet.ProtustrankaNazivFormated_1">FERT MAN j.d.o.o. za građenje i trgovinu</derivirana_varijabla>
  </DomainObject.Predmet.ProtustrankaNazivFormated>
  <DomainObject.Predmet.ProtustrankaNazivFormatedOIB>
    <izvorni_sadrzaj>FERT MAN j.d.o.o. za građenje i trgovinu, OIB 94876658838</izvorni_sadrzaj>
    <derivirana_varijabla naziv="DomainObject.Predmet.ProtustrankaNazivFormatedOIB_1">FERT MAN j.d.o.o. za građenje i trgovinu, OIB 94876658838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FERT MAN j.d.o.o. za građenje i trgovinu</item>
    </izvorni_sadrzaj>
    <derivirana_varijabla naziv="DomainObject.Predmet.ProtuStrankaListFormated_1">
      <item>FERT MAN j.d.o.o. za građenje i trgovinu</item>
    </derivirana_varijabla>
  </DomainObject.Predmet.ProtuStrankaListFormated>
  <DomainObject.Predmet.ProtuStrankaListFormatedOIB>
    <izvorni_sadrzaj>
      <item>FERT MAN j.d.o.o. za građenje i trgovinu, OIB 94876658838</item>
    </izvorni_sadrzaj>
    <derivirana_varijabla naziv="DomainObject.Predmet.ProtuStrankaListFormatedOIB_1">
      <item>FERT MAN j.d.o.o. za građenje i trgovinu, OIB 94876658838</item>
    </derivirana_varijabla>
  </DomainObject.Predmet.ProtuStrankaListFormatedOIB>
  <DomainObject.Predmet.ProtuStrankaListFormatedWithAdress>
    <izvorni_sadrzaj>
      <item>FERT MAN j.d.o.o. za građenje i trgovinu, Benkovac, Vukšić 60, 23420 Vukšić</item>
    </izvorni_sadrzaj>
    <derivirana_varijabla naziv="DomainObject.Predmet.ProtuStrankaListFormatedWithAdress_1">
      <item>FERT MAN j.d.o.o. za građenje i trgovinu, Benkovac, Vukšić 60, 23420 Vukšić</item>
    </derivirana_varijabla>
  </DomainObject.Predmet.ProtuStrankaListFormatedWithAdress>
  <DomainObject.Predmet.ProtuStrankaListFormatedWithAdressOIB>
    <izvorni_sadrzaj>
      <item>FERT MAN j.d.o.o. za građenje i trgovinu, OIB 94876658838, Benkovac, Vukšić 60, 23420 Vukšić</item>
    </izvorni_sadrzaj>
    <derivirana_varijabla naziv="DomainObject.Predmet.ProtuStrankaListFormatedWithAdressOIB_1">
      <item>FERT MAN j.d.o.o. za građenje i trgovinu, OIB 94876658838, Benkovac, Vukšić 60, 23420 Vukšić</item>
    </derivirana_varijabla>
  </DomainObject.Predmet.ProtuStrankaListFormatedWithAdressOIB>
  <DomainObject.Predmet.ProtuStrankaListNazivFormated>
    <izvorni_sadrzaj>
      <item>FERT MAN j.d.o.o. za građenje i trgovinu</item>
    </izvorni_sadrzaj>
    <derivirana_varijabla naziv="DomainObject.Predmet.ProtuStrankaListNazivFormated_1">
      <item>FERT MAN j.d.o.o. za građenje i trgovinu</item>
    </derivirana_varijabla>
  </DomainObject.Predmet.ProtuStrankaListNazivFormated>
  <DomainObject.Predmet.ProtuStrankaListNazivFormatedOIB>
    <izvorni_sadrzaj>
      <item>FERT MAN j.d.o.o. za građenje i trgovinu, OIB 94876658838</item>
    </izvorni_sadrzaj>
    <derivirana_varijabla naziv="DomainObject.Predmet.ProtuStrankaListNazivFormatedOIB_1">
      <item>FERT MAN j.d.o.o. za građenje i trgovinu, OIB 94876658838</item>
    </derivirana_varijabla>
  </DomainObject.Predmet.ProtuStrankaListNazivFormatedOIB>
  <DomainObject.Predmet.OstaliListFormated>
    <izvorni_sadrzaj>
      <item>Mate Kardum</item>
    </izvorni_sadrzaj>
    <derivirana_varijabla naziv="DomainObject.Predmet.OstaliListFormated_1">
      <item>Mate Kardum</item>
    </derivirana_varijabla>
  </DomainObject.Predmet.OstaliListFormated>
  <DomainObject.Predmet.OstaliListFormatedOIB>
    <izvorni_sadrzaj>
      <item>Mate Kardum, OIB 75244549138</item>
    </izvorni_sadrzaj>
    <derivirana_varijabla naziv="DomainObject.Predmet.OstaliListFormatedOIB_1">
      <item>Mate Kardum, OIB 75244549138</item>
    </derivirana_varijabla>
  </DomainObject.Predmet.OstaliListFormatedOIB>
  <DomainObject.Predmet.OstaliListFormatedWithAdress>
    <izvorni_sadrzaj>
      <item>Mate Kardum, Vukšić 60, 23420 Vukšić</item>
    </izvorni_sadrzaj>
    <derivirana_varijabla naziv="DomainObject.Predmet.OstaliListFormatedWithAdress_1">
      <item>Mate Kardum, Vukšić 60, 23420 Vukšić</item>
    </derivirana_varijabla>
  </DomainObject.Predmet.OstaliListFormatedWithAdress>
  <DomainObject.Predmet.OstaliListFormatedWithAdressOIB>
    <izvorni_sadrzaj>
      <item>Mate Kardum, OIB 75244549138, Vukšić 60, 23420 Vukšić</item>
    </izvorni_sadrzaj>
    <derivirana_varijabla naziv="DomainObject.Predmet.OstaliListFormatedWithAdressOIB_1">
      <item>Mate Kardum, OIB 75244549138, Vukšić 60, 23420 Vukšić</item>
    </derivirana_varijabla>
  </DomainObject.Predmet.OstaliListFormatedWithAdressOIB>
  <DomainObject.Predmet.OstaliListNazivFormated>
    <izvorni_sadrzaj>
      <item>Mate Kardum</item>
    </izvorni_sadrzaj>
    <derivirana_varijabla naziv="DomainObject.Predmet.OstaliListNazivFormated_1">
      <item>Mate Kardum</item>
    </derivirana_varijabla>
  </DomainObject.Predmet.OstaliListNazivFormated>
  <DomainObject.Predmet.OstaliListNazivFormatedOIB>
    <izvorni_sadrzaj>
      <item>Mate Kardum, OIB 75244549138</item>
    </izvorni_sadrzaj>
    <derivirana_varijabla naziv="DomainObject.Predmet.OstaliListNazivFormatedOIB_1">
      <item>Mate Kardum, OIB 75244549138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FERT MAN j.d.o.o. za građenje i trgovinu</izvorni_sadrzaj>
    <derivirana_varijabla naziv="DomainObject.Predmet.ProtustrankaIDrugi_1">FERT MAN j.d.o.o.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FERT MAN j.d.o.o. za građenje i trgovinu, OIB 94876658838, Benkovac, Vukšić 60, 23420 Vukšić</izvorni_sadrzaj>
    <derivirana_varijabla naziv="DomainObject.Predmet.ProtustrankaIDrugiAdressOIB_1">FERT MAN j.d.o.o. za građenje i trgovinu, OIB 94876658838, Benkovac, Vukšić 60, 23420 Vukšić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FERT MAN j.d.o.o. za građenje i trgovinu</item>
      <item>Mate Kardum</item>
    </izvorni_sadrzaj>
    <derivirana_varijabla naziv="DomainObject.Predmet.SudioniciListNaziv_1">
      <item>FINA</item>
      <item>FERT MAN j.d.o.o. za građenje i trgovinu</item>
      <item>Mate Kardum</item>
    </derivirana_varijabla>
  </DomainObject.Predmet.SudioniciListNaziv>
  <DomainObject.Predmet.SudioniciListAdressOIB>
    <izvorni_sadrzaj>
      <item>FINA, OIB 85821130368</item>
      <item>FERT MAN j.d.o.o. za građenje i trgovinu, OIB 94876658838, Benkovac, Vukšić 60,23420 Vukšić</item>
      <item>Mate Kardum, OIB 75244549138, Vukšić 60,23420 Vukšić</item>
    </izvorni_sadrzaj>
    <derivirana_varijabla naziv="DomainObject.Predmet.SudioniciListAdressOIB_1">
      <item>FINA, OIB 85821130368</item>
      <item>FERT MAN j.d.o.o. za građenje i trgovinu, OIB 94876658838, Benkovac, Vukšić 60,23420 Vukšić</item>
      <item>Mate Kardum, OIB 75244549138, Vukšić 60,23420 Vukšić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94876658838</item>
      <item>, OIB 75244549138</item>
    </izvorni_sadrzaj>
    <derivirana_varijabla naziv="DomainObject.Predmet.SudioniciListNazivOIB_1">
      <item>, OIB 85821130368</item>
      <item>, OIB 94876658838</item>
      <item>, OIB 75244549138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510</properties:Characters>
  <properties:Lines>36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2018-08-21T12:16:00Z</dcterms:created>
  <dc:creator>Administrator</dc:creator>
  <cp:lastModifiedBy>Ardena Bajlo</cp:lastModifiedBy>
  <cp:lastPrinted>2017-05-09T11:42:00Z</cp:lastPrinted>
  <dcterms:modified xmlns:xsi="http://www.w3.org/2001/XMLSchema-instance" xsi:type="dcterms:W3CDTF">2018-09-24T09:18:00Z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(St-389-17-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