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99a7" w14:paraId="c4a99a7" w:rsidRDefault="005E128A" w:rsidP="005E128A" w:rsidR="005E128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28A" w:rsidP="005E128A" w:rsidR="005E128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E128A" w:rsidP="005E128A" w:rsidR="005E128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E128A" w:rsidP="005E128A" w:rsidR="005E128A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E128A" w:rsidP="005E128A" w:rsidR="005E128A"/>
    <w:p w:rsidRDefault="005E128A" w:rsidP="005E128A" w:rsidR="005E12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E128A" w:rsidP="005E128A" w:rsidR="005E12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E128A" w:rsidP="005E128A" w:rsidR="005E12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E128A" w:rsidP="005E128A" w:rsidR="005E12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28A" w:rsidP="005E128A" w:rsidR="005E12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4659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VALEO d. o. o. Pula, Štinjanska cesta 115, OIB 22870780518, MBS 040113197, 9. prosinca 2015.</w:t>
      </w:r>
    </w:p>
    <w:p w:rsidRDefault="005E128A" w:rsidP="005E128A" w:rsidR="005E12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28A" w:rsidP="005E128A" w:rsidR="005E12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E128A" w:rsidP="005E128A" w:rsidR="005E12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28A" w:rsidP="005E128A" w:rsidR="005E128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VALEO d. o. o. Pula, Štinjanska cesta 115, </w:t>
      </w:r>
      <w:r w:rsidR="00C04E8B">
        <w:rPr>
          <w:rFonts w:cs="Times New Roman" w:eastAsia="Times New Roman"/>
          <w:szCs w:val="24"/>
          <w:lang w:eastAsia="hr-HR"/>
        </w:rPr>
        <w:t>OIB 22870780518, MBS 040113197.</w:t>
      </w:r>
    </w:p>
    <w:p w:rsidRDefault="005E128A" w:rsidP="005E128A" w:rsidR="005E128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E128A" w:rsidP="005E128A" w:rsidR="005E128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E128A" w:rsidP="005E128A" w:rsidR="005E12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E128A" w:rsidP="005E128A" w:rsidR="005E12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VALEO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1423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26.054,66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E128A" w:rsidP="005E128A" w:rsidR="005E12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E128A" w:rsidP="005E128A" w:rsidR="005E12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E128A" w:rsidP="005E128A" w:rsidR="005E128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E128A" w:rsidP="005E128A" w:rsidR="005E128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E128A" w:rsidP="005E128A" w:rsidR="005E128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E128A" w:rsidP="005E128A" w:rsidR="005E128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C04E8B">
        <w:rPr>
          <w:rFonts w:cs="Times New Roman" w:eastAsia="Times New Roman"/>
          <w:szCs w:val="24"/>
          <w:lang w:eastAsia="hr-HR"/>
        </w:rPr>
        <w:t>, v. r.</w:t>
      </w:r>
    </w:p>
    <w:p w:rsidRDefault="00C04E8B" w:rsidP="005E128A" w:rsidR="00C04E8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E128A" w:rsidP="005E128A" w:rsidR="005E128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E128A" w:rsidP="005E128A" w:rsidR="005E128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E128A" w:rsidP="005E128A" w:rsidR="005E128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E128A" w:rsidP="005E128A" w:rsidR="005E128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E128A" w:rsidP="005E128A" w:rsidR="006706A5" w:rsidRPr="005E128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5E128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28A" w:rsidP="005E128A" w:rsidR="005E128A">
      <w:r>
        <w:separator/>
      </w:r>
    </w:p>
  </w:endnote>
  <w:endnote w:id="0" w:type="continuationSeparator">
    <w:p w:rsidRDefault="005E128A" w:rsidP="005E128A" w:rsidR="005E1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28A" w:rsidP="005E128A" w:rsidR="005E128A">
      <w:r>
        <w:separator/>
      </w:r>
    </w:p>
  </w:footnote>
  <w:footnote w:id="0" w:type="continuationSeparator">
    <w:p w:rsidRDefault="005E128A" w:rsidP="005E128A" w:rsidR="005E1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719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136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5E128A">
      <w:t>573</w:t>
    </w:r>
    <w:r>
      <w:t>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719" w:rsidP="00511F63" w:rsidR="00511F63">
    <w:pPr>
      <w:pStyle w:val="Zaglavlje"/>
      <w:jc w:val="right"/>
    </w:pPr>
    <w:r>
      <w:t>11 St-</w:t>
    </w:r>
    <w:r w:rsidR="005E128A">
      <w:t>573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4CF8"/>
    <w:rsid w:val="0009136C"/>
    <w:rsid w:val="002E4CF8"/>
    <w:rsid w:val="003609CD"/>
    <w:rsid w:val="005E128A"/>
    <w:rsid w:val="007A5C5B"/>
    <w:rsid w:val="00A24F41"/>
    <w:rsid w:val="00BC0719"/>
    <w:rsid w:val="00C04E8B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128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2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12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128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12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28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4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F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F4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F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F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128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2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12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128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12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28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4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F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F4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F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F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VALEO d.o.o. Pula</izvorni_sadrzaj>
    <derivirana_varijabla naziv="DomainObject.Predmet.ProtustrankaFormated_1">  VALEO d.o.o. Pula</derivirana_varijabla>
  </DomainObject.Predmet.ProtustrankaFormated>
  <DomainObject.Predmet.ProtustrankaFormatedOIB>
    <izvorni_sadrzaj>  VALEO d.o.o. Pula, OIB 22870780518</izvorni_sadrzaj>
    <derivirana_varijabla naziv="DomainObject.Predmet.ProtustrankaFormatedOIB_1">  VALEO d.o.o. Pula, OIB 22870780518</derivirana_varijabla>
  </DomainObject.Predmet.ProtustrankaFormatedOIB>
  <DomainObject.Predmet.ProtustrankaFormatedWithAdress>
    <izvorni_sadrzaj> VALEO d.o.o. Pula, Štinjanska cesta 115, 52100 Pula</izvorni_sadrzaj>
    <derivirana_varijabla naziv="DomainObject.Predmet.ProtustrankaFormatedWithAdress_1"> VALEO d.o.o. Pula, Štinjanska cesta 115, 52100 Pula</derivirana_varijabla>
  </DomainObject.Predmet.ProtustrankaFormatedWithAdress>
  <DomainObject.Predmet.ProtustrankaFormatedWithAdressOIB>
    <izvorni_sadrzaj> VALEO d.o.o. Pula, OIB 22870780518, Štinjanska cesta 115, 52100 Pula</izvorni_sadrzaj>
    <derivirana_varijabla naziv="DomainObject.Predmet.ProtustrankaFormatedWithAdressOIB_1"> VALEO d.o.o. Pula, OIB 22870780518, Štinjanska cesta 115, 52100 Pula</derivirana_varijabla>
  </DomainObject.Predmet.ProtustrankaFormatedWithAdressOIB>
  <DomainObject.Predmet.ProtustrankaWithAdress>
    <izvorni_sadrzaj>VALEO d.o.o. Pula Štinjanska cesta 115, 52100 Pula</izvorni_sadrzaj>
    <derivirana_varijabla naziv="DomainObject.Predmet.ProtustrankaWithAdress_1">VALEO d.o.o. Pula Štinjanska cesta 115, 52100 Pula</derivirana_varijabla>
  </DomainObject.Predmet.ProtustrankaWithAdress>
  <DomainObject.Predmet.ProtustrankaWithAdressOIB>
    <izvorni_sadrzaj>VALEO d.o.o. Pula, OIB 22870780518, Štinjanska cesta 115, 52100 Pula</izvorni_sadrzaj>
    <derivirana_varijabla naziv="DomainObject.Predmet.ProtustrankaWithAdressOIB_1">VALEO d.o.o. Pula, OIB 22870780518, Štinjanska cesta 115, 52100 Pula</derivirana_varijabla>
  </DomainObject.Predmet.ProtustrankaWithAdressOIB>
  <DomainObject.Predmet.ProtustrankaNazivFormated>
    <izvorni_sadrzaj>VALEO d.o.o. Pula</izvorni_sadrzaj>
    <derivirana_varijabla naziv="DomainObject.Predmet.ProtustrankaNazivFormated_1">VALEO d.o.o. Pula</derivirana_varijabla>
  </DomainObject.Predmet.ProtustrankaNazivFormated>
  <DomainObject.Predmet.ProtustrankaNazivFormatedOIB>
    <izvorni_sadrzaj>VALEO d.o.o. Pula, OIB 22870780518</izvorni_sadrzaj>
    <derivirana_varijabla naziv="DomainObject.Predmet.ProtustrankaNazivFormatedOIB_1">VALEO d.o.o. Pula, OIB 22870780518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26054.66</izvorni_sadrzaj>
    <derivirana_varijabla naziv="DomainObject.Predmet.TrenutnaVrijednost_1">26054.66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VALEO d.o.o. Pula</item>
    </izvorni_sadrzaj>
    <derivirana_varijabla naziv="DomainObject.Predmet.ProtuStrankaListFormated_1">
      <item>VALEO d.o.o. Pula</item>
    </derivirana_varijabla>
  </DomainObject.Predmet.ProtuStrankaListFormated>
  <DomainObject.Predmet.ProtuStrankaListFormatedOIB>
    <izvorni_sadrzaj>
      <item>VALEO d.o.o. Pula, OIB 22870780518</item>
    </izvorni_sadrzaj>
    <derivirana_varijabla naziv="DomainObject.Predmet.ProtuStrankaListFormatedOIB_1">
      <item>VALEO d.o.o. Pula, OIB 22870780518</item>
    </derivirana_varijabla>
  </DomainObject.Predmet.ProtuStrankaListFormatedOIB>
  <DomainObject.Predmet.ProtuStrankaListFormatedWithAdress>
    <izvorni_sadrzaj>
      <item>VALEO d.o.o. Pula, Štinjanska cesta 115, 52100 Pula</item>
    </izvorni_sadrzaj>
    <derivirana_varijabla naziv="DomainObject.Predmet.ProtuStrankaListFormatedWithAdress_1">
      <item>VALEO d.o.o. Pula, Štinjanska cesta 115, 52100 Pula</item>
    </derivirana_varijabla>
  </DomainObject.Predmet.ProtuStrankaListFormatedWithAdress>
  <DomainObject.Predmet.ProtuStrankaListFormatedWithAdressOIB>
    <izvorni_sadrzaj>
      <item>VALEO d.o.o. Pula, OIB 22870780518, Štinjanska cesta 115, 52100 Pula</item>
    </izvorni_sadrzaj>
    <derivirana_varijabla naziv="DomainObject.Predmet.ProtuStrankaListFormatedWithAdressOIB_1">
      <item>VALEO d.o.o. Pula, OIB 22870780518, Štinjanska cesta 115, 52100 Pula</item>
    </derivirana_varijabla>
  </DomainObject.Predmet.ProtuStrankaListFormatedWithAdressOIB>
  <DomainObject.Predmet.ProtuStrankaListNazivFormated>
    <izvorni_sadrzaj>
      <item>VALEO d.o.o. Pula</item>
    </izvorni_sadrzaj>
    <derivirana_varijabla naziv="DomainObject.Predmet.ProtuStrankaListNazivFormated_1">
      <item>VALEO d.o.o. Pula</item>
    </derivirana_varijabla>
  </DomainObject.Predmet.ProtuStrankaListNazivFormated>
  <DomainObject.Predmet.ProtuStrankaListNazivFormatedOIB>
    <izvorni_sadrzaj>
      <item>VALEO d.o.o. Pula, OIB 22870780518</item>
    </izvorni_sadrzaj>
    <derivirana_varijabla naziv="DomainObject.Predmet.ProtuStrankaListNazivFormatedOIB_1">
      <item>VALEO d.o.o. Pula, OIB 22870780518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VALEO d.o.o. Pula</izvorni_sadrzaj>
    <derivirana_varijabla naziv="DomainObject.Predmet.ProtustrankaIDrugi_1">VALEO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VALEO d.o.o. Pula, OIB 22870780518, Štinjanska cesta 115, 52100 Pula</izvorni_sadrzaj>
    <derivirana_varijabla naziv="DomainObject.Predmet.ProtustrankaIDrugiAdressOIB_1">VALEO d.o.o. Pula, OIB 22870780518, Štinjanska cesta 115,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VALEO d.o.o. Pula</item>
    </izvorni_sadrzaj>
    <derivirana_varijabla naziv="DomainObject.Predmet.SudioniciListNaziv_1">
      <item>FINANCIJSKA AGENCIJA, RC RIJEKA, PODRUŽNICA PULA, PULA</item>
      <item>VALEO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VALEO d.o.o. Pula, OIB 22870780518, Štinjanska cesta 115,52100 Pula</item>
    </izvorni_sadrzaj>
    <derivirana_varijabla naziv="DomainObject.Predmet.SudioniciListAdressOIB_1">
      <item>FINANCIJSKA AGENCIJA, RC RIJEKA, PODRUŽNICA PULA, PULA, OIB 85821130368, Giardini 5,52100 Pula</item>
      <item>VALEO d.o.o. Pula, OIB 22870780518, Štinjanska cesta 115,52100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22870780518</item>
    </izvorni_sadrzaj>
    <derivirana_varijabla naziv="DomainObject.Predmet.SudioniciListNazivOIB_1">
      <item>, OIB 85821130368</item>
      <item>, OIB 22870780518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2005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2015-12-09T09:21:00Z</dcterms:created>
  <dc:creator>Mihaela Kaligari</dc:creator>
  <dc:description/>
  <cp:keywords/>
  <cp:lastModifiedBy>Sanja Prodan</cp:lastModifiedBy>
  <cp:lastPrinted>2015-12-17T11:11:00Z</cp:lastPrinted>
  <dcterms:modified xmlns:xsi="http://www.w3.org/2001/XMLSchema-instance" xsi:type="dcterms:W3CDTF">2015-12-17T11:11:00Z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