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b55ab" w14:paraId="c5b55ab" w:rsidRDefault="006B4AA5" w:rsidP="006B4AA5" w:rsidR="006B4AA5">
      <w:pPr>
        <w:ind w:firstLine="708"/>
        <w15:collapsed w:val="false"/>
      </w:pPr>
      <w:bookmarkStart w:name="_GoBack" w:id="0"/>
      <w:bookmarkEnd w:id="0"/>
    </w:p>
    <w:p w:rsidRDefault="006B4AA5" w:rsidP="006B4AA5" w:rsidR="006B4AA5">
      <w:r>
        <w:rPr>
          <w:noProof/>
        </w:rPr>
        <w:drawing>
          <wp:inline distR="0" distL="0" distB="0" distT="0">
            <wp:extent cy="895985" cx="676910"/>
            <wp:effectExtent b="0" r="889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985" cx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4AA5" w:rsidP="006B4AA5" w:rsidR="006B4AA5"/>
    <w:p w:rsidRDefault="006B4AA5" w:rsidP="006B4AA5" w:rsidR="006B4AA5">
      <w:r>
        <w:t>REPUBLIKA HRVATSKA</w:t>
      </w:r>
    </w:p>
    <w:p w:rsidRDefault="006B4AA5" w:rsidP="006B4AA5" w:rsidR="006B4AA5">
      <w:r>
        <w:t>TRGOVAČKI SUD U OSIJEKU</w:t>
      </w:r>
    </w:p>
    <w:p w:rsidRDefault="006B4AA5" w:rsidP="006B4AA5" w:rsidR="006B4AA5">
      <w:r>
        <w:t>STALNA SLUŽBA U SLAVONSKOM BRODU</w:t>
      </w:r>
    </w:p>
    <w:p w:rsidRDefault="006B4AA5" w:rsidP="006B4AA5" w:rsidR="006B4AA5">
      <w:r>
        <w:t>Trg pobjede 13</w:t>
      </w:r>
    </w:p>
    <w:p w:rsidRDefault="006B4AA5" w:rsidP="006B4AA5" w:rsidR="006B4AA5">
      <w:r>
        <w:t xml:space="preserve">35000 SLAVONSKI BROD                                             </w:t>
      </w:r>
      <w:r>
        <w:tab/>
      </w:r>
      <w:r>
        <w:tab/>
      </w:r>
      <w:r w:rsidR="0096429D">
        <w:t xml:space="preserve">       </w:t>
      </w:r>
      <w:r w:rsidR="00CE50C4">
        <w:t>Broj: 2/St-824/2016-16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E P U B L I K A   H R V A T S K A</w:t>
      </w:r>
    </w:p>
    <w:p w:rsidRDefault="006B4AA5" w:rsidP="00AD1AE5" w:rsidR="006B4AA5">
      <w:pPr>
        <w:ind w:firstLine="708"/>
        <w:jc w:val="center"/>
      </w:pPr>
    </w:p>
    <w:p w:rsidRDefault="006B4AA5" w:rsidP="00AD1AE5" w:rsidR="006B4AA5">
      <w:pPr>
        <w:ind w:firstLine="708"/>
        <w:jc w:val="center"/>
      </w:pPr>
      <w:r>
        <w:t>R  J  E  Š  E  N  J 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7803F1" w:rsidR="006B4AA5" w:rsidRPr="00F62B0D">
      <w:pPr>
        <w:pStyle w:val="Bezproreda"/>
        <w:ind w:firstLine="708"/>
        <w:jc w:val="both"/>
      </w:pPr>
      <w:r w:rsidRPr="00F62B0D">
        <w:t xml:space="preserve">TRGOVAČKI SUD U OSIJEKU, STALNA SLUŽBA U SLAVONSKOM BRODU, po sucu Davorinu Pavičić, povodom zahtjeva Financijske agencije nad dužnikom </w:t>
      </w:r>
      <w:r w:rsidR="0082718B" w:rsidRPr="0082718B">
        <w:t xml:space="preserve">SLASTIČARNICA ANTIKA j.d.o.o. za proizvodnju i trgovinu slastičarskih proizvoda, </w:t>
      </w:r>
      <w:r w:rsidR="000A1DE0">
        <w:br/>
      </w:r>
      <w:r w:rsidR="0082718B" w:rsidRPr="0082718B">
        <w:t>OIB: 52322570272 sa sjedištem u Republika Hrvatske 1a, Požega</w:t>
      </w:r>
      <w:r w:rsidR="0082718B">
        <w:t xml:space="preserve">, </w:t>
      </w:r>
      <w:r w:rsidRPr="00F62B0D">
        <w:t xml:space="preserve">dana </w:t>
      </w:r>
      <w:r w:rsidR="007E1728">
        <w:t>19</w:t>
      </w:r>
      <w:r w:rsidRPr="00F62B0D">
        <w:t xml:space="preserve">. </w:t>
      </w:r>
      <w:r w:rsidR="00CF0205" w:rsidRPr="00F62B0D">
        <w:t>rujna</w:t>
      </w:r>
      <w:r w:rsidRPr="00F62B0D">
        <w:t xml:space="preserve"> 2018.</w:t>
      </w:r>
      <w:r w:rsidR="00C051D3">
        <w:t xml:space="preserve"> </w:t>
      </w: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i j e š i o   j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  <w:jc w:val="both"/>
      </w:pPr>
      <w:r>
        <w:t>I</w:t>
      </w:r>
      <w:r>
        <w:tab/>
        <w:t xml:space="preserve">Pozivaju se vjerovnici dužnika  te ostale osobe koje imaju pravni interes za provedbu stečajnog postupka da najkasnije u roku od 15 dana od dana objave ovog rješenja na e- oglasnoj ploči suda predlože otvaranje stečajnog postupka nad dužnikom te da uplate predujam u iznosu od </w:t>
      </w:r>
      <w:r w:rsidR="00DD2614">
        <w:t>1</w:t>
      </w:r>
      <w:r>
        <w:t xml:space="preserve">0.000,00 kn za pokriće troškova toga postupka na žiro račun IBAN: HR31 2390 0011 3000 0020 0  model HR05 poziv na broj 221 </w:t>
      </w:r>
      <w:r w:rsidR="00717154">
        <w:rPr>
          <w:b/>
        </w:rPr>
        <w:t>824</w:t>
      </w:r>
      <w:r w:rsidR="00DD2614" w:rsidRPr="00DD2614">
        <w:rPr>
          <w:b/>
        </w:rPr>
        <w:t>-2016</w:t>
      </w:r>
      <w:r>
        <w:t>, ( temeljem članka 132. Stečajnog zakona Narodne novine broj 71/15).</w:t>
      </w:r>
      <w:r w:rsidR="00004871">
        <w:t xml:space="preserve"> </w:t>
      </w:r>
      <w:r w:rsidR="00F64018">
        <w:t xml:space="preserve"> </w:t>
      </w:r>
    </w:p>
    <w:p w:rsidRDefault="006B4AA5" w:rsidP="006B4AA5" w:rsidR="006B4AA5">
      <w:pPr>
        <w:ind w:firstLine="708"/>
        <w:jc w:val="both"/>
      </w:pPr>
    </w:p>
    <w:p w:rsidRDefault="006B4AA5" w:rsidP="006B4AA5" w:rsidR="006B4AA5">
      <w:pPr>
        <w:ind w:firstLine="708"/>
        <w:jc w:val="both"/>
      </w:pPr>
      <w:r>
        <w:t>II</w:t>
      </w:r>
      <w:r>
        <w:tab/>
        <w:t xml:space="preserve">Ako u roku od 15 dana od dana objave ovog rješenja na e-Oglasnoj ploči suda  ne predloži otvaranje stečajnog postupka i ne predujme sredstva za namirenje troškova postupka, smatrat će se da je dužnik nesposoban za plaćanje. U tom slučaju sud će po službenoj dužnosti donijeti rješenje o otvaranju i zaključenju  stečajnog postupka uz primjenu odredbe članka 293. Stečajnog zakona. </w:t>
      </w:r>
    </w:p>
    <w:p w:rsidRDefault="006B4AA5" w:rsidP="00B379F8" w:rsidR="006B4AA5">
      <w:pPr>
        <w:ind w:firstLine="708"/>
      </w:pPr>
    </w:p>
    <w:p w:rsidRDefault="00B379F8" w:rsidP="00AD1AE5" w:rsidR="00B379F8">
      <w:pPr>
        <w:ind w:firstLine="708"/>
        <w:jc w:val="center"/>
      </w:pPr>
      <w:r>
        <w:t>O b r a z l o ž e n j e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  <w:jc w:val="both"/>
      </w:pPr>
      <w:r>
        <w:t xml:space="preserve">Prijedlog za otvaranje stečajnog postupka podnijela je Financijska agencija FINA RC </w:t>
      </w:r>
      <w:r w:rsidR="00AD4D23">
        <w:t>Osijek</w:t>
      </w:r>
      <w:r>
        <w:t xml:space="preserve">, Podružnica </w:t>
      </w:r>
      <w:r w:rsidR="0043567A">
        <w:t>Osijek</w:t>
      </w:r>
      <w:r w:rsidR="00CA7E15">
        <w:t>.</w:t>
      </w:r>
      <w:r>
        <w:t xml:space="preserve"> U prijedlogu navode da dužnik ima evidentirane neizvršene osnove za plaćanje, u neprekidnom razdoblju od </w:t>
      </w:r>
      <w:r w:rsidR="0043567A">
        <w:t>672</w:t>
      </w:r>
      <w:r>
        <w:t xml:space="preserve"> dana u iznosu od </w:t>
      </w:r>
      <w:r w:rsidR="0043567A">
        <w:t>12.247,93</w:t>
      </w:r>
      <w:r w:rsidR="009A3672">
        <w:t xml:space="preserve"> kn</w:t>
      </w:r>
      <w:r w:rsidR="006B4AA5">
        <w:t xml:space="preserve">, te da </w:t>
      </w:r>
      <w:r w:rsidR="006D6A85">
        <w:t>jednu zaposlenu osobu.</w:t>
      </w:r>
    </w:p>
    <w:p w:rsidRDefault="00B379F8" w:rsidP="006120CC" w:rsidR="00285C27">
      <w:pPr>
        <w:pStyle w:val="Bezproreda"/>
        <w:jc w:val="both"/>
        <w:rPr>
          <w:color w:themeColor="text1" w:val="000000"/>
        </w:rPr>
      </w:pPr>
      <w:r>
        <w:t xml:space="preserve">Sud je </w:t>
      </w:r>
      <w:r w:rsidR="003C642F">
        <w:t>za</w:t>
      </w:r>
      <w:r w:rsidR="008E789E">
        <w:t xml:space="preserve"> dan</w:t>
      </w:r>
      <w:r w:rsidR="003C642F">
        <w:t xml:space="preserve"> </w:t>
      </w:r>
      <w:r w:rsidR="001A77A3">
        <w:t>19</w:t>
      </w:r>
      <w:r w:rsidR="003C642F">
        <w:t xml:space="preserve">. </w:t>
      </w:r>
      <w:r w:rsidR="00F60231">
        <w:t>rujna</w:t>
      </w:r>
      <w:r w:rsidR="003C642F">
        <w:t xml:space="preserve"> </w:t>
      </w:r>
      <w:r w:rsidR="00F21319">
        <w:t>201</w:t>
      </w:r>
      <w:r w:rsidR="008E789E">
        <w:t>8</w:t>
      </w:r>
      <w:r w:rsidR="003C642F">
        <w:t>. zakazao ročište radi utvrđivanja pretpostavki za otvaranje stečajnog postupka nad dužnikom</w:t>
      </w:r>
      <w:r w:rsidR="008B6D15">
        <w:t xml:space="preserve"> </w:t>
      </w:r>
      <w:r w:rsidR="00E86D5B" w:rsidRPr="00E86D5B">
        <w:t>SLASTIČARNICA ANTIKA j.d.o.o. za proizvodnju i trgovinu slastičarskih proizvoda, OIB: 52322570272 sa sjedištem u Republika Hrvatske 1a, Požega</w:t>
      </w:r>
      <w:r w:rsidR="008E789E">
        <w:t xml:space="preserve"> </w:t>
      </w:r>
      <w:r w:rsidR="008E789E" w:rsidRPr="00C71F49">
        <w:rPr>
          <w:color w:themeColor="text1" w:val="000000"/>
        </w:rPr>
        <w:t xml:space="preserve">na koje </w:t>
      </w:r>
      <w:r w:rsidR="00D65C73" w:rsidRPr="00C71F49">
        <w:rPr>
          <w:color w:themeColor="text1" w:val="000000"/>
        </w:rPr>
        <w:t>ročište</w:t>
      </w:r>
      <w:r w:rsidR="008F22AD" w:rsidRPr="00C71F49">
        <w:rPr>
          <w:color w:themeColor="text1" w:val="000000"/>
        </w:rPr>
        <w:t xml:space="preserve"> </w:t>
      </w:r>
      <w:r w:rsidR="00285C27">
        <w:rPr>
          <w:color w:themeColor="text1" w:val="000000"/>
        </w:rPr>
        <w:t>ni</w:t>
      </w:r>
      <w:r w:rsidR="00F316BE" w:rsidRPr="00C71F49">
        <w:rPr>
          <w:color w:themeColor="text1" w:val="000000"/>
        </w:rPr>
        <w:t xml:space="preserve">je </w:t>
      </w:r>
      <w:r w:rsidR="00285C27">
        <w:rPr>
          <w:color w:themeColor="text1" w:val="000000"/>
        </w:rPr>
        <w:t>nitko pristupio.</w:t>
      </w:r>
    </w:p>
    <w:p w:rsidRDefault="00285C27" w:rsidP="006120CC" w:rsidR="00285C27">
      <w:pPr>
        <w:pStyle w:val="Bezproreda"/>
        <w:jc w:val="both"/>
        <w:rPr>
          <w:color w:themeColor="text1" w:val="000000"/>
        </w:rPr>
      </w:pPr>
    </w:p>
    <w:p w:rsidRDefault="0043567A" w:rsidP="006844D7" w:rsidR="00F60231" w:rsidRPr="0043567A">
      <w:pPr>
        <w:pStyle w:val="Bezproreda"/>
        <w:ind w:firstLine="708"/>
        <w:jc w:val="both"/>
        <w:rPr>
          <w:color w:themeColor="text1" w:val="000000"/>
        </w:rPr>
      </w:pPr>
      <w:r>
        <w:rPr>
          <w:color w:themeColor="text1" w:val="000000"/>
        </w:rPr>
        <w:lastRenderedPageBreak/>
        <w:t xml:space="preserve">Iz podataka koje je sud prikupio proizlazi da dužnik nema nekretnina, pokretnina, </w:t>
      </w:r>
      <w:r w:rsidR="00C71F49">
        <w:t xml:space="preserve">novčane tražbine, </w:t>
      </w:r>
      <w:r w:rsidR="00F60231">
        <w:t>vrijednosnih papira, dividende, udj</w:t>
      </w:r>
      <w:r w:rsidR="006120CC">
        <w:t xml:space="preserve">ela, a na dan </w:t>
      </w:r>
      <w:r w:rsidR="003A213B">
        <w:t>01</w:t>
      </w:r>
      <w:r w:rsidR="006120CC">
        <w:t xml:space="preserve">. </w:t>
      </w:r>
      <w:r w:rsidR="003A213B">
        <w:t>rujna</w:t>
      </w:r>
      <w:r w:rsidR="006120CC">
        <w:t xml:space="preserve"> </w:t>
      </w:r>
      <w:r w:rsidR="003A213B">
        <w:t>2015</w:t>
      </w:r>
      <w:r w:rsidR="006120CC">
        <w:t xml:space="preserve">. u očevidniku redoslijeda osnova za plaćanje ima neizvršene osnove za plaćanje u neprekinutom razdoblju od </w:t>
      </w:r>
      <w:r w:rsidR="003A213B">
        <w:t>672</w:t>
      </w:r>
      <w:r w:rsidR="006120CC">
        <w:t xml:space="preserve"> dana, ukupan iznos </w:t>
      </w:r>
      <w:r w:rsidR="003A213B">
        <w:t xml:space="preserve">12.247,93 </w:t>
      </w:r>
      <w:r w:rsidR="006120CC">
        <w:t>kn</w:t>
      </w:r>
      <w:r w:rsidR="00657D47">
        <w:t xml:space="preserve"> što je vidljivo iz  potvrde FINE od </w:t>
      </w:r>
      <w:r w:rsidR="003A213B">
        <w:t>10</w:t>
      </w:r>
      <w:r w:rsidR="00657D47">
        <w:t xml:space="preserve">. </w:t>
      </w:r>
      <w:r w:rsidR="003A213B">
        <w:t>srpnja</w:t>
      </w:r>
      <w:r w:rsidR="00657D47">
        <w:t xml:space="preserve"> 2018</w:t>
      </w:r>
      <w:r w:rsidR="006120CC">
        <w:t>.</w:t>
      </w:r>
      <w:r w:rsidR="00BD3DB1">
        <w:t xml:space="preserve"> </w:t>
      </w:r>
      <w:r w:rsidR="003A213B">
        <w:t xml:space="preserve"> </w:t>
      </w:r>
    </w:p>
    <w:p w:rsidRDefault="00F60231" w:rsidP="008E789E" w:rsidR="00F60231">
      <w:pPr>
        <w:ind w:firstLine="708"/>
        <w:jc w:val="both"/>
      </w:pPr>
    </w:p>
    <w:p w:rsidRDefault="00AD1AE5" w:rsidP="00F60231" w:rsidR="00B379F8">
      <w:pPr>
        <w:ind w:firstLine="708"/>
        <w:jc w:val="both"/>
      </w:pPr>
      <w:r w:rsidRPr="00AD1AE5">
        <w:t>Budući da</w:t>
      </w:r>
      <w:r w:rsidR="00F316BE">
        <w:t xml:space="preserve"> nema</w:t>
      </w:r>
      <w:r w:rsidR="00F60231">
        <w:t xml:space="preserve"> </w:t>
      </w:r>
      <w:r w:rsidR="00F31B2F">
        <w:t>imovin</w:t>
      </w:r>
      <w:r w:rsidR="00F316BE">
        <w:t>e</w:t>
      </w:r>
      <w:r w:rsidR="00F31B2F">
        <w:t xml:space="preserve"> </w:t>
      </w:r>
      <w:r w:rsidR="00F60231">
        <w:t>z</w:t>
      </w:r>
      <w:r w:rsidRPr="00AD1AE5">
        <w:t>a podmirivanje troškova stečajnog postupka, a ostvareni su stečajni razlozi iz čl. 6. i 7. SZ-a odlučeno kao u izreci rješenja sukladno čl. 132. st. 2. SZ-a.</w:t>
      </w:r>
    </w:p>
    <w:p w:rsidRDefault="00B379F8" w:rsidP="00F60231" w:rsidR="00B379F8">
      <w:pPr>
        <w:jc w:val="both"/>
      </w:pPr>
    </w:p>
    <w:p w:rsidRDefault="00B379F8" w:rsidP="00B379F8" w:rsidR="00B379F8">
      <w:pPr>
        <w:jc w:val="center"/>
      </w:pPr>
      <w:r>
        <w:t xml:space="preserve">U Slavonskom Brodu </w:t>
      </w:r>
      <w:r w:rsidR="007E1728">
        <w:t>19</w:t>
      </w:r>
      <w:r>
        <w:t xml:space="preserve">. </w:t>
      </w:r>
      <w:r w:rsidR="00F60231">
        <w:t>rujna</w:t>
      </w:r>
      <w:r w:rsidR="00B670D0">
        <w:t xml:space="preserve"> 2018</w:t>
      </w:r>
      <w:r>
        <w:t>.</w:t>
      </w:r>
    </w:p>
    <w:p w:rsidRDefault="00B379F8" w:rsidP="00B379F8" w:rsidR="00B379F8">
      <w:pPr>
        <w:ind w:firstLine="708"/>
        <w:jc w:val="center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   </w:t>
      </w:r>
      <w:r w:rsidR="00CA7E15">
        <w:t xml:space="preserve"> </w:t>
      </w:r>
      <w:r>
        <w:t xml:space="preserve">S u d a c: 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</w:t>
      </w:r>
    </w:p>
    <w:p w:rsidRDefault="00B379F8" w:rsidP="00B379F8" w:rsidR="00B379F8">
      <w:pPr>
        <w:ind w:firstLine="708"/>
      </w:pPr>
    </w:p>
    <w:p w:rsidRDefault="00B379F8" w:rsidP="00B379F8" w:rsidR="00B379F8">
      <w:r>
        <w:t>NAPUTAK O PRAVNOM LIJEKU.</w:t>
      </w:r>
    </w:p>
    <w:p w:rsidRDefault="00B379F8" w:rsidP="00B379F8" w:rsidR="00B379F8">
      <w:r>
        <w:t>Protiv ovog rješenja dopuštena je žalba</w:t>
      </w:r>
    </w:p>
    <w:p w:rsidRDefault="00B379F8" w:rsidP="00B379F8" w:rsidR="00B379F8">
      <w:r>
        <w:t>u roku do 8 dana od dana objave ovog</w:t>
      </w:r>
    </w:p>
    <w:p w:rsidRDefault="00B379F8" w:rsidP="00B379F8" w:rsidR="00B379F8">
      <w:r>
        <w:t>rješenja na e - Oglasnoj ploči suda. Žalba</w:t>
      </w:r>
    </w:p>
    <w:p w:rsidRDefault="00B379F8" w:rsidP="00B379F8" w:rsidR="00B379F8">
      <w:r>
        <w:t>se podnosi Visokom trgovačkom sudu RH</w:t>
      </w:r>
    </w:p>
    <w:p w:rsidRDefault="00B379F8" w:rsidP="00B379F8" w:rsidR="00B379F8">
      <w:r>
        <w:t>Zagreb putem ovoga suda u 3 primjerka.</w:t>
      </w:r>
    </w:p>
    <w:p w:rsidRDefault="00B379F8" w:rsidP="00B379F8" w:rsidR="00B379F8">
      <w:pPr>
        <w:ind w:firstLine="708"/>
      </w:pPr>
      <w:r>
        <w:t xml:space="preserve">      </w:t>
      </w:r>
    </w:p>
    <w:p w:rsidRDefault="00B379F8" w:rsidP="00B379F8" w:rsidR="00B379F8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D44DD0" w:rsidR="00D44DD0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D65C73" w:rsidP="00D44DD0" w:rsidR="00D65C73"/>
    <w:p w:rsidRDefault="00D96C0F" w:rsidR="00D96C0F"/>
    <w:sectPr w:rsidR="00D96C0F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03EF" w:rsidP="00B670D0" w:rsidR="002403EF">
      <w:r>
        <w:separator/>
      </w:r>
    </w:p>
  </w:endnote>
  <w:endnote w:id="0" w:type="continuationSeparator">
    <w:p w:rsidRDefault="002403EF" w:rsidP="00B670D0" w:rsidR="00240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9162727"/>
      <w:docPartObj>
        <w:docPartGallery w:val="Page Numbers (Bottom of Page)"/>
        <w:docPartUnique/>
      </w:docPartObj>
    </w:sdtPr>
    <w:sdtEndPr/>
    <w:sdtContent>
      <w:p w:rsidRDefault="00B670D0" w:rsidR="00B670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3A09">
          <w:rPr>
            <w:noProof/>
          </w:rPr>
          <w:t>1</w:t>
        </w:r>
        <w:r>
          <w:fldChar w:fldCharType="end"/>
        </w:r>
      </w:p>
    </w:sdtContent>
  </w:sdt>
  <w:p w:rsidRDefault="00B670D0" w:rsidR="00B67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03EF" w:rsidP="00B670D0" w:rsidR="002403EF">
      <w:r>
        <w:separator/>
      </w:r>
    </w:p>
  </w:footnote>
  <w:footnote w:id="0" w:type="continuationSeparator">
    <w:p w:rsidRDefault="002403EF" w:rsidP="00B670D0" w:rsidR="002403E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9F8"/>
    <w:rsid w:val="00004871"/>
    <w:rsid w:val="00025C6A"/>
    <w:rsid w:val="000427AF"/>
    <w:rsid w:val="00065377"/>
    <w:rsid w:val="000A1DE0"/>
    <w:rsid w:val="000B1A49"/>
    <w:rsid w:val="000D3088"/>
    <w:rsid w:val="000E5CE0"/>
    <w:rsid w:val="0013019B"/>
    <w:rsid w:val="00147ABA"/>
    <w:rsid w:val="00164AC1"/>
    <w:rsid w:val="0017264E"/>
    <w:rsid w:val="001A1972"/>
    <w:rsid w:val="001A30EE"/>
    <w:rsid w:val="001A77A3"/>
    <w:rsid w:val="001D347D"/>
    <w:rsid w:val="001E1312"/>
    <w:rsid w:val="001F47FE"/>
    <w:rsid w:val="00221771"/>
    <w:rsid w:val="002403EF"/>
    <w:rsid w:val="002512B6"/>
    <w:rsid w:val="002518C6"/>
    <w:rsid w:val="00273198"/>
    <w:rsid w:val="00285C27"/>
    <w:rsid w:val="00294DAB"/>
    <w:rsid w:val="0029706D"/>
    <w:rsid w:val="002A30BF"/>
    <w:rsid w:val="002B0020"/>
    <w:rsid w:val="002D2411"/>
    <w:rsid w:val="002E0070"/>
    <w:rsid w:val="0030130A"/>
    <w:rsid w:val="003041BF"/>
    <w:rsid w:val="0032533A"/>
    <w:rsid w:val="00364A4A"/>
    <w:rsid w:val="0037210F"/>
    <w:rsid w:val="00375D24"/>
    <w:rsid w:val="003A213B"/>
    <w:rsid w:val="003C642F"/>
    <w:rsid w:val="003C6784"/>
    <w:rsid w:val="003D1D1C"/>
    <w:rsid w:val="003E1701"/>
    <w:rsid w:val="003F76F7"/>
    <w:rsid w:val="00410A95"/>
    <w:rsid w:val="00421CDD"/>
    <w:rsid w:val="0042591D"/>
    <w:rsid w:val="0043567A"/>
    <w:rsid w:val="00442C15"/>
    <w:rsid w:val="0046722C"/>
    <w:rsid w:val="004A2BCA"/>
    <w:rsid w:val="004A5890"/>
    <w:rsid w:val="00527AED"/>
    <w:rsid w:val="00531227"/>
    <w:rsid w:val="0054608D"/>
    <w:rsid w:val="005717DE"/>
    <w:rsid w:val="005C0794"/>
    <w:rsid w:val="005D5122"/>
    <w:rsid w:val="005E386F"/>
    <w:rsid w:val="00603160"/>
    <w:rsid w:val="006120CC"/>
    <w:rsid w:val="006201AB"/>
    <w:rsid w:val="00642FF7"/>
    <w:rsid w:val="00657D47"/>
    <w:rsid w:val="006645F9"/>
    <w:rsid w:val="00673C7E"/>
    <w:rsid w:val="006844D7"/>
    <w:rsid w:val="0069529A"/>
    <w:rsid w:val="00696188"/>
    <w:rsid w:val="006B4AA5"/>
    <w:rsid w:val="006B4C1D"/>
    <w:rsid w:val="006D1270"/>
    <w:rsid w:val="006D6A85"/>
    <w:rsid w:val="006F272D"/>
    <w:rsid w:val="00717154"/>
    <w:rsid w:val="007323B8"/>
    <w:rsid w:val="0077031A"/>
    <w:rsid w:val="007744F5"/>
    <w:rsid w:val="007803F1"/>
    <w:rsid w:val="007B11BC"/>
    <w:rsid w:val="007D38EE"/>
    <w:rsid w:val="007D3D15"/>
    <w:rsid w:val="007E1728"/>
    <w:rsid w:val="00813A9C"/>
    <w:rsid w:val="00814209"/>
    <w:rsid w:val="0082718B"/>
    <w:rsid w:val="00855857"/>
    <w:rsid w:val="008615C6"/>
    <w:rsid w:val="00867E27"/>
    <w:rsid w:val="008830B2"/>
    <w:rsid w:val="008B31A7"/>
    <w:rsid w:val="008B6AE5"/>
    <w:rsid w:val="008B6D15"/>
    <w:rsid w:val="008E16A0"/>
    <w:rsid w:val="008E789E"/>
    <w:rsid w:val="008F044F"/>
    <w:rsid w:val="008F22AD"/>
    <w:rsid w:val="009026E9"/>
    <w:rsid w:val="00925DC9"/>
    <w:rsid w:val="00934CC2"/>
    <w:rsid w:val="0096429D"/>
    <w:rsid w:val="009715A6"/>
    <w:rsid w:val="00976418"/>
    <w:rsid w:val="00996BF6"/>
    <w:rsid w:val="009A3672"/>
    <w:rsid w:val="009D18ED"/>
    <w:rsid w:val="009E0343"/>
    <w:rsid w:val="009E05F8"/>
    <w:rsid w:val="00A12314"/>
    <w:rsid w:val="00A35CD5"/>
    <w:rsid w:val="00A84704"/>
    <w:rsid w:val="00AD1AE5"/>
    <w:rsid w:val="00AD4675"/>
    <w:rsid w:val="00AD4D23"/>
    <w:rsid w:val="00B02A35"/>
    <w:rsid w:val="00B379F8"/>
    <w:rsid w:val="00B46E44"/>
    <w:rsid w:val="00B5784E"/>
    <w:rsid w:val="00B670D0"/>
    <w:rsid w:val="00B82C69"/>
    <w:rsid w:val="00BB1DD2"/>
    <w:rsid w:val="00BD3DB1"/>
    <w:rsid w:val="00BE08ED"/>
    <w:rsid w:val="00BE2C35"/>
    <w:rsid w:val="00BF42D8"/>
    <w:rsid w:val="00C045F8"/>
    <w:rsid w:val="00C051D3"/>
    <w:rsid w:val="00C5179C"/>
    <w:rsid w:val="00C55CB5"/>
    <w:rsid w:val="00C638BD"/>
    <w:rsid w:val="00C63A09"/>
    <w:rsid w:val="00C66F93"/>
    <w:rsid w:val="00C71F49"/>
    <w:rsid w:val="00C724A8"/>
    <w:rsid w:val="00CA7E15"/>
    <w:rsid w:val="00CC4CE7"/>
    <w:rsid w:val="00CD450E"/>
    <w:rsid w:val="00CE50C4"/>
    <w:rsid w:val="00CF0205"/>
    <w:rsid w:val="00D14E97"/>
    <w:rsid w:val="00D44DD0"/>
    <w:rsid w:val="00D51317"/>
    <w:rsid w:val="00D65C73"/>
    <w:rsid w:val="00D66A5C"/>
    <w:rsid w:val="00D92EFE"/>
    <w:rsid w:val="00D96C0F"/>
    <w:rsid w:val="00DD2614"/>
    <w:rsid w:val="00DE21C2"/>
    <w:rsid w:val="00E15625"/>
    <w:rsid w:val="00E20EDC"/>
    <w:rsid w:val="00E36AAB"/>
    <w:rsid w:val="00E41715"/>
    <w:rsid w:val="00E46F73"/>
    <w:rsid w:val="00E52A26"/>
    <w:rsid w:val="00E70871"/>
    <w:rsid w:val="00E83AF3"/>
    <w:rsid w:val="00E86D5B"/>
    <w:rsid w:val="00E92E12"/>
    <w:rsid w:val="00EA3C05"/>
    <w:rsid w:val="00EE6A06"/>
    <w:rsid w:val="00EF17A5"/>
    <w:rsid w:val="00F15C74"/>
    <w:rsid w:val="00F21319"/>
    <w:rsid w:val="00F316BE"/>
    <w:rsid w:val="00F31B2F"/>
    <w:rsid w:val="00F44C7C"/>
    <w:rsid w:val="00F538B6"/>
    <w:rsid w:val="00F564FD"/>
    <w:rsid w:val="00F60231"/>
    <w:rsid w:val="00F62B0D"/>
    <w:rsid w:val="00F64018"/>
    <w:rsid w:val="00F705DB"/>
    <w:rsid w:val="00F76CC0"/>
    <w:rsid w:val="00FC2BE0"/>
    <w:rsid w:val="00FC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79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62B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79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62B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3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12247.93</izvorni_sadrzaj>
    <derivirana_varijabla naziv="DomainObject.Predmet.InicijalnaVrijednost_1">12247.93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St-824/2016</izvorni_sadrzaj>
    <derivirana_varijabla naziv="DomainObject.Predmet.OznakaBroj_1">St-824/2016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čk. 444 st. 2 SZ</izvorni_sadrzaj>
    <derivirana_varijabla naziv="DomainObject.Predmet.PrimjedbaSuca_1">čk. 444 st. 2 SZ</derivirana_varijabla>
  </DomainObject.Predmet.PrimjedbaSuca>
  <DomainObject.Predmet.ProtustrankaFormated>
    <izvorni_sadrzaj>  SLASTIČARNICA ANTIKA j.d.o.o. za proizvodnju i trgovinu slastičarskih proizvoda</izvorni_sadrzaj>
    <derivirana_varijabla naziv="DomainObject.Predmet.ProtustrankaFormated_1">  SLASTIČARNICA ANTIKA j.d.o.o. za proizvodnju i trgovinu slastičarskih proizvoda</derivirana_varijabla>
  </DomainObject.Predmet.ProtustrankaFormated>
  <DomainObject.Predmet.ProtustrankaFormatedOIB>
    <izvorni_sadrzaj>  SLASTIČARNICA ANTIKA j.d.o.o. za proizvodnju i trgovinu slastičarskih proizvoda, OIB 52322570272</izvorni_sadrzaj>
    <derivirana_varijabla naziv="DomainObject.Predmet.ProtustrankaFormatedOIB_1">  SLASTIČARNICA ANTIKA j.d.o.o. za proizvodnju i trgovinu slastičarskih proizvoda, OIB 52322570272</derivirana_varijabla>
  </DomainObject.Predmet.ProtustrankaFormatedOIB>
  <DomainObject.Predmet.ProtustrankaFormatedWithAdress>
    <izvorni_sadrzaj> SLASTIČARNICA ANTIKA j.d.o.o. za proizvodnju i trgovinu slastičarskih proizvoda, Republike Hrvatske 1 a , 34000 Požega</izvorni_sadrzaj>
    <derivirana_varijabla naziv="DomainObject.Predmet.ProtustrankaFormatedWithAdress_1"> SLASTIČARNICA ANTIKA j.d.o.o. za proizvodnju i trgovinu slastičarskih proizvoda, Republike Hrvatske 1 a , 34000 Požega</derivirana_varijabla>
  </DomainObject.Predmet.ProtustrankaFormatedWithAdress>
  <DomainObject.Predmet.ProtustrankaFormatedWithAdressOIB>
    <izvorni_sadrzaj> SLASTIČARNICA ANTIKA j.d.o.o. za proizvodnju i trgovinu slastičarskih proizvoda, OIB 52322570272, Republike Hrvatske 1 a , 34000 Požega</izvorni_sadrzaj>
    <derivirana_varijabla naziv="DomainObject.Predmet.ProtustrankaFormatedWithAdressOIB_1"> SLASTIČARNICA ANTIKA j.d.o.o. za proizvodnju i trgovinu slastičarskih proizvoda, OIB 52322570272, Republike Hrvatske 1 a , 34000 Požega</derivirana_varijabla>
  </DomainObject.Predmet.ProtustrankaFormatedWithAdressOIB>
  <DomainObject.Predmet.ProtustrankaWithAdress>
    <izvorni_sadrzaj>SLASTIČARNICA ANTIKA j.d.o.o. za proizvodnju i trgovinu slastičarskih proizvoda Republike Hrvatske 1 a , 34000 Požega</izvorni_sadrzaj>
    <derivirana_varijabla naziv="DomainObject.Predmet.ProtustrankaWithAdress_1">SLASTIČARNICA ANTIKA j.d.o.o. za proizvodnju i trgovinu slastičarskih proizvoda Republike Hrvatske 1 a , 34000 Požega</derivirana_varijabla>
  </DomainObject.Predmet.ProtustrankaWithAdress>
  <DomainObject.Predmet.ProtustrankaWithAdressOIB>
    <izvorni_sadrzaj>SLASTIČARNICA ANTIKA j.d.o.o. za proizvodnju i trgovinu slastičarskih proizvoda, OIB 52322570272, Republike Hrvatske 1 a , 34000 Požega</izvorni_sadrzaj>
    <derivirana_varijabla naziv="DomainObject.Predmet.ProtustrankaWithAdressOIB_1">SLASTIČARNICA ANTIKA j.d.o.o. za proizvodnju i trgovinu slastičarskih proizvoda, OIB 52322570272, Republike Hrvatske 1 a , 34000 Požega</derivirana_varijabla>
  </DomainObject.Predmet.ProtustrankaWithAdressOIB>
  <DomainObject.Predmet.ProtustrankaNazivFormated>
    <izvorni_sadrzaj>SLASTIČARNICA ANTIKA j.d.o.o. za proizvodnju i trgovinu slastičarskih proizvoda</izvorni_sadrzaj>
    <derivirana_varijabla naziv="DomainObject.Predmet.ProtustrankaNazivFormated_1">SLASTIČARNICA ANTIKA j.d.o.o. za proizvodnju i trgovinu slastičarskih proizvoda</derivirana_varijabla>
  </DomainObject.Predmet.ProtustrankaNazivFormated>
  <DomainObject.Predmet.ProtustrankaNazivFormatedOIB>
    <izvorni_sadrzaj>SLASTIČARNICA ANTIKA j.d.o.o. za proizvodnju i trgovinu slastičarskih proizvoda, OIB 52322570272</izvorni_sadrzaj>
    <derivirana_varijabla naziv="DomainObject.Predmet.ProtustrankaNazivFormatedOIB_1">SLASTIČARNICA ANTIKA j.d.o.o. za proizvodnju i trgovinu slastičarskih proizvoda, OIB 52322570272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SLASTIČARNICA ANTIKA j.d.o.o. za proizvodnju i trgovinu slastičarskih proizvoda</item>
    </izvorni_sadrzaj>
    <derivirana_varijabla naziv="DomainObject.Predmet.ProtuStrankaListFormated_1">
      <item>SLASTIČARNICA ANTIKA j.d.o.o. za proizvodnju i trgovinu slastičarskih proizvoda</item>
    </derivirana_varijabla>
  </DomainObject.Predmet.ProtuStrankaListFormated>
  <DomainObject.Predmet.ProtuStrankaListFormatedOIB>
    <izvorni_sadrzaj>
      <item>SLASTIČARNICA ANTIKA j.d.o.o. za proizvodnju i trgovinu slastičarskih proizvoda, OIB 52322570272</item>
    </izvorni_sadrzaj>
    <derivirana_varijabla naziv="DomainObject.Predmet.ProtuStrankaListFormatedOIB_1">
      <item>SLASTIČARNICA ANTIKA j.d.o.o. za proizvodnju i trgovinu slastičarskih proizvoda, OIB 52322570272</item>
    </derivirana_varijabla>
  </DomainObject.Predmet.ProtuStrankaListFormatedOIB>
  <DomainObject.Predmet.ProtuStrankaListFormatedWithAdress>
    <izvorni_sadrzaj>
      <item>SLASTIČARNICA ANTIKA j.d.o.o. za proizvodnju i trgovinu slastičarskih proizvoda, Republike Hrvatske 1 a , 34000 Požega</item>
    </izvorni_sadrzaj>
    <derivirana_varijabla naziv="DomainObject.Predmet.ProtuStrankaListFormatedWithAdress_1">
      <item>SLASTIČARNICA ANTIKA j.d.o.o. za proizvodnju i trgovinu slastičarskih proizvoda, Republike Hrvatske 1 a , 34000 Požega</item>
    </derivirana_varijabla>
  </DomainObject.Predmet.ProtuStrankaListFormatedWithAdress>
  <DomainObject.Predmet.ProtuStrankaListFormatedWithAdressOIB>
    <izvorni_sadrzaj>
      <item>SLASTIČARNICA ANTIKA j.d.o.o. za proizvodnju i trgovinu slastičarskih proizvoda, OIB 52322570272, Republike Hrvatske 1 a , 34000 Požega</item>
    </izvorni_sadrzaj>
    <derivirana_varijabla naziv="DomainObject.Predmet.ProtuStrankaListFormatedWithAdressOIB_1">
      <item>SLASTIČARNICA ANTIKA j.d.o.o. za proizvodnju i trgovinu slastičarskih proizvoda, OIB 52322570272, Republike Hrvatske 1 a , 34000 Požega</item>
    </derivirana_varijabla>
  </DomainObject.Predmet.ProtuStrankaListFormatedWithAdressOIB>
  <DomainObject.Predmet.ProtuStrankaListNazivFormated>
    <izvorni_sadrzaj>
      <item>SLASTIČARNICA ANTIKA j.d.o.o. za proizvodnju i trgovinu slastičarskih proizvoda</item>
    </izvorni_sadrzaj>
    <derivirana_varijabla naziv="DomainObject.Predmet.ProtuStrankaListNazivFormated_1">
      <item>SLASTIČARNICA ANTIKA j.d.o.o. za proizvodnju i trgovinu slastičarskih proizvoda</item>
    </derivirana_varijabla>
  </DomainObject.Predmet.ProtuStrankaListNazivFormated>
  <DomainObject.Predmet.ProtuStrankaListNazivFormatedOIB>
    <izvorni_sadrzaj>
      <item>SLASTIČARNICA ANTIKA j.d.o.o. za proizvodnju i trgovinu slastičarskih proizvoda, OIB 52322570272</item>
    </izvorni_sadrzaj>
    <derivirana_varijabla naziv="DomainObject.Predmet.ProtuStrankaListNazivFormatedOIB_1">
      <item>SLASTIČARNICA ANTIKA j.d.o.o. za proizvodnju i trgovinu slastičarskih proizvoda, OIB 52322570272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SLASTIČARNICA ANTIKA j.d.o.o. za proizvodnju i trgovinu slastičarskih proizvoda</izvorni_sadrzaj>
    <derivirana_varijabla naziv="DomainObject.Predmet.ProtustrankaIDrugi_1">SLASTIČARNICA ANTIKA j.d.o.o. za proizvodnju i trgovinu slastičarskih proizvoda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SLASTIČARNICA ANTIKA j.d.o.o. za proizvodnju i trgovinu slastičarskih proizvoda, OIB 52322570272, Republike Hrvatske 1 a , 34000 Požega</izvorni_sadrzaj>
    <derivirana_varijabla naziv="DomainObject.Predmet.ProtustrankaIDrugiAdressOIB_1">SLASTIČARNICA ANTIKA j.d.o.o. za proizvodnju i trgovinu slastičarskih proizvoda, OIB 52322570272, Republike Hrvatske 1 a 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SLASTIČARNICA ANTIKA j.d.o.o. za proizvodnju i trgovinu slastičarskih proizvoda</item>
    </izvorni_sadrzaj>
    <derivirana_varijabla naziv="DomainObject.Predmet.SudioniciListNaziv_1">
      <item>FINANCIJSKA AGENCIJA RC OSIJEK</item>
      <item>SLASTIČARNICA ANTIKA j.d.o.o. za proizvodnju i trgovinu slastičarskih proizvoda</item>
    </derivirana_varijabla>
  </DomainObject.Predmet.SudioniciListNaziv>
  <DomainObject.Predmet.SudioniciListAdressOIB>
    <izvorni_sadrzaj>
      <item>FINANCIJSKA AGENCIJA RC OSIJEK, OIB 85821130368, L.Jagera 3,31000 Osijek</item>
      <item>SLASTIČARNICA ANTIKA j.d.o.o. za proizvodnju i trgovinu slastičarskih proizvoda, OIB 52322570272, Republike Hrvatske 1 a ,34000 Požega</item>
    </izvorni_sadrzaj>
    <derivirana_varijabla naziv="DomainObject.Predmet.SudioniciListAdressOIB_1">
      <item>FINANCIJSKA AGENCIJA RC OSIJEK, OIB 85821130368, L.Jagera 3,31000 Osijek</item>
      <item>SLASTIČARNICA ANTIKA j.d.o.o. za proizvodnju i trgovinu slastičarskih proizvoda, OIB 52322570272, Republike Hrvatske 1 a 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52322570272</item>
    </izvorni_sadrzaj>
    <derivirana_varijabla naziv="DomainObject.Predmet.SudioniciListNazivOIB_1">
      <item>, OIB 85821130368</item>
      <item>, OIB 52322570272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8EECB2-1B9F-4F45-AED4-A99DAC13DD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469</properties:Words>
  <properties:Characters>2328</properties:Characters>
  <properties:Lines>92</properties:Lines>
  <properties:Paragraphs>25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2018-09-19T09:10:00Z</dcterms:created>
  <dc:creator>wsadmin</dc:creator>
  <cp:lastModifiedBy>wsadmin</cp:lastModifiedBy>
  <cp:lastPrinted>2018-09-13T09:20:00Z</cp:lastPrinted>
  <dcterms:modified xmlns:xsi="http://www.w3.org/2001/XMLSchema-instance" xsi:type="dcterms:W3CDTF">2018-09-19T09:36:00Z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vjerovnicima.docx St-824-2016 19.09.2018..docx)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