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c2b5" w14:paraId="d34c2b5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D55A16">
        <w:rPr>
          <w:lang w:val="hr-HR"/>
        </w:rPr>
        <w:t>St-121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D55A16">
        <w:t xml:space="preserve"> POLJOPRIVREDNO USLUŽNA ZADRUGA - CEPELIN, OIB: 37177869617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D55A16">
        <w:t>štem u Omladinska 1</w:t>
      </w:r>
      <w:r w:rsidR="002F24AF">
        <w:t>,</w:t>
      </w:r>
      <w:r w:rsidR="00EB7150">
        <w:t xml:space="preserve"> 48000 Koprivnica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D55A16">
        <w:t>POLJOPRIVREDNO USLUŽNA ZADRUGA - CEPELIN, OIB: 37177869617 sa sjedištem u Omladinska 1, 48000 Koprivnica</w:t>
      </w:r>
      <w:r w:rsidR="00D55A16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D55A16">
        <w:t>417,05</w:t>
      </w:r>
      <w:r w:rsidR="001213EC"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D55A16" w:rsidRPr="00D55A16">
        <w:t xml:space="preserve"> </w:t>
      </w:r>
      <w:r w:rsidR="00D55A16">
        <w:t>POLJOPRIVREDNO USLUŽNA ZADRUGA - CEPELIN, OIB: 37177869617 sa sjedištem u Omladinska 1, 48000 Koprivnica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D55A16">
        <w:rPr>
          <w:lang w:val="hr-HR"/>
        </w:rPr>
        <w:t>ana 26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DD501E">
        <w:rPr>
          <w:lang w:val="hr-HR"/>
        </w:rPr>
        <w:t xml:space="preserve"> </w:t>
      </w:r>
      <w:r w:rsidR="003746C7">
        <w:rPr>
          <w:lang w:val="hr-HR"/>
        </w:rPr>
        <w:t xml:space="preserve">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D55A16">
        <w:t>POLJOPRIVREDNO USLUŽNA ZADRUGA - CEPELIN, OIB: 37177869617 sa sjedištem u Omladinska 1, 48000 Koprivnica.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DD501E">
        <w:t xml:space="preserve">iznosu od 417,05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DD501E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AFE" w:rsidP="007F64E0" w:rsidR="00081AFE">
      <w:r>
        <w:separator/>
      </w:r>
    </w:p>
  </w:endnote>
  <w:endnote w:id="0" w:type="continuationSeparator">
    <w:p w:rsidRDefault="00081AFE" w:rsidP="007F64E0" w:rsidR="00081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AFE" w:rsidP="007F64E0" w:rsidR="00081AFE">
      <w:r>
        <w:separator/>
      </w:r>
    </w:p>
  </w:footnote>
  <w:footnote w:id="0" w:type="continuationSeparator">
    <w:p w:rsidRDefault="00081AFE" w:rsidP="007F64E0" w:rsidR="00081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D55A16">
      <w:rPr>
        <w:lang w:val="hr-HR"/>
      </w:rPr>
      <w:t>St-121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5343" w:rsidRPr="00615343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AFE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1534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55A16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501E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3326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5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5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USLUŽNA ZADRUGA - CEPELIN</izvorni_sadrzaj>
    <derivirana_varijabla naziv="DomainObject.Predmet.ProtustrankaFormated_1">  POLJOPRIVREDNO USLUŽNA ZADRUGA - CEPELIN</derivirana_varijabla>
  </DomainObject.Predmet.ProtustrankaFormated>
  <DomainObject.Predmet.ProtustrankaFormatedOIB>
    <izvorni_sadrzaj>  POLJOPRIVREDNO USLUŽNA ZADRUGA - CEPELIN, OIB 37177869617</izvorni_sadrzaj>
    <derivirana_varijabla naziv="DomainObject.Predmet.ProtustrankaFormatedOIB_1">  POLJOPRIVREDNO USLUŽNA ZADRUGA - CEPELIN, OIB 37177869617</derivirana_varijabla>
  </DomainObject.Predmet.ProtustrankaFormatedOIB>
  <DomainObject.Predmet.ProtustrankaFormatedWithAdress>
    <izvorni_sadrzaj> POLJOPRIVREDNO USLUŽNA ZADRUGA - CEPELIN, Omladinska 1, 48000 Koprivnica</izvorni_sadrzaj>
    <derivirana_varijabla naziv="DomainObject.Predmet.ProtustrankaFormatedWithAdress_1"> POLJOPRIVREDNO USLUŽNA ZADRUGA - CEPELIN, Omladinska 1, 48000 Koprivnica</derivirana_varijabla>
  </DomainObject.Predmet.ProtustrankaFormatedWithAdress>
  <DomainObject.Predmet.ProtustrankaFormatedWithAdressOIB>
    <izvorni_sadrzaj> POLJOPRIVREDNO USLUŽNA ZADRUGA - CEPELIN, OIB 37177869617, Omladinska 1, 48000 Koprivnica</izvorni_sadrzaj>
    <derivirana_varijabla naziv="DomainObject.Predmet.ProtustrankaFormatedWithAdressOIB_1"> POLJOPRIVREDNO USLUŽNA ZADRUGA - CEPELIN, OIB 37177869617, Omladinska 1, 48000 Koprivnica</derivirana_varijabla>
  </DomainObject.Predmet.ProtustrankaFormatedWithAdressOIB>
  <DomainObject.Predmet.ProtustrankaWithAdress>
    <izvorni_sadrzaj>POLJOPRIVREDNO USLUŽNA ZADRUGA - CEPELIN Omladinska 1, 48000 Koprivnica</izvorni_sadrzaj>
    <derivirana_varijabla naziv="DomainObject.Predmet.ProtustrankaWithAdress_1">POLJOPRIVREDNO USLUŽNA ZADRUGA - CEPELIN Omladinska 1, 48000 Koprivnica</derivirana_varijabla>
  </DomainObject.Predmet.ProtustrankaWithAdress>
  <DomainObject.Predmet.ProtustrankaWithAdressOIB>
    <izvorni_sadrzaj>POLJOPRIVREDNO USLUŽNA ZADRUGA - CEPELIN, OIB 37177869617, Omladinska 1, 48000 Koprivnica</izvorni_sadrzaj>
    <derivirana_varijabla naziv="DomainObject.Predmet.ProtustrankaWithAdressOIB_1">POLJOPRIVREDNO USLUŽNA ZADRUGA - CEPELIN, OIB 37177869617, Omladinska 1, 48000 Koprivnica</derivirana_varijabla>
  </DomainObject.Predmet.ProtustrankaWithAdressOIB>
  <DomainObject.Predmet.ProtustrankaNazivFormated>
    <izvorni_sadrzaj>POLJOPRIVREDNO USLUŽNA ZADRUGA - CEPELIN</izvorni_sadrzaj>
    <derivirana_varijabla naziv="DomainObject.Predmet.ProtustrankaNazivFormated_1">POLJOPRIVREDNO USLUŽNA ZADRUGA - CEPELIN</derivirana_varijabla>
  </DomainObject.Predmet.ProtustrankaNazivFormated>
  <DomainObject.Predmet.ProtustrankaNazivFormatedOIB>
    <izvorni_sadrzaj>POLJOPRIVREDNO USLUŽNA ZADRUGA - CEPELIN, OIB 37177869617</izvorni_sadrzaj>
    <derivirana_varijabla naziv="DomainObject.Predmet.ProtustrankaNazivFormatedOIB_1">POLJOPRIVREDNO USLUŽNA ZADRUGA - CEPELIN, OIB 37177869617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417.05</izvorni_sadrzaj>
    <derivirana_varijabla naziv="DomainObject.Predmet.TrenutnaVrijednost_1">417.05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POLJOPRIVREDNO USLUŽNA ZADRUGA - CEPELIN</item>
    </izvorni_sadrzaj>
    <derivirana_varijabla naziv="DomainObject.Predmet.ProtuStrankaListFormated_1">
      <item>POLJOPRIVREDNO USLUŽNA ZADRUGA - CEPELIN</item>
    </derivirana_varijabla>
  </DomainObject.Predmet.ProtuStrankaListFormated>
  <DomainObject.Predmet.ProtuStrankaListFormatedOIB>
    <izvorni_sadrzaj>
      <item>POLJOPRIVREDNO USLUŽNA ZADRUGA - CEPELIN, OIB 37177869617</item>
    </izvorni_sadrzaj>
    <derivirana_varijabla naziv="DomainObject.Predmet.ProtuStrankaListFormatedOIB_1">
      <item>POLJOPRIVREDNO USLUŽNA ZADRUGA - CEPELIN, OIB 37177869617</item>
    </derivirana_varijabla>
  </DomainObject.Predmet.ProtuStrankaListFormatedOIB>
  <DomainObject.Predmet.ProtuStrankaListFormatedWithAdress>
    <izvorni_sadrzaj>
      <item>POLJOPRIVREDNO USLUŽNA ZADRUGA - CEPELIN, Omladinska 1, 48000 Koprivnica</item>
    </izvorni_sadrzaj>
    <derivirana_varijabla naziv="DomainObject.Predmet.ProtuStrankaListFormatedWithAdress_1">
      <item>POLJOPRIVREDNO USLUŽNA ZADRUGA - CEPELIN, Omladinska 1, 48000 Koprivnica</item>
    </derivirana_varijabla>
  </DomainObject.Predmet.ProtuStrankaListFormatedWithAdress>
  <DomainObject.Predmet.ProtuStrankaListFormatedWithAdressOIB>
    <izvorni_sadrzaj>
      <item>POLJOPRIVREDNO USLUŽNA ZADRUGA - CEPELIN, OIB 37177869617, Omladinska 1, 48000 Koprivnica</item>
    </izvorni_sadrzaj>
    <derivirana_varijabla naziv="DomainObject.Predmet.ProtuStrankaListFormatedWithAdressOIB_1">
      <item>POLJOPRIVREDNO USLUŽNA ZADRUGA - CEPELIN, OIB 37177869617, Omladinska 1, 48000 Koprivnica</item>
    </derivirana_varijabla>
  </DomainObject.Predmet.ProtuStrankaListFormatedWithAdressOIB>
  <DomainObject.Predmet.ProtuStrankaListNazivFormated>
    <izvorni_sadrzaj>
      <item>POLJOPRIVREDNO USLUŽNA ZADRUGA - CEPELIN</item>
    </izvorni_sadrzaj>
    <derivirana_varijabla naziv="DomainObject.Predmet.ProtuStrankaListNazivFormated_1">
      <item>POLJOPRIVREDNO USLUŽNA ZADRUGA - CEPELIN</item>
    </derivirana_varijabla>
  </DomainObject.Predmet.ProtuStrankaListNazivFormated>
  <DomainObject.Predmet.ProtuStrankaListNazivFormatedOIB>
    <izvorni_sadrzaj>
      <item>POLJOPRIVREDNO USLUŽNA ZADRUGA - CEPELIN, OIB 37177869617</item>
    </izvorni_sadrzaj>
    <derivirana_varijabla naziv="DomainObject.Predmet.ProtuStrankaListNazivFormatedOIB_1">
      <item>POLJOPRIVREDNO USLUŽNA ZADRUGA - CEPELIN, OIB 37177869617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POLJOPRIVREDNO USLUŽNA ZADRUGA - CEPELIN</izvorni_sadrzaj>
    <derivirana_varijabla naziv="DomainObject.Predmet.ProtustrankaIDrugi_1">POLJOPRIVREDNO USLUŽNA ZADRUGA - CEPELIN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POLJOPRIVREDNO USLUŽNA ZADRUGA - CEPELIN, OIB 37177869617, Omladinska 1, 48000 Koprivnica</izvorni_sadrzaj>
    <derivirana_varijabla naziv="DomainObject.Predmet.ProtustrankaIDrugiAdressOIB_1">POLJOPRIVREDNO USLUŽNA ZADRUGA - CEPELIN, OIB 37177869617, Omladinska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POLJOPRIVREDNO USLUŽNA ZADRUGA - CEPELIN</item>
      <item>Sudski registar, Trgovački sud u Varaždinu</item>
    </izvorni_sadrzaj>
    <derivirana_varijabla naziv="DomainObject.Predmet.SudioniciListNaziv_1">
      <item>Financijska agencija</item>
      <item>POLJOPRIVREDNO USLUŽNA ZADRUGA - CEPELIN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POLJOPRIVREDNO USLUŽNA ZADRUGA - CEPELIN, OIB 37177869617, Omladinska 1,48000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POLJOPRIVREDNO USLUŽNA ZADRUGA - CEPELIN, OIB 37177869617, Omladinska 1,48000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37177869617</item>
      <item>, OIB null</item>
    </izvorni_sadrzaj>
    <derivirana_varijabla naziv="DomainObject.Predmet.SudioniciListNazivOIB_1">
      <item>, OIB 85821130368</item>
      <item>, OIB 37177869617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2368</properties:Characters>
  <properties:Lines>68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2016-03-17T11:46:00Z</dcterms:created>
  <dc:creator>user</dc:creator>
  <cp:lastModifiedBy>Maja Marčec</cp:lastModifiedBy>
  <cp:lastPrinted>2016-03-17T12:09:00Z</cp:lastPrinted>
  <dcterms:modified xmlns:xsi="http://www.w3.org/2001/XMLSchema-instance" xsi:type="dcterms:W3CDTF">2016-03-17T12:10:00Z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