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569d" w14:paraId="d25569d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24149">
        <w:t>292</w:t>
      </w:r>
      <w:r w:rsidRPr="00E6050A">
        <w:t>/1</w:t>
      </w:r>
      <w:r w:rsidR="008741AA">
        <w:t>5</w:t>
      </w:r>
    </w:p>
    <w:p w:rsidRDefault="00EE79D2" w:rsidP="00E4647D" w:rsidR="00EE79D2"/>
    <w:p w:rsidRDefault="00AE2726" w:rsidP="00AE2726" w:rsidR="00AE2726">
      <w:pPr>
        <w:jc w:val="center"/>
      </w:pPr>
      <w:r>
        <w:t>R E P U B L I K A    H R V A T S K A</w:t>
      </w:r>
    </w:p>
    <w:p w:rsidRDefault="00EE79D2" w:rsidP="00AE2726" w:rsidR="00EE79D2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A24149" w:rsidRPr="00A24149">
        <w:t>INEL d.o.o. za informatiku i elektroniku, Zagreb, Ožujska 9, MBS:080412062, OIB:37127084803</w:t>
      </w:r>
      <w:r w:rsidR="00BC5677" w:rsidRPr="00BC5677">
        <w:t xml:space="preserve">, </w:t>
      </w:r>
      <w:r w:rsidR="00681BDC">
        <w:t>1</w:t>
      </w:r>
      <w:r w:rsidR="00C5790A">
        <w:t>1</w:t>
      </w:r>
      <w:r w:rsidR="00962099">
        <w:t xml:space="preserve">. </w:t>
      </w:r>
      <w:r w:rsidR="00C5790A">
        <w:t>siječnja</w:t>
      </w:r>
      <w:r w:rsidR="00962099">
        <w:t xml:space="preserve"> 201</w:t>
      </w:r>
      <w:r w:rsidR="00C5790A">
        <w:t>6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24149" w:rsidRPr="00A24149">
        <w:t>INEL d.o.o. za informatiku i elektroniku, Zagreb, Ožujska 9, MBS:080412062, OIB:37127084803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A24149" w:rsidRPr="00A24149">
        <w:t>MATKO LJUBAN, Zagreb, Hrvatskih Iseljenika 3, OIB:28695463260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24149" w:rsidRPr="00A24149">
        <w:t>INEL d.o.o. za informatiku i elektroniku, Zagreb, Ožujska 9, MBS:080412062, OIB:37127084803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 xml:space="preserve">Ovlašćuje se stečajni upravitelj </w:t>
      </w:r>
      <w:r w:rsidR="00A24149" w:rsidRPr="00A24149">
        <w:t>MATKO LJUBAN, Zagreb, Hrvatskih Iseljenika 3, OIB:28695463260</w:t>
      </w:r>
      <w:r>
        <w:t>,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A24149" w:rsidP="00A24149" w:rsidR="00A24149">
      <w:pPr>
        <w:overflowPunct w:val="false"/>
        <w:ind w:firstLine="708"/>
        <w:jc w:val="both"/>
      </w:pPr>
      <w:r>
        <w:t>Predlagatelj u svom prijedlogu od 23. travnja 2015. navodi da ima novčanu tražbinu prema dužniku u iznosu od 33.527,98 kn temeljem neisplaćenih plaća za razdoblje od svibnja 2010. do svibnja 2011., te da je račun društva blokiran duže od 60 dana.</w:t>
      </w:r>
    </w:p>
    <w:p w:rsidRDefault="00A24149" w:rsidP="00A24149" w:rsidR="00A24149">
      <w:pPr>
        <w:overflowPunct w:val="false"/>
        <w:ind w:firstLine="708"/>
        <w:jc w:val="both"/>
      </w:pPr>
      <w:r>
        <w:t>Uz prijedlog je dostavio Obračune plaća za navedeno razdoblje te potvrdu Zagrebačke banke d.d. od 22. travnja 2015. iz koje proizlazi da su transakcijski računi dužnika zatvoreni.</w:t>
      </w:r>
    </w:p>
    <w:p w:rsidRDefault="00A24149" w:rsidP="00A24149" w:rsidR="00A24149">
      <w:pPr>
        <w:overflowPunct w:val="false"/>
        <w:ind w:firstLine="708"/>
        <w:jc w:val="both"/>
      </w:pPr>
      <w:r>
        <w:t>Prema čl. 42. st. 1. SZ-a na temelju prijedloga za otvaranje stečajnog postupka stečajni sudac donosi rješenje o pokretanju postupka radi utvrđivanja uvjeta za otvaranje stečajnog postupka (prethodni postupak).</w:t>
      </w:r>
    </w:p>
    <w:p w:rsidRDefault="00A24149" w:rsidP="00A24149" w:rsidR="00A24149">
      <w:pPr>
        <w:overflowPunct w:val="false"/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82/06, 116/10, 25/12 i 133/12 dalje: SZ).</w:t>
      </w:r>
    </w:p>
    <w:p w:rsidRDefault="00A24149" w:rsidP="00A24149" w:rsidR="00A24149">
      <w:pPr>
        <w:overflowPunct w:val="false"/>
        <w:ind w:firstLine="708"/>
        <w:jc w:val="both"/>
      </w:pPr>
      <w:r>
        <w:t xml:space="preserve">Na ročištu radi rasprave o uvjetima za otvaranje stečajnog postupka održanom 3. srpnja 2015., privremeni stečajni upravitelj izlagao je kao u pisanom izvješću koje je sastavni dio spisa predmeta te u bitnome naveo da su kod dužnika ostvareni uvjeti za otvaranje stečajnog postupka ali da dužnik nema dovoljno imovine iz koje bi se podmirili troškovi </w:t>
      </w:r>
      <w:r>
        <w:lastRenderedPageBreak/>
        <w:t>stečajnog postupka, te je predložio Sudu da temeljem odredbe čl. 63. SZ-a pozove vjerovnike na solidarnu uplatu predujma troškova stečajnog postupka u visini od 30.000,00 kn.</w:t>
      </w:r>
    </w:p>
    <w:p w:rsidRDefault="00A24149" w:rsidP="00A24149" w:rsidR="00627222">
      <w:pPr>
        <w:overflowPunct w:val="false"/>
        <w:ind w:firstLine="708"/>
        <w:jc w:val="both"/>
      </w:pPr>
      <w:r>
        <w:t>Iz potvrde FINA-e od 12. lipnja 2015. utvrđeno je da su računi dužnika zatvoreni.</w:t>
      </w:r>
    </w:p>
    <w:p w:rsidRDefault="008E08A6" w:rsidP="00A24149" w:rsidR="008E08A6">
      <w:pPr>
        <w:overflowPunct w:val="false"/>
        <w:ind w:firstLine="708"/>
        <w:jc w:val="both"/>
      </w:pPr>
      <w:r w:rsidRPr="008E08A6">
        <w:t>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</w:t>
      </w:r>
    </w:p>
    <w:p w:rsidRDefault="00C95F10" w:rsidP="00200CF6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750F8F">
        <w:t>2</w:t>
      </w:r>
      <w:r w:rsidR="00627222">
        <w:t>92</w:t>
      </w:r>
      <w:r w:rsidR="004E3A3B">
        <w:t>/</w:t>
      </w:r>
      <w:r>
        <w:t>1</w:t>
      </w:r>
      <w:r w:rsidR="00750F8F">
        <w:t>5</w:t>
      </w:r>
      <w:r>
        <w:t xml:space="preserve"> </w:t>
      </w:r>
      <w:r w:rsidRPr="00CB1210">
        <w:t xml:space="preserve">od </w:t>
      </w:r>
      <w:r w:rsidR="00750F8F">
        <w:t>3</w:t>
      </w:r>
      <w:r w:rsidR="008E73DD">
        <w:t>.</w:t>
      </w:r>
      <w:r>
        <w:t xml:space="preserve"> </w:t>
      </w:r>
      <w:r w:rsidR="001F1245">
        <w:t>srpnja</w:t>
      </w:r>
      <w:r w:rsidR="00AB244A">
        <w:t xml:space="preserve"> </w:t>
      </w:r>
      <w:r>
        <w:t>201</w:t>
      </w:r>
      <w:r w:rsidR="00624974">
        <w:t>5</w:t>
      </w:r>
      <w:r>
        <w:t>.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1F1245">
        <w:t>3</w:t>
      </w:r>
      <w:r w:rsidR="00627222">
        <w:t>0</w:t>
      </w:r>
      <w:r w:rsidR="007B1932" w:rsidRPr="007B1932">
        <w:t>.</w:t>
      </w:r>
      <w:r w:rsidR="00627222">
        <w:t>0</w:t>
      </w:r>
      <w:r w:rsidR="001F1245">
        <w:t>00</w:t>
      </w:r>
      <w:r w:rsidR="007B1932" w:rsidRPr="007B1932">
        <w:t>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DF6A9A" w:rsidP="00DF6A9A" w:rsidR="009A49CE">
      <w:pPr>
        <w:ind w:firstLine="720"/>
        <w:jc w:val="both"/>
      </w:pPr>
      <w:r w:rsidRPr="0053451E">
        <w:t xml:space="preserve">Kako imovina dužnika nije dovoljna za namirenje do sad nastalih troškova postupka, jer dužnik nema imovine iz koje bi se mogli namiriti troškovi stečajnog postupka, </w:t>
      </w:r>
      <w:r>
        <w:t>Sud</w:t>
      </w:r>
      <w:r w:rsidRPr="0053451E">
        <w:t xml:space="preserve"> je  temeljem članka 63. Stečajnog zakona donio odluke kao u izreci rješenja.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, </w:t>
      </w:r>
      <w:r w:rsidR="00681BDC">
        <w:rPr>
          <w:noProof w:val="false"/>
        </w:rPr>
        <w:t>1</w:t>
      </w:r>
      <w:r w:rsidR="00C5790A">
        <w:rPr>
          <w:noProof w:val="false"/>
        </w:rPr>
        <w:t>1</w:t>
      </w:r>
      <w:r w:rsidR="00FC6425" w:rsidRPr="00FC6425">
        <w:rPr>
          <w:noProof w:val="false"/>
        </w:rPr>
        <w:t xml:space="preserve">. </w:t>
      </w:r>
      <w:r w:rsidR="00C5790A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C5790A">
        <w:rPr>
          <w:noProof w:val="false"/>
        </w:rPr>
        <w:t>6</w:t>
      </w:r>
      <w:r w:rsidR="00FC6425" w:rsidRPr="00FC6425">
        <w:rPr>
          <w:noProof w:val="false"/>
        </w:rPr>
        <w:t>.</w:t>
      </w:r>
    </w:p>
    <w:p w:rsidRDefault="00EE79D2" w:rsidP="005F71F8" w:rsidR="00EE79D2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4E7E3E">
        <w:rPr>
          <w:noProof w:val="false"/>
        </w:rPr>
        <w:t xml:space="preserve"> </w:t>
      </w:r>
    </w:p>
    <w:p w:rsidRDefault="00EE79D2" w:rsidP="00E4647D" w:rsidR="00EE79D2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6711EC" w:rsidP="00E23277" w:rsidR="006711EC">
      <w:pPr>
        <w:jc w:val="both"/>
      </w:pPr>
    </w:p>
    <w:p w:rsidRDefault="00A41C0B" w:rsidP="00A41C0B" w:rsidR="00A41C0B"/>
    <w:p w:rsidRDefault="004E7E3E" w:rsidP="004E7E3E" w:rsidR="004E7E3E">
      <w:pPr>
        <w:overflowPunct w:val="false"/>
        <w:jc w:val="both"/>
        <w:rPr>
          <w:noProof w:val="false"/>
        </w:rPr>
      </w:pPr>
      <w:r>
        <w:rPr>
          <w:noProof w:val="false"/>
        </w:rPr>
        <w:t>DNA:</w:t>
      </w:r>
    </w:p>
    <w:p w:rsidRDefault="004E7E3E" w:rsidP="004E7E3E" w:rsidR="004E7E3E">
      <w:pPr>
        <w:numPr>
          <w:ilvl w:val="0"/>
          <w:numId w:val="8"/>
        </w:numPr>
      </w:pPr>
      <w:r>
        <w:t xml:space="preserve">dužniku </w:t>
      </w:r>
    </w:p>
    <w:p w:rsidRDefault="004E7E3E" w:rsidP="004E7E3E" w:rsidR="004E7E3E">
      <w:pPr>
        <w:numPr>
          <w:ilvl w:val="0"/>
          <w:numId w:val="8"/>
        </w:numPr>
      </w:pPr>
      <w:r>
        <w:t xml:space="preserve">predlagatelju </w:t>
      </w:r>
    </w:p>
    <w:p w:rsidRDefault="004E7E3E" w:rsidP="004E7E3E" w:rsidR="004E7E3E">
      <w:pPr>
        <w:numPr>
          <w:ilvl w:val="0"/>
          <w:numId w:val="8"/>
        </w:numPr>
      </w:pPr>
      <w:r>
        <w:t>st. upravitelj</w:t>
      </w:r>
    </w:p>
    <w:p w:rsidRDefault="004E7E3E" w:rsidP="004E7E3E" w:rsidR="004E7E3E">
      <w:pPr>
        <w:numPr>
          <w:ilvl w:val="0"/>
          <w:numId w:val="8"/>
        </w:numPr>
      </w:pPr>
      <w:r>
        <w:t>sudski registar po pravomoćnosti - neposredno i elektronski</w:t>
      </w:r>
    </w:p>
    <w:p w:rsidRDefault="004E7E3E" w:rsidP="004E7E3E" w:rsidR="004E7E3E">
      <w:pPr>
        <w:numPr>
          <w:ilvl w:val="0"/>
          <w:numId w:val="8"/>
        </w:numPr>
      </w:pPr>
      <w:r>
        <w:t>e-oglasna ploča suda 8 dana</w:t>
      </w:r>
    </w:p>
    <w:p w:rsidRDefault="004E7E3E" w:rsidP="004E7E3E" w:rsidR="004E7E3E">
      <w:pPr>
        <w:numPr>
          <w:ilvl w:val="0"/>
          <w:numId w:val="8"/>
        </w:numPr>
      </w:pPr>
      <w:r>
        <w:t>FINA</w:t>
      </w:r>
    </w:p>
    <w:p w:rsidRDefault="004E7E3E" w:rsidP="004E7E3E" w:rsidR="004E7E3E">
      <w:pPr>
        <w:numPr>
          <w:ilvl w:val="0"/>
          <w:numId w:val="8"/>
        </w:numPr>
      </w:pPr>
      <w:r>
        <w:t>Porezna uprava</w:t>
      </w:r>
    </w:p>
    <w:p w:rsidRDefault="004E7E3E" w:rsidP="004E7E3E" w:rsidR="004E7E3E">
      <w:pPr>
        <w:numPr>
          <w:ilvl w:val="0"/>
          <w:numId w:val="8"/>
        </w:numPr>
      </w:pPr>
      <w:r>
        <w:t>ŽDO RH Zagreb</w:t>
      </w:r>
    </w:p>
    <w:p w:rsidRDefault="004E7E3E" w:rsidP="00A41C0B" w:rsidR="004E7E3E" w:rsidRPr="009D23EC"/>
    <w:sectPr w:rsidSect="00806E44" w:rsidR="004E7E3E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E3E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A24149">
      <w:t>292</w:t>
    </w:r>
    <w:r w:rsidR="00956E4C">
      <w:t>/1</w:t>
    </w:r>
    <w:r w:rsidR="001D03F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E7E3E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2722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467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8A6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4149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1C0B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E60DF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E79D2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41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41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9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St-292/2015-22</izvorni_sadrzaj>
    <derivirana_varijabla naziv="DomainObject.Oznaka_1">St-292/2015-22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INEL d.o.o.</izvorni_sadrzaj>
    <derivirana_varijabla naziv="DomainObject.Predmet.ProtustrankaFormated_1">  INEL d.o.o.</derivirana_varijabla>
  </DomainObject.Predmet.ProtustrankaFormated>
  <DomainObject.Predmet.ProtustrankaFormatedOIB>
    <izvorni_sadrzaj>  INEL d.o.o., OIB 37127084803</izvorni_sadrzaj>
    <derivirana_varijabla naziv="DomainObject.Predmet.ProtustrankaFormatedOIB_1">  INEL d.o.o., OIB 37127084803</derivirana_varijabla>
  </DomainObject.Predmet.ProtustrankaFormatedOIB>
  <DomainObject.Predmet.ProtustrankaFormatedWithAdress>
    <izvorni_sadrzaj> INEL d.o.o., Ožujska 9, 10000 Zagreb</izvorni_sadrzaj>
    <derivirana_varijabla naziv="DomainObject.Predmet.ProtustrankaFormatedWithAdress_1"> INEL d.o.o., Ožujska 9, 10000 Zagreb</derivirana_varijabla>
  </DomainObject.Predmet.ProtustrankaFormatedWithAdress>
  <DomainObject.Predmet.ProtustrankaFormatedWithAdressOIB>
    <izvorni_sadrzaj> INEL d.o.o., OIB 37127084803, Ožujska 9, 10000 Zagreb</izvorni_sadrzaj>
    <derivirana_varijabla naziv="DomainObject.Predmet.ProtustrankaFormatedWithAdressOIB_1"> INEL d.o.o., OIB 37127084803, Ožujska 9, 10000 Zagreb</derivirana_varijabla>
  </DomainObject.Predmet.ProtustrankaFormatedWithAdressOIB>
  <DomainObject.Predmet.ProtustrankaWithAdress>
    <izvorni_sadrzaj>INEL d.o.o. Ožujska 9, 10000 Zagreb</izvorni_sadrzaj>
    <derivirana_varijabla naziv="DomainObject.Predmet.ProtustrankaWithAdress_1">INEL d.o.o. Ožujska 9, 10000 Zagreb</derivirana_varijabla>
  </DomainObject.Predmet.ProtustrankaWithAdress>
  <DomainObject.Predmet.ProtustrankaWithAdressOIB>
    <izvorni_sadrzaj>INEL d.o.o., OIB 37127084803, Ožujska 9, 10000 Zagreb</izvorni_sadrzaj>
    <derivirana_varijabla naziv="DomainObject.Predmet.ProtustrankaWithAdressOIB_1">INEL d.o.o., OIB 37127084803, Ožujska 9, 10000 Zagreb</derivirana_varijabla>
  </DomainObject.Predmet.ProtustrankaWithAdressOIB>
  <DomainObject.Predmet.ProtustrankaNazivFormated>
    <izvorni_sadrzaj>INEL d.o.o.</izvorni_sadrzaj>
    <derivirana_varijabla naziv="DomainObject.Predmet.ProtustrankaNazivFormated_1">INEL d.o.o.</derivirana_varijabla>
  </DomainObject.Predmet.ProtustrankaNazivFormated>
  <DomainObject.Predmet.ProtustrankaNazivFormatedOIB>
    <izvorni_sadrzaj>INEL d.o.o., OIB 37127084803</izvorni_sadrzaj>
    <derivirana_varijabla naziv="DomainObject.Predmet.ProtustrankaNazivFormatedOIB_1">INEL d.o.o., OIB 37127084803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Stojević; VJEROVNICI</izvorni_sadrzaj>
    <derivirana_varijabla naziv="DomainObject.Predmet.StrankaFormated_1">  Zvonko Stojević; VJEROVNICI</derivirana_varijabla>
  </DomainObject.Predmet.StrankaFormated>
  <DomainObject.Predmet.StrankaFormatedOIB>
    <izvorni_sadrzaj>  Zvonko Stojević, OIB 97020810632; VJEROVNICI</izvorni_sadrzaj>
    <derivirana_varijabla naziv="DomainObject.Predmet.StrankaFormatedOIB_1">  Zvonko Stojević, OIB 97020810632; VJEROVNICI</derivirana_varijabla>
  </DomainObject.Predmet.StrankaFormatedOIB>
  <DomainObject.Predmet.StrankaFormatedWithAdress>
    <izvorni_sadrzaj> Zvonko Stojević, Poljana Borisa Hanžekovića 54, 10000 Zagreb; VJEROVNICI</izvorni_sadrzaj>
    <derivirana_varijabla naziv="DomainObject.Predmet.StrankaFormatedWithAdress_1"> Zvonko Stojević, Poljana Borisa Hanžekovića 54, 10000 Zagreb; VJEROVNICI</derivirana_varijabla>
  </DomainObject.Predmet.StrankaFormatedWithAdress>
  <DomainObject.Predmet.StrankaFormatedWithAdressOIB>
    <izvorni_sadrzaj> Zvonko Stojević, OIB 97020810632, Poljana Borisa Hanžekovića 54, 10000 Zagreb; VJEROVNICI</izvorni_sadrzaj>
    <derivirana_varijabla naziv="DomainObject.Predmet.StrankaFormatedWithAdressOIB_1"> Zvonko Stojević, OIB 97020810632, Poljana Borisa Hanžekovića 54, 10000 Zagreb; VJEROVNICI</derivirana_varijabla>
  </DomainObject.Predmet.StrankaFormatedWithAdressOIB>
  <DomainObject.Predmet.StrankaWithAdress>
    <izvorni_sadrzaj>Zvonko Stojević Poljana Borisa Hanžekovića 54,10000 Zagreb,VJEROVNICI </izvorni_sadrzaj>
    <derivirana_varijabla naziv="DomainObject.Predmet.StrankaWithAdress_1">Zvonko Stojević Poljana Borisa Hanžekovića 54,10000 Zagreb,VJEROVNICI </derivirana_varijabla>
  </DomainObject.Predmet.StrankaWithAdress>
  <DomainObject.Predmet.StrankaWithAdressOIB>
    <izvorni_sadrzaj>Zvonko Stojević, OIB 97020810632, Poljana Borisa Hanžekovića 54,10000 Zagreb,VJEROVNICI</izvorni_sadrzaj>
    <derivirana_varijabla naziv="DomainObject.Predmet.StrankaWithAdressOIB_1">Zvonko Stojević, OIB 97020810632, Poljana Borisa Hanžekovića 54,10000 Zagreb,VJEROVNICI</derivirana_varijabla>
  </DomainObject.Predmet.StrankaWithAdressOIB>
  <DomainObject.Predmet.StrankaNazivFormated>
    <izvorni_sadrzaj>Zvonko Stojević,VJEROVNICI</izvorni_sadrzaj>
    <derivirana_varijabla naziv="DomainObject.Predmet.StrankaNazivFormated_1">Zvonko Stojević,VJEROVNICI</derivirana_varijabla>
  </DomainObject.Predmet.StrankaNazivFormated>
  <DomainObject.Predmet.StrankaNazivFormatedOIB>
    <izvorni_sadrzaj>Zvonko Stojević, OIB 97020810632,VJEROVNICI</izvorni_sadrzaj>
    <derivirana_varijabla naziv="DomainObject.Predmet.StrankaNazivFormatedOIB_1">Zvonko Stojević, OIB 97020810632,VJEROVNICI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Zvonko Stojević</item>
      <item>VJEROVNICI</item>
    </izvorni_sadrzaj>
    <derivirana_varijabla naziv="DomainObject.Predmet.StrankaListFormated_1">
      <item>Zvonko Stojević</item>
      <item>VJEROVNICI</item>
    </derivirana_varijabla>
  </DomainObject.Predmet.StrankaListFormated>
  <DomainObject.Predmet.StrankaListFormatedOIB>
    <izvorni_sadrzaj>
      <item>Zvonko Stojević, OIB 97020810632</item>
      <item>VJEROVNICI</item>
    </izvorni_sadrzaj>
    <derivirana_varijabla naziv="DomainObject.Predmet.StrankaListFormatedOIB_1">
      <item>Zvonko Stojević, OIB 97020810632</item>
      <item>VJEROVNICI</item>
    </derivirana_varijabla>
  </DomainObject.Predmet.StrankaListFormatedOIB>
  <DomainObject.Predmet.StrankaListFormatedWithAdress>
    <izvorni_sadrzaj>
      <item>Zvonko Stojević, Poljana Borisa Hanžekovića 54, 10000 Zagreb</item>
      <item>VJEROVNICI</item>
    </izvorni_sadrzaj>
    <derivirana_varijabla naziv="DomainObject.Predmet.StrankaListFormatedWithAdress_1">
      <item>Zvonko Stojević, Poljana Borisa Hanžekovića 54, 10000 Zagreb</item>
      <item>VJEROVNICI</item>
    </derivirana_varijabla>
  </DomainObject.Predmet.StrankaListFormatedWithAdress>
  <DomainObject.Predmet.StrankaListFormatedWithAdressOIB>
    <izvorni_sadrzaj>
      <item>Zvonko Stojević, OIB 97020810632, Poljana Borisa Hanžekovića 54, 10000 Zagreb</item>
      <item>VJEROVNICI</item>
    </izvorni_sadrzaj>
    <derivirana_varijabla naziv="DomainObject.Predmet.StrankaListFormatedWithAdressOIB_1">
      <item>Zvonko Stojević, OIB 97020810632, Poljana Borisa Hanžekovića 54, 10000 Zagreb</item>
      <item>VJEROVNICI</item>
    </derivirana_varijabla>
  </DomainObject.Predmet.StrankaListFormatedWithAdressOIB>
  <DomainObject.Predmet.StrankaListNazivFormated>
    <izvorni_sadrzaj>
      <item>Zvonko Stojević</item>
      <item>VJEROVNICI</item>
    </izvorni_sadrzaj>
    <derivirana_varijabla naziv="DomainObject.Predmet.StrankaListNazivFormated_1">
      <item>Zvonko Stojević</item>
      <item>VJEROVNICI</item>
    </derivirana_varijabla>
  </DomainObject.Predmet.StrankaListNazivFormated>
  <DomainObject.Predmet.StrankaListNazivFormatedOIB>
    <izvorni_sadrzaj>
      <item>Zvonko Stojević, OIB 97020810632</item>
      <item>VJEROVNICI</item>
    </izvorni_sadrzaj>
    <derivirana_varijabla naziv="DomainObject.Predmet.StrankaListNazivFormatedOIB_1">
      <item>Zvonko Stojević, OIB 97020810632</item>
      <item>VJEROVNICI</item>
    </derivirana_varijabla>
  </DomainObject.Predmet.StrankaListNazivFormatedOIB>
  <DomainObject.Predmet.ProtuStrankaListFormated>
    <izvorni_sadrzaj>
      <item>INEL d.o.o.</item>
    </izvorni_sadrzaj>
    <derivirana_varijabla naziv="DomainObject.Predmet.ProtuStrankaListFormated_1">
      <item>INEL d.o.o.</item>
    </derivirana_varijabla>
  </DomainObject.Predmet.ProtuStrankaListFormated>
  <DomainObject.Predmet.ProtuStrankaListFormatedOIB>
    <izvorni_sadrzaj>
      <item>INEL d.o.o., OIB 37127084803</item>
    </izvorni_sadrzaj>
    <derivirana_varijabla naziv="DomainObject.Predmet.ProtuStrankaListFormatedOIB_1">
      <item>INEL d.o.o., OIB 37127084803</item>
    </derivirana_varijabla>
  </DomainObject.Predmet.ProtuStrankaListFormatedOIB>
  <DomainObject.Predmet.ProtuStrankaListFormatedWithAdress>
    <izvorni_sadrzaj>
      <item>INEL d.o.o., Ožujska 9, 10000 Zagreb</item>
    </izvorni_sadrzaj>
    <derivirana_varijabla naziv="DomainObject.Predmet.ProtuStrankaListFormatedWithAdress_1">
      <item>INEL d.o.o., Ožujska 9, 10000 Zagreb</item>
    </derivirana_varijabla>
  </DomainObject.Predmet.ProtuStrankaListFormatedWithAdress>
  <DomainObject.Predmet.ProtuStrankaListFormatedWithAdressOIB>
    <izvorni_sadrzaj>
      <item>INEL d.o.o., OIB 37127084803, Ožujska 9, 10000 Zagreb</item>
    </izvorni_sadrzaj>
    <derivirana_varijabla naziv="DomainObject.Predmet.ProtuStrankaListFormatedWithAdressOIB_1">
      <item>INEL d.o.o., OIB 37127084803, Ožujska 9, 10000 Zagreb</item>
    </derivirana_varijabla>
  </DomainObject.Predmet.ProtuStrankaListFormatedWithAdressOIB>
  <DomainObject.Predmet.ProtuStrankaListNazivFormated>
    <izvorni_sadrzaj>
      <item>INEL d.o.o.</item>
    </izvorni_sadrzaj>
    <derivirana_varijabla naziv="DomainObject.Predmet.ProtuStrankaListNazivFormated_1">
      <item>INEL d.o.o.</item>
    </derivirana_varijabla>
  </DomainObject.Predmet.ProtuStrankaListNazivFormated>
  <DomainObject.Predmet.ProtuStrankaListNazivFormatedOIB>
    <izvorni_sadrzaj>
      <item>INEL d.o.o., OIB 37127084803</item>
    </izvorni_sadrzaj>
    <derivirana_varijabla naziv="DomainObject.Predmet.ProtuStrankaListNazivFormatedOIB_1">
      <item>INEL d.o.o., OIB 37127084803</item>
    </derivirana_varijabla>
  </DomainObject.Predmet.ProtuStrankaListNazivFormatedOIB>
  <DomainObject.Predmet.OstaliListFormated>
    <izvorni_sadrzaj>
      <item>Matko Ljuban</item>
      <item>IVAN LJUBAS</item>
      <item>FINA ZAGREB</item>
      <item>Min.rada i mirovinskog sustava, inspektorat rada</item>
    </izvorni_sadrzaj>
    <derivirana_varijabla naziv="DomainObject.Predmet.OstaliListFormated_1">
      <item>Matko Ljuban</item>
      <item>IVAN LJUBAS</item>
      <item>FINA ZAGREB</item>
      <item>Min.rada i mirovinskog sustava, inspektorat rada</item>
    </derivirana_varijabla>
  </DomainObject.Predmet.OstaliListFormated>
  <DomainObject.Predmet.OstaliListFormatedOIB>
    <izvorni_sadrzaj>
      <item>Matko Ljuban, OIB 28695463260</item>
      <item>IVAN LJUBAS, OIB 00091479554</item>
      <item>FINA ZAGREB</item>
      <item>Min.rada i mirovinskog sustava, inspektorat rada</item>
    </izvorni_sadrzaj>
    <derivirana_varijabla naziv="DomainObject.Predmet.OstaliListFormatedOIB_1">
      <item>Matko Ljuban, OIB 28695463260</item>
      <item>IVAN LJUBAS, OIB 00091479554</item>
      <item>FINA ZAGREB</item>
      <item>Min.rada i mirovinskog sustava, inspektorat rada</item>
    </derivirana_varijabla>
  </DomainObject.Predmet.OstaliListFormatedOIB>
  <DomainObject.Predmet.OstaliListFormatedWithAdress>
    <izvorni_sadrzaj>
      <item>Matko Ljuban, Hrvatskih Iseljenika 3, 10000 Zagreb</item>
      <item>IVAN LJUBAS, poljana B. Hanžekovića 70, 10000 Zagreb</item>
      <item>FINA ZAGREB</item>
      <item>Min.rada i mirovinskog sustava, inspektorat rada, Prilaz Ivana Visine 1-3, 10000 Zagreb</item>
    </izvorni_sadrzaj>
    <derivirana_varijabla naziv="DomainObject.Predmet.OstaliListFormatedWithAdress_1">
      <item>Matko Ljuban, Hrvatskih Iseljenika 3, 10000 Zagreb</item>
      <item>IVAN LJUBAS, poljana B. Hanžekovića 70, 10000 Zagreb</item>
      <item>FINA ZAGREB</item>
      <item>Min.rada i mirovinskog sustava, inspektorat rada, Prilaz Ivana Visine 1-3, 10000 Zagreb</item>
    </derivirana_varijabla>
  </DomainObject.Predmet.OstaliListFormatedWithAdress>
  <DomainObject.Predmet.OstaliListFormatedWithAdressOIB>
    <izvorni_sadrzaj>
      <item>Matko Ljuban, OIB 28695463260, Hrvatskih Iseljenika 3, 10000 Zagreb</item>
      <item>IVAN LJUBAS, OIB 00091479554, poljana B. Hanžekovića 70, 10000 Zagreb</item>
      <item>FINA ZAGREB</item>
      <item>Min.rada i mirovinskog sustava, inspektorat rada, Prilaz Ivana Visine 1-3, 10000 Zagreb</item>
    </izvorni_sadrzaj>
    <derivirana_varijabla naziv="DomainObject.Predmet.OstaliListFormatedWithAdressOIB_1">
      <item>Matko Ljuban, OIB 28695463260, Hrvatskih Iseljenika 3, 10000 Zagreb</item>
      <item>IVAN LJUBAS, OIB 00091479554, poljana B. Hanžekovića 70, 10000 Zagreb</item>
      <item>FINA ZAGREB</item>
      <item>Min.rada i mirovinskog sustava, inspektorat rada, Prilaz Ivana Visine 1-3, 10000 Zagreb</item>
    </derivirana_varijabla>
  </DomainObject.Predmet.OstaliListFormatedWithAdressOIB>
  <DomainObject.Predmet.OstaliListNazivFormated>
    <izvorni_sadrzaj>
      <item>Matko Ljuban</item>
      <item>IVAN LJUBAS</item>
      <item>FINA ZAGREB</item>
      <item>Min.rada i mirovinskog sustava, inspektorat rada</item>
    </izvorni_sadrzaj>
    <derivirana_varijabla naziv="DomainObject.Predmet.OstaliListNazivFormated_1">
      <item>Matko Ljuban</item>
      <item>IVAN LJUBAS</item>
      <item>FINA ZAGREB</item>
      <item>Min.rada i mirovinskog sustava, inspektorat rada</item>
    </derivirana_varijabla>
  </DomainObject.Predmet.OstaliListNazivFormated>
  <DomainObject.Predmet.OstaliListNazivFormatedOIB>
    <izvorni_sadrzaj>
      <item>Matko Ljuban, OIB 28695463260</item>
      <item>IVAN LJUBAS, OIB 00091479554</item>
      <item>FINA ZAGREB</item>
      <item>Min.rada i mirovinskog sustava, inspektorat rada</item>
    </izvorni_sadrzaj>
    <derivirana_varijabla naziv="DomainObject.Predmet.OstaliListNazivFormatedOIB_1">
      <item>Matko Ljuban, OIB 28695463260</item>
      <item>IVAN LJUBAS, OIB 00091479554</item>
      <item>FINA ZAGREB</item>
      <item>Min.rada i mirovinskog sustava, inspektorat rada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St-292/2015-22</izvorni_sadrzaj>
    <derivirana_varijabla naziv="DomainObject.PoslovniBrojDokumenta_1">St-292/2015-22</derivirana_varijabla>
  </DomainObject.PoslovniBrojDokumenta>
  <DomainObject.Predmet.StrankaIDrugi>
    <izvorni_sadrzaj>Zvonko Stojević i dr.</izvorni_sadrzaj>
    <derivirana_varijabla naziv="DomainObject.Predmet.StrankaIDrugi_1">Zvonko Stojević i dr.</derivirana_varijabla>
  </DomainObject.Predmet.StrankaIDrugi>
  <DomainObject.Predmet.ProtustrankaIDrugi>
    <izvorni_sadrzaj>INEL d.o.o.</izvorni_sadrzaj>
    <derivirana_varijabla naziv="DomainObject.Predmet.ProtustrankaIDrugi_1">INEL d.o.o.</derivirana_varijabla>
  </DomainObject.Predmet.ProtustrankaIDrugi>
  <DomainObject.Predmet.StrankaIDrugiAdressOIB>
    <izvorni_sadrzaj>Zvonko Stojević, OIB 97020810632, Poljana Borisa Hanžekovića 54, 10000 Zagreb i dr.</izvorni_sadrzaj>
    <derivirana_varijabla naziv="DomainObject.Predmet.StrankaIDrugiAdressOIB_1">Zvonko Stojević, OIB 97020810632, Poljana Borisa Hanžekovića 54, 10000 Zagreb i dr.</derivirana_varijabla>
  </DomainObject.Predmet.StrankaIDrugiAdressOIB>
  <DomainObject.Predmet.ProtustrankaIDrugiAdressOIB>
    <izvorni_sadrzaj>INEL d.o.o., OIB 37127084803, Ožujska 9, 10000 Zagreb</izvorni_sadrzaj>
    <derivirana_varijabla naziv="DomainObject.Predmet.ProtustrankaIDrugiAdressOIB_1">INEL d.o.o., OIB 37127084803,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Stojević</item>
      <item>INEL d.o.o.</item>
      <item>Matko Ljuban</item>
      <item>IVAN LJUBAS</item>
      <item>FINA ZAGREB</item>
      <item>Min.rada i mirovinskog sustava, inspektorat rada</item>
      <item>VJEROVNICI</item>
    </izvorni_sadrzaj>
    <derivirana_varijabla naziv="DomainObject.Predmet.SudioniciListNaziv_1">
      <item>Zvonko Stojević</item>
      <item>INEL d.o.o.</item>
      <item>Matko Ljuban</item>
      <item>IVAN LJUBAS</item>
      <item>FINA ZAGREB</item>
      <item>Min.rada i mirovinskog sustava, inspektorat rada</item>
      <item>VJEROVNICI</item>
    </derivirana_varijabla>
  </DomainObject.Predmet.SudioniciListNaziv>
  <DomainObject.Predmet.SudioniciListAdressOIB>
    <izvorni_sadrzaj>
      <item>Zvonko Stojević, OIB 97020810632, Poljana Borisa Hanžekovića 54,10000 Zagreb</item>
      <item>INEL d.o.o., OIB 37127084803, Ožujska 9,10000 Zagreb</item>
      <item>Matko Ljuban, OIB 28695463260, Hrvatskih Iseljenika 3,10000 Zagreb</item>
      <item>IVAN LJUBAS, OIB 00091479554, poljana B. Hanžekovića 70,10000 Zagreb</item>
      <item>FINA ZAGREB</item>
      <item>Min.rada i mirovinskog sustava, inspektorat rada, Prilaz Ivana Visine 1-3,10000 Zagreb</item>
      <item>VJEROVNICI</item>
    </izvorni_sadrzaj>
    <derivirana_varijabla naziv="DomainObject.Predmet.SudioniciListAdressOIB_1">
      <item>Zvonko Stojević, OIB 97020810632, Poljana Borisa Hanžekovića 54,10000 Zagreb</item>
      <item>INEL d.o.o., OIB 37127084803, Ožujska 9,10000 Zagreb</item>
      <item>Matko Ljuban, OIB 28695463260, Hrvatskih Iseljenika 3,10000 Zagreb</item>
      <item>IVAN LJUBAS, OIB 00091479554, poljana B. Hanžekovića 70,10000 Zagreb</item>
      <item>FINA ZAGREB</item>
      <item>Min.rada i mirovinskog sustava, inspektorat rada, Prilaz Ivana Visine 1-3,10000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97020810632</item>
      <item>, OIB 37127084803</item>
      <item>, OIB 28695463260</item>
      <item>, OIB 00091479554</item>
      <item>, OIB null</item>
      <item>, OIB null</item>
      <item>, OIB null</item>
    </izvorni_sadrzaj>
    <derivirana_varijabla naziv="DomainObject.Predmet.SudioniciListNazivOIB_1">
      <item>, OIB 97020810632</item>
      <item>, OIB 37127084803</item>
      <item>, OIB 28695463260</item>
      <item>, OIB 00091479554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661</properties:Words>
  <properties:Characters>3574</properties:Characters>
  <properties:Lines>85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2016-01-08T11:33:00Z</dcterms:created>
  <dc:creator>novakb</dc:creator>
  <cp:lastModifiedBy>Ivana Stampf</cp:lastModifiedBy>
  <cp:lastPrinted>2013-08-26T14:50:00Z</cp:lastPrinted>
  <dcterms:modified xmlns:xsi="http://www.w3.org/2001/XMLSchema-instance" xsi:type="dcterms:W3CDTF">2016-01-11T09:38:00Z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St-292/2015-22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