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4622a" w14:paraId="f04622a" w:rsidRDefault="00BA4777" w:rsidP="00BA4777" w:rsidR="00BA4777">
      <w:pPr>
        <w:pStyle w:val="Zaglavlje"/>
        <w15:collapsed w:val="false"/>
      </w:pPr>
      <w:bookmarkStart w:name="_GoBack" w:id="0"/>
      <w:bookmarkEnd w:id="0"/>
    </w:p>
    <w:p w:rsidRDefault="00BA4777" w:rsidP="00BA4777" w:rsidR="00BA4777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BA4777" w:rsidP="00BA4777" w:rsidR="00BA4777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BA4777" w:rsidP="00BA4777" w:rsidR="00BA4777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BA4777" w:rsidP="00BA4777" w:rsidR="00BA4777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BA4777" w:rsidP="00BA4777" w:rsidR="00BA4777">
      <w:pPr>
        <w:pStyle w:val="Zaglavlje"/>
        <w:jc w:val="left"/>
      </w:pPr>
    </w:p>
    <w:p w:rsidRDefault="00BA4777" w:rsidP="00BA4777" w:rsidR="00BA4777">
      <w:pPr>
        <w:pStyle w:val="Zaglavlje"/>
        <w:jc w:val="center"/>
      </w:pPr>
      <w:r>
        <w:t>Z A K LJ U Č A K</w:t>
      </w:r>
    </w:p>
    <w:p w:rsidRDefault="00BA4777" w:rsidP="00BA4777" w:rsidR="00BA4777">
      <w:pPr>
        <w:spacing w:lineRule="auto" w:line="240" w:after="0"/>
      </w:pPr>
    </w:p>
    <w:p w:rsidRDefault="00BA4777" w:rsidP="00BA4777" w:rsidR="00BA4777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</w:t>
      </w:r>
      <w:r>
        <w:t>ŠENKIŠ j.d.o.o., OIB: 83071525081 sa sjedištem u Donja 5,</w:t>
      </w:r>
      <w:proofErr w:type="spellStart"/>
      <w:r>
        <w:t>Cirkovljan</w:t>
      </w:r>
      <w:proofErr w:type="spellEnd"/>
      <w:r>
        <w:t xml:space="preserve">, dana </w:t>
      </w:r>
      <w:r>
        <w:t>2</w:t>
      </w:r>
      <w:r>
        <w:t xml:space="preserve">. </w:t>
      </w:r>
      <w:r>
        <w:t>prosinca</w:t>
      </w:r>
      <w:r>
        <w:t xml:space="preserve"> 2016.               </w:t>
      </w:r>
    </w:p>
    <w:p w:rsidRDefault="00BA4777" w:rsidP="00BA4777" w:rsidR="00BA4777">
      <w:pPr>
        <w:spacing w:lineRule="auto" w:line="240" w:after="0"/>
      </w:pPr>
    </w:p>
    <w:p w:rsidRDefault="00BA4777" w:rsidP="00BA4777" w:rsidR="00BA4777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BA4777" w:rsidP="00BA4777" w:rsidR="00BA4777">
      <w:pPr>
        <w:spacing w:lineRule="auto" w:line="240" w:after="0"/>
        <w:jc w:val="center"/>
      </w:pPr>
    </w:p>
    <w:p w:rsidRDefault="00BA4777" w:rsidP="00BA4777" w:rsidR="00BA4777">
      <w:pPr>
        <w:spacing w:lineRule="auto" w:line="240" w:after="0"/>
        <w:jc w:val="center"/>
      </w:pPr>
    </w:p>
    <w:p w:rsidRDefault="00BA4777" w:rsidP="00BA4777" w:rsidR="00BA4777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ind w:hanging="720"/>
        <w:contextualSpacing/>
      </w:pPr>
      <w:r>
        <w:t xml:space="preserve">Nalaže se direktoru dužnika </w:t>
      </w:r>
      <w:r w:rsidR="00863591">
        <w:t>ŠENKIŠ j.d.o.o., OIB: 83071525081 sa sjedištem u Donja 5</w:t>
      </w:r>
      <w:r w:rsidR="000D1E88">
        <w:t xml:space="preserve"> </w:t>
      </w:r>
      <w:r w:rsidR="00863591">
        <w:t>,</w:t>
      </w:r>
      <w:proofErr w:type="spellStart"/>
      <w:r w:rsidR="00863591">
        <w:t>Cirkovljan</w:t>
      </w:r>
      <w:proofErr w:type="spellEnd"/>
      <w:r w:rsidR="00863591">
        <w:t xml:space="preserve">, Martini </w:t>
      </w:r>
      <w:proofErr w:type="spellStart"/>
      <w:r w:rsidR="00863591">
        <w:t>Šenkiš</w:t>
      </w:r>
      <w:proofErr w:type="spellEnd"/>
      <w:r w:rsidR="00863591">
        <w:t>, Grana, Grana 121</w:t>
      </w:r>
      <w:r w:rsidR="000D1E88">
        <w:t>, OIB: 20757520935</w:t>
      </w:r>
      <w:r>
        <w:t xml:space="preserve">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BA4777" w:rsidP="00BA4777" w:rsidR="00BA4777">
      <w:pPr>
        <w:spacing w:lineRule="auto" w:line="240" w:after="0"/>
        <w:jc w:val="both"/>
      </w:pPr>
    </w:p>
    <w:p w:rsidRDefault="00BA4777" w:rsidP="00BA4777" w:rsidR="00BA4777">
      <w:pPr>
        <w:spacing w:lineRule="auto" w:line="240" w:after="0"/>
        <w:jc w:val="both"/>
      </w:pPr>
      <w:r>
        <w:t>1. nekretnina i pokretnina dužnika</w:t>
      </w:r>
    </w:p>
    <w:p w:rsidRDefault="00BA4777" w:rsidP="00BA4777" w:rsidR="00BA4777">
      <w:pPr>
        <w:spacing w:lineRule="auto" w:line="240" w:after="0"/>
        <w:jc w:val="both"/>
      </w:pPr>
      <w:r>
        <w:t>2. imovinskih prava dužnika na tuđim stvarima</w:t>
      </w:r>
    </w:p>
    <w:p w:rsidRDefault="00BA4777" w:rsidP="00BA4777" w:rsidR="00BA4777">
      <w:pPr>
        <w:spacing w:lineRule="auto" w:line="240" w:after="0"/>
        <w:jc w:val="both"/>
      </w:pPr>
      <w:r>
        <w:t>3. novčanih i nenovčanih tražbina dužnika</w:t>
      </w:r>
    </w:p>
    <w:p w:rsidRDefault="00BA4777" w:rsidP="00BA4777" w:rsidR="00BA4777">
      <w:pPr>
        <w:spacing w:lineRule="auto" w:line="240" w:after="0"/>
        <w:jc w:val="both"/>
      </w:pPr>
      <w:r>
        <w:t>4. drugih prava koja čine imovinu dužnika</w:t>
      </w:r>
    </w:p>
    <w:p w:rsidRDefault="00BA4777" w:rsidP="00BA4777" w:rsidR="00BA4777">
      <w:pPr>
        <w:spacing w:lineRule="auto" w:line="240" w:after="0"/>
        <w:jc w:val="both"/>
      </w:pPr>
      <w:r>
        <w:t>5. novčanih sredstava na računima</w:t>
      </w:r>
    </w:p>
    <w:p w:rsidRDefault="00BA4777" w:rsidP="00BA4777" w:rsidR="00BA4777">
      <w:pPr>
        <w:spacing w:lineRule="auto" w:line="240" w:after="0"/>
        <w:jc w:val="both"/>
      </w:pPr>
      <w:r>
        <w:t>6. druge imovine dužnika</w:t>
      </w:r>
    </w:p>
    <w:p w:rsidRDefault="00BA4777" w:rsidP="00BA4777" w:rsidR="00BA4777">
      <w:pPr>
        <w:spacing w:lineRule="auto" w:line="240" w:after="0"/>
        <w:jc w:val="both"/>
      </w:pPr>
      <w:r>
        <w:t>7. obveza dužnika unesenih u njegove poslovne knjige</w:t>
      </w:r>
    </w:p>
    <w:p w:rsidRDefault="00BA4777" w:rsidP="00BA4777" w:rsidR="00BA4777">
      <w:pPr>
        <w:spacing w:lineRule="auto" w:line="240" w:after="0"/>
        <w:jc w:val="both"/>
      </w:pPr>
      <w:r>
        <w:t>8. drugih novčanih i nenovčanih obveza dužnika</w:t>
      </w:r>
    </w:p>
    <w:p w:rsidRDefault="00BA4777" w:rsidP="00BA4777" w:rsidR="00BA4777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BA4777" w:rsidP="00BA4777" w:rsidR="00BA4777">
      <w:pPr>
        <w:spacing w:lineRule="auto" w:line="240" w:after="0"/>
        <w:jc w:val="both"/>
      </w:pPr>
      <w:r>
        <w:t>10. izlučnih prava</w:t>
      </w:r>
    </w:p>
    <w:p w:rsidRDefault="00BA4777" w:rsidP="00BA4777" w:rsidR="00BA4777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BA4777" w:rsidP="00BA4777" w:rsidR="00BA4777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BA4777" w:rsidP="00BA4777" w:rsidR="00BA4777">
      <w:pPr>
        <w:spacing w:lineRule="auto" w:line="240" w:after="0"/>
        <w:jc w:val="both"/>
      </w:pPr>
    </w:p>
    <w:p w:rsidRDefault="00BA4777" w:rsidP="00BA4777" w:rsidR="00BA4777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BA4777" w:rsidP="00BA4777" w:rsidR="00BA4777">
      <w:pPr>
        <w:spacing w:lineRule="auto" w:line="240" w:after="0"/>
        <w:jc w:val="both"/>
      </w:pPr>
    </w:p>
    <w:p w:rsidRDefault="00BA4777" w:rsidP="00BA4777" w:rsidR="00BA4777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BA4777" w:rsidP="00BA4777" w:rsidR="00BA4777">
      <w:pPr>
        <w:pStyle w:val="Odlomakpopisa"/>
        <w:spacing w:lineRule="auto" w:line="240" w:after="0"/>
      </w:pPr>
    </w:p>
    <w:p w:rsidRDefault="00BA4777" w:rsidP="00BA4777" w:rsidR="00BA4777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BA4777" w:rsidP="00BA4777" w:rsidR="00BA4777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BA4777" w:rsidP="00BA4777" w:rsidR="00BA4777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BA4777" w:rsidP="0086782B" w:rsidR="00BA4777">
      <w:pPr>
        <w:pStyle w:val="Tijeloteksta"/>
        <w:jc w:val="both"/>
        <w:rPr>
          <w:rFonts w:eastAsia="Times New Roman"/>
          <w:lang w:eastAsia="hr-HR"/>
        </w:rPr>
      </w:pPr>
      <w:r>
        <w:tab/>
        <w:t xml:space="preserve">Predlagatelj Financijska agencija, Podružnica Varaždin podnio je prijedlog za otvaranje stečajnog postupka nad dužnikom navodeći da dužnik na dan 1. rujna 2015. u Očevidniku redoslijeda osnova za plaćanje ima evidentirane neizvršene osnove za plaćanje u ukupnom iznosu od </w:t>
      </w:r>
      <w:r w:rsidR="0086782B">
        <w:t>30</w:t>
      </w:r>
      <w:r>
        <w:t>.1</w:t>
      </w:r>
      <w:r w:rsidR="0086782B">
        <w:t>25</w:t>
      </w:r>
      <w:r>
        <w:t>,</w:t>
      </w:r>
      <w:r w:rsidR="0086782B">
        <w:t>81</w:t>
      </w:r>
      <w:r>
        <w:t xml:space="preserve"> kn te da dužnik ima 1 zaposlenog.</w:t>
      </w:r>
    </w:p>
    <w:p w:rsidRDefault="00BA4777" w:rsidP="0086782B" w:rsidR="00BA4777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BA4777" w:rsidP="0086782B" w:rsidR="00BA4777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BA4777" w:rsidP="00BA4777" w:rsidR="00BA4777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BA4777" w:rsidP="00BA4777" w:rsidR="00BA4777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U Varaždinu, </w:t>
      </w:r>
      <w:r w:rsidR="0086782B">
        <w:rPr>
          <w:rFonts w:eastAsia="Times New Roman"/>
          <w:lang w:eastAsia="hr-HR"/>
        </w:rPr>
        <w:t>02. prosinca</w:t>
      </w:r>
      <w:r>
        <w:rPr>
          <w:rFonts w:eastAsia="Times New Roman"/>
          <w:lang w:eastAsia="hr-HR"/>
        </w:rPr>
        <w:t xml:space="preserve"> 2016.</w:t>
      </w:r>
    </w:p>
    <w:p w:rsidRDefault="00BA4777" w:rsidP="00BA4777" w:rsidR="00BA4777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BA4777" w:rsidP="00BA4777" w:rsidR="00BA4777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BA4777" w:rsidP="00BA4777" w:rsidR="00BA4777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BA4777" w:rsidR="00BA4777">
        <w:trPr>
          <w:trHeight w:val="2009"/>
        </w:trPr>
        <w:tc>
          <w:tcPr>
            <w:tcW w:type="dxa" w:w="4928"/>
          </w:tcPr>
          <w:p w:rsidRDefault="00BA4777" w:rsidR="00BA4777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BA4777" w:rsidR="00BA4777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BA4777" w:rsidR="00BA4777">
            <w:pPr>
              <w:jc w:val="center"/>
              <w:rPr>
                <w:lang w:eastAsia="hr-HR"/>
              </w:rPr>
            </w:pPr>
          </w:p>
          <w:p w:rsidRDefault="00BA4777" w:rsidR="00BA4777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BA4777" w:rsidR="00BA4777">
            <w:pPr>
              <w:jc w:val="center"/>
              <w:rPr>
                <w:lang w:eastAsia="hr-HR"/>
              </w:rPr>
            </w:pPr>
          </w:p>
          <w:p w:rsidRDefault="00BA4777" w:rsidR="00BA4777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 xml:space="preserve">-ovlašteni službenik: </w:t>
            </w:r>
          </w:p>
        </w:tc>
      </w:tr>
    </w:tbl>
    <w:p w:rsidRDefault="00BA4777" w:rsidP="00BA4777" w:rsidR="00BA4777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BA4777" w:rsidP="00BA4777" w:rsidR="00BA4777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BA4777" w:rsidP="00BA4777" w:rsidR="00BA4777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BA4777" w:rsidP="00BA4777" w:rsidR="00BA4777">
      <w:pPr>
        <w:spacing w:lineRule="auto" w:line="240" w:after="0"/>
        <w:jc w:val="both"/>
      </w:pPr>
      <w:r>
        <w:t>UPUTA O PRAVNOM LIJEKU :</w:t>
      </w:r>
    </w:p>
    <w:p w:rsidRDefault="00BA4777" w:rsidP="00BA4777" w:rsidR="00BA4777">
      <w:pPr>
        <w:spacing w:lineRule="auto" w:line="240" w:after="0"/>
        <w:jc w:val="both"/>
      </w:pPr>
      <w:r>
        <w:t>Protiv ovoga zaključka žalba nije dopuštena (čl. 19. st. 7. SZ-a).</w:t>
      </w:r>
    </w:p>
    <w:p w:rsidRDefault="00BA4777" w:rsidP="00BA4777" w:rsidR="00BA4777">
      <w:pPr>
        <w:spacing w:lineRule="auto" w:line="240" w:after="0"/>
        <w:jc w:val="both"/>
      </w:pPr>
    </w:p>
    <w:p w:rsidRDefault="00BA4777" w:rsidP="00BA4777" w:rsidR="00BA4777">
      <w:pPr>
        <w:spacing w:lineRule="auto" w:line="240" w:after="0"/>
        <w:jc w:val="both"/>
      </w:pPr>
      <w:r>
        <w:t>DNA:</w:t>
      </w:r>
    </w:p>
    <w:p w:rsidRDefault="00BA4777" w:rsidP="00BA4777" w:rsidR="00BA4777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direktoru dužnika, </w:t>
      </w:r>
      <w:r w:rsidR="002C2230">
        <w:t xml:space="preserve">Martina </w:t>
      </w:r>
      <w:proofErr w:type="spellStart"/>
      <w:r w:rsidR="002C2230">
        <w:t>Šenkiš</w:t>
      </w:r>
      <w:proofErr w:type="spellEnd"/>
      <w:r w:rsidR="002C2230">
        <w:t>,</w:t>
      </w:r>
      <w:r w:rsidR="0086782B">
        <w:t xml:space="preserve"> Grana, Grana 121</w:t>
      </w:r>
    </w:p>
    <w:p w:rsidRDefault="00BA4777" w:rsidP="00BA4777" w:rsidR="00BA4777">
      <w:pPr>
        <w:spacing w:lineRule="auto" w:line="240" w:after="0"/>
        <w:jc w:val="both"/>
      </w:pPr>
      <w:r>
        <w:t>2. e-Oglasna ploča suda</w:t>
      </w:r>
    </w:p>
    <w:p w:rsidRDefault="00BA4777" w:rsidP="00BA4777" w:rsidR="00BA4777">
      <w:pPr>
        <w:spacing w:lineRule="auto" w:line="240" w:after="0"/>
        <w:jc w:val="both"/>
      </w:pPr>
    </w:p>
    <w:p w:rsidRDefault="00DA0242" w:rsidP="00BA4777" w:rsidR="00DA0242" w:rsidRPr="00BA4777"/>
    <w:sectPr w:rsidSect="0032366B" w:rsidR="00DA0242" w:rsidRPr="00BA477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4777" w:rsidR="008333A9">
    <w:pPr>
      <w:pStyle w:val="Zaglavlje"/>
    </w:pPr>
    <w:r>
      <w:rPr>
        <w:rStyle w:val="PozadinaSvijetloCrvena"/>
        <w:shd w:fill="auto" w:color="auto" w:val="clear"/>
      </w:rPr>
      <w:t>Poslovni broj: 4 St-657/16-5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1E88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230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16BF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3591"/>
    <w:rsid w:val="00864512"/>
    <w:rsid w:val="008646A4"/>
    <w:rsid w:val="00865B45"/>
    <w:rsid w:val="00866CA8"/>
    <w:rsid w:val="00867134"/>
    <w:rsid w:val="0086782B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777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BA4777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BA4777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143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St-657/2016-5</izvorni_sadrzaj>
    <derivirana_varijabla naziv="DomainObject.Oznaka_1">St-657/2016-5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St-657/2016</izvorni_sadrzaj>
    <derivirana_varijabla naziv="DomainObject.Predmet.OznakaBroj_1">St-657/2016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ŠENKIŠ jednostavno društvo s ograničenom odgovornošću za ugostiteljstvo zastupanog po punomoćniku Martina Šenkiš</izvorni_sadrzaj>
    <derivirana_varijabla naziv="DomainObject.Predmet.ProtustrankaFormated_1">  ŠENKIŠ jednostavno društvo s ograničenom odgovornošću za ugostiteljstvo zastupanog po punomoćniku Martina Šenkiš</derivirana_varijabla>
  </DomainObject.Predmet.ProtustrankaFormated>
  <DomainObject.Predmet.ProtustrankaFormatedOIB>
    <izvorni_sadrzaj>  ŠENKIŠ jednostavno društvo s ograničenom odgovornošću za ugostiteljstvo, OIB 83071525081 zastupanog po punomoćniku Martina Šenkiš</izvorni_sadrzaj>
    <derivirana_varijabla naziv="DomainObject.Predmet.ProtustrankaFormatedOIB_1">  ŠENKIŠ jednostavno društvo s ograničenom odgovornošću za ugostiteljstvo, OIB 83071525081 zastupanog po punomoćniku Martina Šenkiš</derivirana_varijabla>
  </DomainObject.Predmet.ProtustrankaFormatedOIB>
  <DomainObject.Predmet.ProtustrankaFormatedWithAdress>
    <izvorni_sadrzaj> ŠENKIŠ jednostavno društvo s ograničenom odgovornošću za ugostiteljstvo, Donja 5, 40323 Cirkovljan zastupanog po punomoćniku Martina Šenkiš</izvorni_sadrzaj>
    <derivirana_varijabla naziv="DomainObject.Predmet.ProtustrankaFormatedWithAdress_1"> ŠENKIŠ jednostavno društvo s ograničenom odgovornošću za ugostiteljstvo, Donja 5, 40323 Cirkovljan zastupanog po punomoćniku Martina Šenkiš</derivirana_varijabla>
  </DomainObject.Predmet.ProtustrankaFormatedWithAdress>
  <DomainObject.Predmet.ProtustrankaFormatedWithAdressOIB>
    <izvorni_sadrzaj> ŠENKIŠ jednostavno društvo s ograničenom odgovornošću za ugostiteljstvo, OIB 83071525081, Donja 5, 40323 Cirkovljan zastupanog po punomoćniku Martina Šenkiš</izvorni_sadrzaj>
    <derivirana_varijabla naziv="DomainObject.Predmet.ProtustrankaFormatedWithAdressOIB_1"> ŠENKIŠ jednostavno društvo s ograničenom odgovornošću za ugostiteljstvo, OIB 83071525081, Donja 5, 40323 Cirkovljan zastupanog po punomoćniku Martina Šenkiš</derivirana_varijabla>
  </DomainObject.Predmet.ProtustrankaFormatedWithAdressOIB>
  <DomainObject.Predmet.ProtustrankaWithAdress>
    <izvorni_sadrzaj>ŠENKIŠ jednostavno društvo s ograničenom odgovornošću za ugostiteljstvo Donja 5, 40323 Cirkovljan</izvorni_sadrzaj>
    <derivirana_varijabla naziv="DomainObject.Predmet.ProtustrankaWithAdress_1">ŠENKIŠ jednostavno društvo s ograničenom odgovornošću za ugostiteljstvo Donja 5, 40323 Cirkovljan</derivirana_varijabla>
  </DomainObject.Predmet.ProtustrankaWithAdress>
  <DomainObject.Predmet.ProtustrankaWithAdressOIB>
    <izvorni_sadrzaj>ŠENKIŠ jednostavno društvo s ograničenom odgovornošću za ugostiteljstvo, OIB 83071525081, Donja 5, 40323 Cirkovljan</izvorni_sadrzaj>
    <derivirana_varijabla naziv="DomainObject.Predmet.ProtustrankaWithAdressOIB_1">ŠENKIŠ jednostavno društvo s ograničenom odgovornošću za ugostiteljstvo, OIB 83071525081, Donja 5, 40323 Cirkovljan</derivirana_varijabla>
  </DomainObject.Predmet.ProtustrankaWithAdressOIB>
  <DomainObject.Predmet.ProtustrankaNazivFormated>
    <izvorni_sadrzaj>ŠENKIŠ jednostavno društvo s ograničenom odgovornošću za ugostiteljstvo</izvorni_sadrzaj>
    <derivirana_varijabla naziv="DomainObject.Predmet.ProtustrankaNazivFormated_1">ŠENKIŠ jednostavno društvo s ograničenom odgovornošću za ugostiteljstvo</derivirana_varijabla>
  </DomainObject.Predmet.ProtustrankaNazivFormated>
  <DomainObject.Predmet.ProtustrankaNazivFormatedOIB>
    <izvorni_sadrzaj>ŠENKIŠ jednostavno društvo s ograničenom odgovornošću za ugostiteljstvo, OIB 83071525081</izvorni_sadrzaj>
    <derivirana_varijabla naziv="DomainObject.Predmet.ProtustrankaNazivFormatedOIB_1">ŠENKIŠ jednostavno društvo s ograničenom odgovornošću za ugostiteljstvo, OIB 83071525081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30125.81</izvorni_sadrzaj>
    <derivirana_varijabla naziv="DomainObject.Predmet.TrenutnaVrijednost_1">30125.81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ŠENKIŠ jednostavno društvo s ograničenom odgovornošću za ugostiteljstvo zastupanog po punomoćniku Martina Šenkiš</item>
    </izvorni_sadrzaj>
    <derivirana_varijabla naziv="DomainObject.Predmet.ProtuStrankaListFormated_1">
      <item>ŠENKIŠ jednostavno društvo s ograničenom odgovornošću za ugostiteljstvo zastupanog po punomoćniku Martina Šenkiš</item>
    </derivirana_varijabla>
  </DomainObject.Predmet.ProtuStrankaListFormated>
  <DomainObject.Predmet.ProtuStrankaListFormatedOIB>
    <izvorni_sadrzaj>
      <item>ŠENKIŠ jednostavno društvo s ograničenom odgovornošću za ugostiteljstvo, OIB 83071525081 zastupanog po punomoćniku Martina Šenkiš</item>
    </izvorni_sadrzaj>
    <derivirana_varijabla naziv="DomainObject.Predmet.ProtuStrankaListFormatedOIB_1">
      <item>ŠENKIŠ jednostavno društvo s ograničenom odgovornošću za ugostiteljstvo, OIB 83071525081 zastupanog po punomoćniku Martina Šenkiš</item>
    </derivirana_varijabla>
  </DomainObject.Predmet.ProtuStrankaListFormatedOIB>
  <DomainObject.Predmet.ProtuStrankaListFormatedWithAdress>
    <izvorni_sadrzaj>
      <item>ŠENKIŠ jednostavno društvo s ograničenom odgovornošću za ugostiteljstvo, Donja 5, 40323 Cirkovljan zastupanog po punomoćniku Martina Šenkiš</item>
    </izvorni_sadrzaj>
    <derivirana_varijabla naziv="DomainObject.Predmet.ProtuStrankaListFormatedWithAdress_1">
      <item>ŠENKIŠ jednostavno društvo s ograničenom odgovornošću za ugostiteljstvo, Donja 5, 40323 Cirkovljan zastupanog po punomoćniku Martina Šenkiš</item>
    </derivirana_varijabla>
  </DomainObject.Predmet.ProtuStrankaListFormatedWithAdress>
  <DomainObject.Predmet.ProtuStrankaListFormatedWithAdressOIB>
    <izvorni_sadrzaj>
      <item>ŠENKIŠ jednostavno društvo s ograničenom odgovornošću za ugostiteljstvo, OIB 83071525081, Donja 5, 40323 Cirkovljan zastupanog po punomoćniku Martina Šenkiš</item>
    </izvorni_sadrzaj>
    <derivirana_varijabla naziv="DomainObject.Predmet.ProtuStrankaListFormatedWithAdressOIB_1">
      <item>ŠENKIŠ jednostavno društvo s ograničenom odgovornošću za ugostiteljstvo, OIB 83071525081, Donja 5, 40323 Cirkovljan zastupanog po punomoćniku Martina Šenkiš</item>
    </derivirana_varijabla>
  </DomainObject.Predmet.ProtuStrankaListFormatedWithAdressOIB>
  <DomainObject.Predmet.ProtuStrankaListNazivFormated>
    <izvorni_sadrzaj>
      <item>ŠENKIŠ jednostavno društvo s ograničenom odgovornošću za ugostiteljstvo</item>
    </izvorni_sadrzaj>
    <derivirana_varijabla naziv="DomainObject.Predmet.ProtuStrankaListNazivFormated_1">
      <item>ŠENKIŠ jednostavno društvo s ograničenom odgovornošću za ugostiteljstvo</item>
    </derivirana_varijabla>
  </DomainObject.Predmet.ProtuStrankaListNazivFormated>
  <DomainObject.Predmet.ProtuStrankaListNazivFormatedOIB>
    <izvorni_sadrzaj>
      <item>ŠENKIŠ jednostavno društvo s ograničenom odgovornošću za ugostiteljstvo, OIB 83071525081</item>
    </izvorni_sadrzaj>
    <derivirana_varijabla naziv="DomainObject.Predmet.ProtuStrankaListNazivFormatedOIB_1">
      <item>ŠENKIŠ jednostavno društvo s ograničenom odgovornošću za ugostiteljstvo, OIB 83071525081</item>
    </derivirana_varijabla>
  </DomainObject.Predmet.ProtuStrankaListNazivFormatedOIB>
  <DomainObject.Predmet.OstaliListFormated>
    <izvorni_sadrzaj>
      <item>sudski registar</item>
      <item>Županijsko državno odvjetništvo u Varaždinu</item>
      <item>Martina Šenkiš punomoćnik sudionika u postupku ŠENKIŠ jednostavno društvo s ograničenom odgovornošću za ugostiteljstvo</item>
    </izvorni_sadrzaj>
    <derivirana_varijabla naziv="DomainObject.Predmet.OstaliListFormated_1">
      <item>sudski registar</item>
      <item>Županijsko državno odvjetništvo u Varaždinu</item>
      <item>Martina Šenkiš punomoćnik sudionika u postupku ŠENKIŠ jednostavno društvo s ograničenom odgovornošću za ugostiteljstvo</item>
    </derivirana_varijabla>
  </DomainObject.Predmet.OstaliListFormated>
  <DomainObject.Predmet.OstaliListFormatedOIB>
    <izvorni_sadrzaj>
      <item>sudski registar</item>
      <item>Županijsko državno odvjetništvo u Varaždinu</item>
      <item>Martina Šenkiš, OIB 20757520935 punomoćnik sudionika u postupku ŠENKIŠ jednostavno društvo s ograničenom odgovornošću za ugostiteljstvo</item>
    </izvorni_sadrzaj>
    <derivirana_varijabla naziv="DomainObject.Predmet.OstaliListFormatedOIB_1">
      <item>sudski registar</item>
      <item>Županijsko državno odvjetništvo u Varaždinu</item>
      <item>Martina Šenkiš, OIB 20757520935 punomoćnik sudionika u postupku ŠENKIŠ jednostavno društvo s ograničenom odgovornošću za ugostiteljstvo</item>
    </derivirana_varijabla>
  </DomainObject.Predmet.OstaliListFormatedOIB>
  <DomainObject.Predmet.OstaliListFormatedWithAdress>
    <izvorni_sadrzaj>
      <item>sudski registar</item>
      <item>Županijsko državno odvjetništvo u Varaždinu</item>
      <item>Martina Šenkiš, Grana 121, 42220 Grana punomoćnik sudionika u postupku ŠENKIŠ jednostavno društvo s ograničenom odgovornošću za ugostiteljstvo</item>
    </izvorni_sadrzaj>
    <derivirana_varijabla naziv="DomainObject.Predmet.OstaliListFormatedWithAdress_1">
      <item>sudski registar</item>
      <item>Županijsko državno odvjetništvo u Varaždinu</item>
      <item>Martina Šenkiš, Grana 121, 42220 Grana punomoćnik sudionika u postupku ŠENKIŠ jednostavno društvo s ograničenom odgovornošću za ugostiteljstvo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Martina Šenkiš, OIB 20757520935, Grana 121, 42220 Grana punomoćnik sudionika u postupku ŠENKIŠ jednostavno društvo s ograničenom odgovornošću za ugostiteljstvo</item>
    </izvorni_sadrzaj>
    <derivirana_varijabla naziv="DomainObject.Predmet.OstaliListFormatedWithAdressOIB_1">
      <item>sudski registar</item>
      <item>Županijsko državno odvjetništvo u Varaždinu</item>
      <item>Martina Šenkiš, OIB 20757520935, Grana 121, 42220 Grana punomoćnik sudionika u postupku ŠENKIŠ jednostavno društvo s ograničenom odgovornošću za ugostiteljstvo</item>
    </derivirana_varijabla>
  </DomainObject.Predmet.OstaliListFormatedWithAdressOIB>
  <DomainObject.Predmet.OstaliListNazivFormated>
    <izvorni_sadrzaj>
      <item>sudski registar</item>
      <item>Županijsko državno odvjetništvo u Varaždinu</item>
      <item>Martina Šenkiš</item>
    </izvorni_sadrzaj>
    <derivirana_varijabla naziv="DomainObject.Predmet.OstaliListNazivFormated_1">
      <item>sudski registar</item>
      <item>Županijsko državno odvjetništvo u Varaždinu</item>
      <item>Martina Šenkiš</item>
    </derivirana_varijabla>
  </DomainObject.Predmet.OstaliListNazivFormated>
  <DomainObject.Predmet.OstaliListNazivFormatedOIB>
    <izvorni_sadrzaj>
      <item>sudski registar</item>
      <item>Županijsko državno odvjetništvo u Varaždinu</item>
      <item>Martina Šenkiš, OIB 20757520935</item>
    </izvorni_sadrzaj>
    <derivirana_varijabla naziv="DomainObject.Predmet.OstaliListNazivFormatedOIB_1">
      <item>sudski registar</item>
      <item>Županijsko državno odvjetništvo u Varaždinu</item>
      <item>Martina Šenkiš, OIB 20757520935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St-657/2016-5</izvorni_sadrzaj>
    <derivirana_varijabla naziv="DomainObject.PoslovniBrojDokumenta_1">St-657/2016-5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ŠENKIŠ jednostavno društvo s ograničenom odgovornošću za ugostiteljstvo</izvorni_sadrzaj>
    <derivirana_varijabla naziv="DomainObject.Predmet.ProtustrankaIDrugi_1">ŠENKIŠ jednostavno društvo s ograničenom odgovornošću za ugostiteljstvo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ŠENKIŠ jednostavno društvo s ograničenom odgovornošću za ugostiteljstvo, OIB 83071525081, Donja 5, 40323 Cirkovljan</izvorni_sadrzaj>
    <derivirana_varijabla naziv="DomainObject.Predmet.ProtustrankaIDrugiAdressOIB_1">ŠENKIŠ jednostavno društvo s ograničenom odgovornošću za ugostiteljstvo, OIB 83071525081, Donja 5, 40323 Cirkovljan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ŠENKIŠ jednostavno društvo s ograničenom odgovornošću za ugostiteljstvo</item>
      <item>sudski registar</item>
      <item>Županijsko državno odvjetništvo u Varaždinu</item>
      <item>Martina Šenkiš</item>
    </izvorni_sadrzaj>
    <derivirana_varijabla naziv="DomainObject.Predmet.SudioniciListNaziv_1">
      <item>Financijska agencija</item>
      <item>ŠENKIŠ jednostavno društvo s ograničenom odgovornošću za ugostiteljstvo</item>
      <item>sudski registar</item>
      <item>Županijsko državno odvjetništvo u Varaždinu</item>
      <item>Martina Šenkiš</item>
    </derivirana_varijabla>
  </DomainObject.Predmet.SudioniciListNaziv>
  <DomainObject.Predmet.SudioniciListAdressOIB>
    <izvorni_sadrzaj>
      <item>Financijska agencija, OIB 85821130368</item>
      <item>ŠENKIŠ jednostavno društvo s ograničenom odgovornošću za ugostiteljstvo, OIB 83071525081, Donja 5,40323 Cirkovljan</item>
      <item>sudski registar</item>
      <item>Županijsko državno odvjetništvo u Varaždinu</item>
      <item>Martina Šenkiš, OIB 20757520935, Grana 121,42220 Grana</item>
    </izvorni_sadrzaj>
    <derivirana_varijabla naziv="DomainObject.Predmet.SudioniciListAdressOIB_1">
      <item>Financijska agencija, OIB 85821130368</item>
      <item>ŠENKIŠ jednostavno društvo s ograničenom odgovornošću za ugostiteljstvo, OIB 83071525081, Donja 5,40323 Cirkovljan</item>
      <item>sudski registar</item>
      <item>Županijsko državno odvjetništvo u Varaždinu</item>
      <item>Martina Šenkiš, OIB 20757520935, Grana 121,42220 Grana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A555D7-4A87-4E53-BAF0-CB0390A68E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2186</properties:Characters>
  <properties:Lines>75</properties:Lines>
  <properties:Paragraphs>33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2016-12-02T07:14:00Z</cp:lastPrinted>
  <dcterms:modified xmlns:xsi="http://www.w3.org/2001/XMLSchema-instance" xsi:type="dcterms:W3CDTF">2016-12-02T07:15:00Z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St-657/2016-5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