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699A4" w14:paraId="7264F722" w:rsidRDefault="00B13D37" w:rsidP="00B13D37" w:rsidR="00B13D37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2669C4B8" w:rsidRDefault="00B13D37" w:rsidP="00B13D37" w:rsidR="00B13D37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42AC99F0" w:rsidRDefault="00B13D37" w:rsidP="00B13D37" w:rsidR="00B13D37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29A76E2" w:rsidRDefault="00B13D37" w:rsidP="00B13D37" w:rsidR="00B13D37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St-6255/2015</w:t>
      </w:r>
    </w:p>
    <w:p w14:textId="77777777" w14:paraId="2ACFAF1E" w:rsidRDefault="00B13D37" w:rsidP="00B13D37" w:rsidR="00B13D37">
      <w:pPr>
        <w:rPr>
          <w:sz w:val="22"/>
          <w:szCs w:val="22"/>
        </w:rPr>
      </w:pPr>
    </w:p>
    <w:p w14:textId="77777777" w14:paraId="7C7DE4D7" w:rsidRDefault="00B13D37" w:rsidP="00B13D37" w:rsidR="00B13D37">
      <w:pPr>
        <w:rPr>
          <w:sz w:val="22"/>
          <w:szCs w:val="22"/>
        </w:rPr>
      </w:pPr>
    </w:p>
    <w:p w14:textId="77777777" w14:paraId="04C10F3C" w:rsidRDefault="00B13D37" w:rsidP="00B13D37" w:rsidR="00B13D3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TRIO-MAT d.o.o., Zagreb, </w:t>
      </w:r>
      <w:proofErr w:type="spellStart"/>
      <w:r>
        <w:rPr>
          <w:sz w:val="22"/>
          <w:szCs w:val="22"/>
        </w:rPr>
        <w:t>Šumetlička</w:t>
      </w:r>
      <w:proofErr w:type="spellEnd"/>
      <w:r>
        <w:rPr>
          <w:sz w:val="22"/>
          <w:szCs w:val="22"/>
        </w:rPr>
        <w:t xml:space="preserve"> 29, OIB 20522538775, temeljem odredbe članka 430. Stečajnog zakona (N. N. br. 71/15), dana 15. veljače 2016.g.   </w:t>
      </w:r>
    </w:p>
    <w:p w14:textId="77777777" w14:paraId="7D721F53" w:rsidRDefault="00B13D37" w:rsidP="00B13D37" w:rsidR="00B13D37">
      <w:pPr>
        <w:jc w:val="both"/>
        <w:rPr>
          <w:sz w:val="22"/>
          <w:szCs w:val="22"/>
        </w:rPr>
      </w:pPr>
    </w:p>
    <w:p w14:textId="77777777" w14:paraId="1E28ABA4" w:rsidRDefault="00B13D37" w:rsidP="00B13D37" w:rsidR="00B13D37">
      <w:pPr>
        <w:jc w:val="both"/>
        <w:rPr>
          <w:sz w:val="22"/>
          <w:szCs w:val="22"/>
        </w:rPr>
      </w:pPr>
    </w:p>
    <w:p w14:textId="77777777" w14:paraId="194D690E" w:rsidRDefault="00B13D37" w:rsidP="00B13D37" w:rsidR="00B13D37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49C3F396" w:rsidRDefault="00B13D37" w:rsidP="00B13D37" w:rsidR="00B13D37">
      <w:pPr>
        <w:jc w:val="center"/>
        <w:rPr>
          <w:sz w:val="22"/>
          <w:szCs w:val="22"/>
        </w:rPr>
      </w:pPr>
    </w:p>
    <w:p w14:textId="77777777" w14:paraId="7D648F7D" w:rsidRDefault="00B13D37" w:rsidP="00B13D37" w:rsidR="00B13D37">
      <w:pPr>
        <w:rPr>
          <w:b/>
          <w:sz w:val="22"/>
          <w:szCs w:val="22"/>
        </w:rPr>
      </w:pPr>
    </w:p>
    <w:p w14:textId="77777777" w14:paraId="15E1B1FD" w:rsidRDefault="00B13D37" w:rsidP="00B13D37" w:rsidR="00B13D3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TRIO-MAT d.o.o., Zagreb, </w:t>
      </w:r>
      <w:proofErr w:type="spellStart"/>
      <w:r>
        <w:rPr>
          <w:sz w:val="22"/>
          <w:szCs w:val="22"/>
        </w:rPr>
        <w:t>Šumetlička</w:t>
      </w:r>
      <w:proofErr w:type="spellEnd"/>
      <w:r>
        <w:rPr>
          <w:sz w:val="22"/>
          <w:szCs w:val="22"/>
        </w:rPr>
        <w:t xml:space="preserve"> 29, OIB 20522538775.</w:t>
      </w:r>
    </w:p>
    <w:p w14:textId="77777777" w14:paraId="0E75E8E4" w:rsidRDefault="00B13D37" w:rsidP="00B13D37" w:rsidR="00B13D3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9.603,57 kn. </w:t>
      </w:r>
    </w:p>
    <w:p w14:textId="77777777" w14:paraId="5C742C39" w:rsidRDefault="00B13D37" w:rsidP="00B13D37" w:rsidR="00B13D3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FD165CA" w:rsidRDefault="00B13D37" w:rsidP="00B13D37" w:rsidR="00B13D3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F3AE37A" w:rsidRDefault="00B13D37" w:rsidP="00B13D37" w:rsidR="00B13D37">
      <w:pPr>
        <w:ind w:firstLine="708"/>
        <w:jc w:val="both"/>
        <w:rPr>
          <w:sz w:val="22"/>
          <w:szCs w:val="22"/>
        </w:rPr>
      </w:pPr>
    </w:p>
    <w:p w14:textId="77777777" w14:paraId="2135AB25" w:rsidRDefault="00B13D37" w:rsidP="00B13D37" w:rsidR="00B13D37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22F36C88" w:rsidRDefault="00B13D37" w:rsidP="00B13D37" w:rsidR="00B13D3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6F9758D2" w:rsidRDefault="00B13D37" w:rsidP="00B13D37" w:rsidR="00B13D3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1C377211" w:rsidRDefault="00B13D37" w:rsidP="00B13D37" w:rsidR="00B13D37">
      <w:pPr>
        <w:jc w:val="both"/>
        <w:rPr>
          <w:sz w:val="22"/>
          <w:szCs w:val="22"/>
        </w:rPr>
      </w:pPr>
    </w:p>
    <w:p w14:textId="77777777" w14:paraId="161FC0BB" w:rsidRDefault="00B13D37" w:rsidP="00B13D37" w:rsidR="00B13D3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15. veljače 2016.g.  </w:t>
      </w:r>
    </w:p>
    <w:p w14:textId="77777777" w14:paraId="5B319582" w:rsidRDefault="00B13D37" w:rsidP="00B13D37" w:rsidR="00B13D37">
      <w:pPr>
        <w:jc w:val="center"/>
        <w:rPr>
          <w:sz w:val="22"/>
          <w:szCs w:val="22"/>
        </w:rPr>
      </w:pPr>
    </w:p>
    <w:p w14:textId="77777777" w14:paraId="18417252" w:rsidRDefault="00B13D37" w:rsidP="00B13D37" w:rsidR="00B13D37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21CB8251" w:rsidRDefault="00B13D37" w:rsidP="00B13D37" w:rsidR="00B13D37">
      <w:pPr>
        <w:ind w:firstLine="708" w:left="5664"/>
        <w:jc w:val="both"/>
        <w:rPr>
          <w:sz w:val="22"/>
          <w:szCs w:val="22"/>
        </w:rPr>
      </w:pPr>
    </w:p>
    <w:p w14:textId="77777777" w14:paraId="17531EB1" w:rsidRDefault="00B13D37" w:rsidP="00B13D37" w:rsidR="00B13D37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6ACD27CB" w:rsidRDefault="00B13D37" w:rsidP="00B13D37" w:rsidR="00B13D37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5B7C7920" w:rsidRDefault="00B13D37" w:rsidP="00B13D37" w:rsidR="00B13D37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13FAD7F" w:rsidRDefault="00B13D37" w:rsidP="00B13D37" w:rsidR="00B13D37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12EFB80E" w:rsidRDefault="00B13D37" w:rsidP="00B13D37" w:rsidR="00B13D37">
      <w:pPr>
        <w:jc w:val="center"/>
        <w:rPr>
          <w:sz w:val="22"/>
          <w:szCs w:val="22"/>
        </w:rPr>
      </w:pPr>
    </w:p>
    <w:p w14:textId="77777777" w14:paraId="1174BF8A" w:rsidRDefault="00B13D37" w:rsidP="00B13D37" w:rsidR="00B13D37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46E4CB6D" w:rsidRDefault="00B13D37" w:rsidP="00B13D37" w:rsidR="00B13D37">
      <w:pPr>
        <w:tabs>
          <w:tab w:pos="709" w:val="left"/>
        </w:tabs>
        <w:rPr>
          <w:sz w:val="22"/>
          <w:szCs w:val="22"/>
        </w:rPr>
      </w:pPr>
    </w:p>
    <w:p w14:textId="77777777" w14:paraId="525CFA93" w:rsidRDefault="00B13D37" w:rsidP="00B13D37" w:rsidR="00B13D37">
      <w:pPr>
        <w:tabs>
          <w:tab w:pos="709" w:val="left"/>
        </w:tabs>
        <w:rPr>
          <w:sz w:val="22"/>
          <w:szCs w:val="22"/>
        </w:rPr>
      </w:pPr>
    </w:p>
    <w:p w14:textId="77777777" w14:paraId="5405BB68" w:rsidRDefault="00B13D37" w:rsidP="00B13D37" w:rsidR="00B13D37">
      <w:pPr>
        <w:tabs>
          <w:tab w:pos="709" w:val="left"/>
        </w:tabs>
        <w:rPr>
          <w:sz w:val="22"/>
          <w:szCs w:val="22"/>
        </w:rPr>
      </w:pPr>
    </w:p>
    <w:p w14:textId="77777777" w14:paraId="7AF37518" w:rsidRDefault="00B13D37" w:rsidP="00B13D37" w:rsidR="00B13D37">
      <w:pPr>
        <w:tabs>
          <w:tab w:pos="709" w:val="left"/>
        </w:tabs>
        <w:rPr>
          <w:sz w:val="22"/>
          <w:szCs w:val="22"/>
        </w:rPr>
      </w:pPr>
    </w:p>
    <w:p w14:textId="77777777" w14:paraId="68E024A2" w:rsidRDefault="00B13D37" w:rsidP="00B13D37" w:rsidR="00B13D37">
      <w:pPr>
        <w:tabs>
          <w:tab w:pos="709" w:val="left"/>
        </w:tabs>
        <w:rPr>
          <w:sz w:val="22"/>
          <w:szCs w:val="22"/>
        </w:rPr>
      </w:pPr>
    </w:p>
    <w:p w14:textId="77777777" w14:paraId="79EA51E9" w:rsidRDefault="00B13D37" w:rsidP="00B13D37" w:rsidR="00B13D37">
      <w:pPr>
        <w:tabs>
          <w:tab w:pos="709" w:val="left"/>
        </w:tabs>
        <w:rPr>
          <w:sz w:val="22"/>
          <w:szCs w:val="22"/>
        </w:rPr>
      </w:pPr>
    </w:p>
    <w:p w14:textId="77777777" w14:paraId="2D554989" w:rsidRDefault="00B13D37" w:rsidP="00B13D37" w:rsidR="00B13D37">
      <w:pPr>
        <w:tabs>
          <w:tab w:pos="709" w:val="left"/>
        </w:tabs>
        <w:rPr>
          <w:sz w:val="22"/>
          <w:szCs w:val="22"/>
        </w:rPr>
      </w:pPr>
    </w:p>
    <w:p w14:textId="01702333" w14:paraId="0170233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13D3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13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D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13D3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3D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3D3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13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D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D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D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D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13D3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13D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3D3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7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6255</izvorni_sadrzaj>
    <derivirana_varijabla naziv="DomainObject.Predmet.Broj_1">6255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St-6255/2015</izvorni_sadrzaj>
    <derivirana_varijabla naziv="DomainObject.Predmet.OznakaBroj_1">St-6255/2015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TRIO-MAT d.o.o. za trgovinu i usluge</izvorni_sadrzaj>
    <derivirana_varijabla naziv="DomainObject.Predmet.ProtustrankaFormated_1">  TRIO-MAT d.o.o. za trgovinu i usluge</derivirana_varijabla>
  </DomainObject.Predmet.ProtustrankaFormated>
  <DomainObject.Predmet.ProtustrankaFormatedOIB>
    <izvorni_sadrzaj>  TRIO-MAT d.o.o. za trgovinu i usluge, OIB 20522538775</izvorni_sadrzaj>
    <derivirana_varijabla naziv="DomainObject.Predmet.ProtustrankaFormatedOIB_1">  TRIO-MAT d.o.o. za trgovinu i usluge, OIB 20522538775</derivirana_varijabla>
  </DomainObject.Predmet.ProtustrankaFormatedOIB>
  <DomainObject.Predmet.ProtustrankaFormatedWithAdress>
    <izvorni_sadrzaj> TRIO-MAT d.o.o. za trgovinu i usluge, Šumetlička 29, 10000 Zagreb</izvorni_sadrzaj>
    <derivirana_varijabla naziv="DomainObject.Predmet.ProtustrankaFormatedWithAdress_1"> TRIO-MAT d.o.o. za trgovinu i usluge, Šumetlička 29, 10000 Zagreb</derivirana_varijabla>
  </DomainObject.Predmet.ProtustrankaFormatedWithAdress>
  <DomainObject.Predmet.ProtustrankaFormatedWithAdressOIB>
    <izvorni_sadrzaj> TRIO-MAT d.o.o. za trgovinu i usluge, OIB 20522538775, Šumetlička 29, 10000 Zagreb</izvorni_sadrzaj>
    <derivirana_varijabla naziv="DomainObject.Predmet.ProtustrankaFormatedWithAdressOIB_1"> TRIO-MAT d.o.o. za trgovinu i usluge, OIB 20522538775, Šumetlička 29, 10000 Zagreb</derivirana_varijabla>
  </DomainObject.Predmet.ProtustrankaFormatedWithAdressOIB>
  <DomainObject.Predmet.ProtustrankaWithAdress>
    <izvorni_sadrzaj>TRIO-MAT d.o.o. za trgovinu i usluge Šumetlička 29, 10000 Zagreb</izvorni_sadrzaj>
    <derivirana_varijabla naziv="DomainObject.Predmet.ProtustrankaWithAdress_1">TRIO-MAT d.o.o. za trgovinu i usluge Šumetlička 29, 10000 Zagreb</derivirana_varijabla>
  </DomainObject.Predmet.ProtustrankaWithAdress>
  <DomainObject.Predmet.ProtustrankaWithAdressOIB>
    <izvorni_sadrzaj>TRIO-MAT d.o.o. za trgovinu i usluge, OIB 20522538775, Šumetlička 29, 10000 Zagreb</izvorni_sadrzaj>
    <derivirana_varijabla naziv="DomainObject.Predmet.ProtustrankaWithAdressOIB_1">TRIO-MAT d.o.o. za trgovinu i usluge, OIB 20522538775, Šumetlička 29, 10000 Zagreb</derivirana_varijabla>
  </DomainObject.Predmet.ProtustrankaWithAdressOIB>
  <DomainObject.Predmet.ProtustrankaNazivFormated>
    <izvorni_sadrzaj>TRIO-MAT d.o.o. za trgovinu i usluge</izvorni_sadrzaj>
    <derivirana_varijabla naziv="DomainObject.Predmet.ProtustrankaNazivFormated_1">TRIO-MAT d.o.o. za trgovinu i usluge</derivirana_varijabla>
  </DomainObject.Predmet.ProtustrankaNazivFormated>
  <DomainObject.Predmet.ProtustrankaNazivFormatedOIB>
    <izvorni_sadrzaj>TRIO-MAT d.o.o. za trgovinu i usluge, OIB 20522538775</izvorni_sadrzaj>
    <derivirana_varijabla naziv="DomainObject.Predmet.ProtustrankaNazivFormatedOIB_1">TRIO-MAT d.o.o. za trgovinu i usluge, OIB 20522538775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TRIO-MAT d.o.o. za trgovinu i usluge</item>
    </izvorni_sadrzaj>
    <derivirana_varijabla naziv="DomainObject.Predmet.ProtuStrankaListFormated_1">
      <item>TRIO-MAT d.o.o. za trgovinu i usluge</item>
    </derivirana_varijabla>
  </DomainObject.Predmet.ProtuStrankaListFormated>
  <DomainObject.Predmet.ProtuStrankaListFormatedOIB>
    <izvorni_sadrzaj>
      <item>TRIO-MAT d.o.o. za trgovinu i usluge, OIB 20522538775</item>
    </izvorni_sadrzaj>
    <derivirana_varijabla naziv="DomainObject.Predmet.ProtuStrankaListFormatedOIB_1">
      <item>TRIO-MAT d.o.o. za trgovinu i usluge, OIB 20522538775</item>
    </derivirana_varijabla>
  </DomainObject.Predmet.ProtuStrankaListFormatedOIB>
  <DomainObject.Predmet.ProtuStrankaListFormatedWithAdress>
    <izvorni_sadrzaj>
      <item>TRIO-MAT d.o.o. za trgovinu i usluge, Šumetlička 29, 10000 Zagreb</item>
    </izvorni_sadrzaj>
    <derivirana_varijabla naziv="DomainObject.Predmet.ProtuStrankaListFormatedWithAdress_1">
      <item>TRIO-MAT d.o.o. za trgovinu i usluge, Šumetlička 29, 10000 Zagreb</item>
    </derivirana_varijabla>
  </DomainObject.Predmet.ProtuStrankaListFormatedWithAdress>
  <DomainObject.Predmet.ProtuStrankaListFormatedWithAdressOIB>
    <izvorni_sadrzaj>
      <item>TRIO-MAT d.o.o. za trgovinu i usluge, OIB 20522538775, Šumetlička 29, 10000 Zagreb</item>
    </izvorni_sadrzaj>
    <derivirana_varijabla naziv="DomainObject.Predmet.ProtuStrankaListFormatedWithAdressOIB_1">
      <item>TRIO-MAT d.o.o. za trgovinu i usluge, OIB 20522538775, Šumetlička 29, 10000 Zagreb</item>
    </derivirana_varijabla>
  </DomainObject.Predmet.ProtuStrankaListFormatedWithAdressOIB>
  <DomainObject.Predmet.ProtuStrankaListNazivFormated>
    <izvorni_sadrzaj>
      <item>TRIO-MAT d.o.o. za trgovinu i usluge</item>
    </izvorni_sadrzaj>
    <derivirana_varijabla naziv="DomainObject.Predmet.ProtuStrankaListNazivFormated_1">
      <item>TRIO-MAT d.o.o. za trgovinu i usluge</item>
    </derivirana_varijabla>
  </DomainObject.Predmet.ProtuStrankaListNazivFormated>
  <DomainObject.Predmet.ProtuStrankaListNazivFormatedOIB>
    <izvorni_sadrzaj>
      <item>TRIO-MAT d.o.o. za trgovinu i usluge, OIB 20522538775</item>
    </izvorni_sadrzaj>
    <derivirana_varijabla naziv="DomainObject.Predmet.ProtuStrankaListNazivFormatedOIB_1">
      <item>TRIO-MAT d.o.o. za trgovinu i usluge, OIB 20522538775</item>
    </derivirana_varijabla>
  </DomainObject.Predmet.ProtuStrankaListNazivFormatedOIB>
  <DomainObject.Predmet.OstaliListFormated>
    <izvorni_sadrzaj>
      <item>Jadranka Pencze</item>
      <item>HRVATSKI ZAVOD ZA MIROVINSKO OSIGURANJE</item>
    </izvorni_sadrzaj>
    <derivirana_varijabla naziv="DomainObject.Predmet.OstaliListFormated_1">
      <item>Jadranka Pencze</item>
      <item>HRVATSKI ZAVOD ZA MIROVINSKO OSIGURANJE</item>
    </derivirana_varijabla>
  </DomainObject.Predmet.OstaliListFormated>
  <DomainObject.Predmet.OstaliListFormatedOIB>
    <izvorni_sadrzaj>
      <item>Jadranka Pencze, OIB 60219187781</item>
      <item>HRVATSKI ZAVOD ZA MIROVINSKO OSIGURANJE, OIB 84397956623</item>
    </izvorni_sadrzaj>
    <derivirana_varijabla naziv="DomainObject.Predmet.OstaliListFormatedOIB_1">
      <item>Jadranka Pencze, OIB 60219187781</item>
      <item>HRVATSKI ZAVOD ZA MIROVINSKO OSIGURANJE, OIB 84397956623</item>
    </derivirana_varijabla>
  </DomainObject.Predmet.OstaliListFormatedOIB>
  <DomainObject.Predmet.OstaliListFormatedWithAdress>
    <izvorni_sadrzaj>
      <item>Jadranka Pencze, Šumetlička 29, 10000 Zagreb</item>
      <item>HRVATSKI ZAVOD ZA MIROVINSKO OSIGURANJE, Trpimirova 4, 10000 Zagreb</item>
    </izvorni_sadrzaj>
    <derivirana_varijabla naziv="DomainObject.Predmet.OstaliListFormatedWithAdress_1">
      <item>Jadranka Pencze, Šumetlička 29,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Jadranka Pencze, OIB 60219187781, Šumetlička 29, 10000 Zagreb</item>
      <item>HRVATSKI ZAVOD ZA MIROVINSKO OSIGURANJE, OIB 84397956623, Trpimirova 4, 10000 Zagreb</item>
    </izvorni_sadrzaj>
    <derivirana_varijabla naziv="DomainObject.Predmet.OstaliListFormatedWithAdressOIB_1">
      <item>Jadranka Pencze, OIB 60219187781, Šumetlička 29,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Jadranka Pencze</item>
      <item>HRVATSKI ZAVOD ZA MIROVINSKO OSIGURANJE</item>
    </izvorni_sadrzaj>
    <derivirana_varijabla naziv="DomainObject.Predmet.OstaliListNazivFormated_1">
      <item>Jadranka Pencze</item>
      <item>HRVATSKI ZAVOD ZA MIROVINSKO OSIGURANJE</item>
    </derivirana_varijabla>
  </DomainObject.Predmet.OstaliListNazivFormated>
  <DomainObject.Predmet.OstaliListNazivFormatedOIB>
    <izvorni_sadrzaj>
      <item>Jadranka Pencze, OIB 60219187781</item>
      <item>HRVATSKI ZAVOD ZA MIROVINSKO OSIGURANJE, OIB 84397956623</item>
    </izvorni_sadrzaj>
    <derivirana_varijabla naziv="DomainObject.Predmet.OstaliListNazivFormatedOIB_1">
      <item>Jadranka Pencze, OIB 60219187781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TRIO-MAT d.o.o. za trgovinu i usluge</izvorni_sadrzaj>
    <derivirana_varijabla naziv="DomainObject.Predmet.ProtustrankaIDrugi_1">TRIO-MAT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TRIO-MAT d.o.o. za trgovinu i usluge, OIB 20522538775, Šumetlička 29, 10000 Zagreb</izvorni_sadrzaj>
    <derivirana_varijabla naziv="DomainObject.Predmet.ProtustrankaIDrugiAdressOIB_1">TRIO-MAT d.o.o. za trgovinu i usluge, OIB 20522538775, Šumetlička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TRIO-MAT d.o.o. za trgovinu i usluge</item>
      <item>Jadranka Pencze</item>
      <item>HRVATSKI ZAVOD ZA MIROVINSKO OSIGURANJE</item>
    </izvorni_sadrzaj>
    <derivirana_varijabla naziv="DomainObject.Predmet.SudioniciListNaziv_1">
      <item>FINA Regionalni centar Zagreb</item>
      <item>TRIO-MAT d.o.o. za trgovinu i usluge</item>
      <item>Jadranka Pencze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TRIO-MAT d.o.o. za trgovinu i usluge, OIB 20522538775, Šumetlička 29,10000 Zagreb</item>
      <item>Jadranka Pencze, OIB 60219187781, Šumetlička 29,10000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TRIO-MAT d.o.o. za trgovinu i usluge, OIB 20522538775, Šumetlička 29,10000 Zagreb</item>
      <item>Jadranka Pencze, OIB 60219187781, Šumetlička 29,10000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20522538775</item>
      <item>, OIB 60219187781</item>
      <item>, OIB 84397956623</item>
    </izvorni_sadrzaj>
    <derivirana_varijabla naziv="DomainObject.Predmet.SudioniciListNazivOIB_1">
      <item>, OIB 85821130368</item>
      <item>, OIB 20522538775</item>
      <item>, OIB 60219187781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260</properties:Words>
  <properties:Characters>1417</properties:Characters>
  <properties:Lines>50</properties:Lines>
  <properties:Paragraphs>17</properties:Paragraphs>
  <properties:TotalTime>2</properties:TotalTime>
  <properties:ScaleCrop>false</properties:ScaleCrop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2016-02-15T06:07:00Z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