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b715" w14:paraId="472b715" w:rsidRDefault="00B3250B" w:rsidP="00B3250B" w:rsidR="00B3250B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B3250B" w:rsidP="00B3250B" w:rsidR="00B325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6780" cx="673100"/>
            <wp:effectExtent b="7620" r="0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6780" cx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250B" w:rsidP="00B3250B" w:rsidR="00B325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B3250B" w:rsidP="00B3250B" w:rsidR="00B3250B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B3250B" w:rsidP="00B3250B" w:rsidR="00B325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B3250B" w:rsidP="00B3250B" w:rsidR="00B325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STALNA SLUŽBA U SL</w:t>
      </w:r>
      <w:r w:rsidR="006F0393">
        <w:rPr>
          <w:rFonts w:cs="Times New Roman" w:hAnsi="Times New Roman" w:ascii="Times New Roman"/>
          <w:sz w:val="24"/>
          <w:szCs w:val="24"/>
          <w:lang w:eastAsia="hr-HR" w:val="hr-HR"/>
        </w:rPr>
        <w:t>.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BRODU </w:t>
      </w:r>
    </w:p>
    <w:p w:rsidRDefault="00B3250B" w:rsidP="00B3250B" w:rsidR="00B325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B3250B" w:rsidP="00B3250B" w:rsidR="00B325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7A773E">
        <w:rPr>
          <w:rFonts w:cs="Times New Roman" w:hAnsi="Times New Roman" w:ascii="Times New Roman"/>
        </w:rPr>
        <w:t xml:space="preserve"> </w:t>
      </w:r>
      <w:r w:rsidR="007A773E">
        <w:rPr>
          <w:rFonts w:cs="Times New Roman" w:hAnsi="Times New Roman" w:ascii="Times New Roman"/>
        </w:rPr>
        <w:tab/>
      </w:r>
      <w:r w:rsidR="007A773E">
        <w:rPr>
          <w:rFonts w:cs="Times New Roman" w:hAnsi="Times New Roman" w:ascii="Times New Roman"/>
        </w:rPr>
        <w:tab/>
      </w:r>
      <w:r w:rsidR="007A773E">
        <w:rPr>
          <w:rFonts w:cs="Times New Roman" w:hAnsi="Times New Roman" w:ascii="Times New Roman"/>
        </w:rPr>
        <w:tab/>
      </w:r>
      <w:r w:rsidR="007A773E">
        <w:rPr>
          <w:rFonts w:cs="Times New Roman" w:hAnsi="Times New Roman" w:ascii="Times New Roman"/>
        </w:rPr>
        <w:tab/>
      </w:r>
      <w:r w:rsidR="007A773E">
        <w:rPr>
          <w:rFonts w:cs="Times New Roman" w:hAnsi="Times New Roman" w:ascii="Times New Roman"/>
        </w:rPr>
        <w:tab/>
      </w:r>
      <w:r w:rsidR="007A773E">
        <w:rPr>
          <w:rFonts w:cs="Times New Roman" w:hAnsi="Times New Roman" w:ascii="Times New Roman"/>
        </w:rPr>
        <w:tab/>
        <w:t xml:space="preserve">                 </w:t>
      </w:r>
      <w:r>
        <w:rPr>
          <w:rFonts w:cs="Times New Roman" w:hAnsi="Times New Roman" w:ascii="Times New Roman"/>
        </w:rPr>
        <w:t xml:space="preserve"> </w:t>
      </w:r>
      <w:r w:rsidR="007A773E">
        <w:rPr>
          <w:rFonts w:cs="Times New Roman" w:hAnsi="Times New Roman" w:ascii="Times New Roman"/>
          <w:sz w:val="24"/>
          <w:szCs w:val="24"/>
          <w:lang w:eastAsia="hr-HR" w:val="hr-HR"/>
        </w:rPr>
        <w:t>Broj: 2/St-1510/2017-11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3250B" w:rsidP="00B3250B" w:rsidR="00B325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B3250B" w:rsidP="00B3250B" w:rsidR="00B325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B3250B" w:rsidP="00B3250B" w:rsidR="00B3250B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B3250B" w:rsidP="00B3250B" w:rsidR="00B3250B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C275F" w:rsidP="00B3250B" w:rsidR="00B3250B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Z A K L J U Č A K</w:t>
      </w:r>
    </w:p>
    <w:p w:rsidRDefault="00291C42" w:rsidP="00B3250B" w:rsidR="00291C42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B3250B" w:rsidP="00B3250B" w:rsidR="00B3250B">
      <w:pPr>
        <w:spacing w:after="0"/>
        <w:rPr>
          <w:rFonts w:cs="Times New Roman" w:hAnsi="Times New Roman" w:ascii="Times New Roman"/>
        </w:rPr>
      </w:pPr>
    </w:p>
    <w:p w:rsidRDefault="00B3250B" w:rsidP="00B3250B" w:rsidR="00B3250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MBA INDUSTRISERVIS d.o.o., Slavonski Brod, Ulica 30. svibnja 1990., </w:t>
      </w:r>
      <w:r w:rsidR="00291C4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OIB: 94037295796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CC275F">
        <w:rPr>
          <w:rFonts w:cs="Times New Roman" w:hAnsi="Times New Roman" w:ascii="Times New Roman"/>
          <w:color w:val="000000"/>
          <w:sz w:val="24"/>
          <w:szCs w:val="24"/>
          <w:lang w:val="hr-HR"/>
        </w:rPr>
        <w:t>14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275F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 </w:t>
      </w:r>
      <w:r w:rsidR="004D328B">
        <w:rPr>
          <w:rFonts w:cs="Times New Roman" w:hAnsi="Times New Roman" w:ascii="Times New Roman"/>
          <w:color w:val="000000"/>
          <w:sz w:val="24"/>
          <w:szCs w:val="24"/>
          <w:lang w:val="hr-HR"/>
        </w:rPr>
        <w:t>donio je slijedeći</w:t>
      </w:r>
    </w:p>
    <w:p w:rsidRDefault="00B3250B" w:rsidP="00B3250B" w:rsidR="00B3250B">
      <w:pPr>
        <w:spacing w:after="0"/>
        <w:rPr>
          <w:rFonts w:cs="Times New Roman" w:hAnsi="Times New Roman" w:ascii="Times New Roman"/>
        </w:rPr>
      </w:pPr>
    </w:p>
    <w:p w:rsidRDefault="00B3250B" w:rsidP="00B3250B" w:rsidR="00B3250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z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a k l j u č </w:t>
      </w:r>
      <w:r w:rsidR="004D328B">
        <w:rPr>
          <w:rFonts w:cs="Times New Roman" w:hAnsi="Times New Roman" w:ascii="Times New Roman"/>
          <w:color w:val="000000"/>
          <w:sz w:val="24"/>
          <w:szCs w:val="24"/>
        </w:rPr>
        <w:t>a k</w:t>
      </w:r>
    </w:p>
    <w:p w:rsidRDefault="00291C42" w:rsidP="00B3250B" w:rsidR="00B3250B">
      <w:p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291C42" w:rsidP="00B3250B" w:rsidR="00B3250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Ispitno i izvještajno ročište zakazano za dan 14. studeni 2018. odgađa se, a slijedeće se zakazuje za dan</w:t>
      </w:r>
    </w:p>
    <w:p w:rsidRDefault="00291C42" w:rsidP="00B3250B" w:rsidR="00291C4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91C42" w:rsidP="00291C42" w:rsidR="00291C42" w:rsidRPr="00291C42">
      <w:pPr>
        <w:spacing w:after="0"/>
        <w:ind w:firstLine="708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291C4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28. studeni 2018. u 09,00 sati ispitno i u 09,15 sati izvještajno ročište</w:t>
      </w:r>
    </w:p>
    <w:p w:rsidRDefault="00B3250B" w:rsidP="00B3250B" w:rsidR="00B3250B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3250B" w:rsidP="00B3250B" w:rsidR="00B3250B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B3250B" w:rsidP="00B3250B" w:rsidR="00B3250B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1C42" w:rsidP="00291C42" w:rsidR="00B3250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Stečajna upraviteljica </w:t>
      </w:r>
      <w:r w:rsidRPr="00291C42">
        <w:rPr>
          <w:rFonts w:cs="Times New Roman" w:hAnsi="Times New Roman" w:ascii="Times New Roman"/>
          <w:color w:val="000000"/>
          <w:sz w:val="24"/>
          <w:szCs w:val="24"/>
          <w:lang w:val="hr-HR"/>
        </w:rPr>
        <w:t>Margareta Bondža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tražila je odgodu ročišta iz opravdanih razloga, te je stoga odlučeno kao u izreci ovoga zaključka. </w:t>
      </w:r>
    </w:p>
    <w:p w:rsidRDefault="00B3250B" w:rsidP="00B3250B" w:rsidR="00B325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3250B" w:rsidP="00B3250B" w:rsidR="00B3250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Brodu, 14. studenog 2018.</w:t>
      </w:r>
    </w:p>
    <w:p w:rsidRDefault="00B3250B" w:rsidP="00B3250B" w:rsidR="00B325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3250B" w:rsidP="00B3250B" w:rsidR="00B325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3250B" w:rsidP="00B3250B" w:rsidR="00B3250B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B3250B" w:rsidP="00B3250B" w:rsidR="00B3250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3250B" w:rsidP="00B3250B" w:rsidR="00B3250B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Davorin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Pavičić</w:t>
      </w:r>
      <w:proofErr w:type="spellEnd"/>
    </w:p>
    <w:p w:rsidRDefault="00B3250B" w:rsidP="00B3250B" w:rsidR="00B325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3250B" w:rsidP="00B3250B" w:rsidR="00B325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3250B" w:rsidP="00B3250B" w:rsidR="00B3250B">
      <w:pPr>
        <w:spacing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291C42" w:rsidP="00B3250B" w:rsidR="00B3250B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ovog zaključka nije dopuštena žalba.</w:t>
      </w:r>
    </w:p>
    <w:p w:rsidRDefault="00B3250B" w:rsidP="00B3250B" w:rsidR="00B3250B">
      <w:pPr>
        <w:spacing w:after="0"/>
        <w:rPr>
          <w:rFonts w:cs="Times New Roman" w:hAnsi="Times New Roman" w:ascii="Times New Roman"/>
        </w:rPr>
      </w:pPr>
    </w:p>
    <w:p w:rsidRDefault="00B3250B" w:rsidP="00B3250B" w:rsidR="00B3250B" w:rsidRPr="00291C42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291C42">
        <w:rPr>
          <w:rFonts w:cs="Times New Roman" w:hAnsi="Times New Roman" w:ascii="Times New Roman"/>
          <w:color w:val="000000"/>
          <w:lang w:val="hr-HR"/>
        </w:rPr>
        <w:lastRenderedPageBreak/>
        <w:t>DNA:</w:t>
      </w:r>
    </w:p>
    <w:p w:rsidRDefault="00291C42" w:rsidR="00FB3135" w:rsidRPr="00291C42">
      <w:pPr>
        <w:rPr>
          <w:rFonts w:cs="Times New Roman" w:hAnsi="Times New Roman" w:ascii="Times New Roman"/>
          <w:sz w:val="24"/>
          <w:szCs w:val="24"/>
          <w:lang w:val="hr-HR"/>
        </w:rPr>
      </w:pPr>
      <w:r w:rsidRPr="00291C42">
        <w:rPr>
          <w:rFonts w:cs="Times New Roman" w:hAnsi="Times New Roman" w:ascii="Times New Roman"/>
          <w:sz w:val="24"/>
          <w:szCs w:val="24"/>
          <w:lang w:val="hr-HR"/>
        </w:rPr>
        <w:t>1. e-Oglasna ploča</w:t>
      </w:r>
    </w:p>
    <w:p w:rsidRDefault="00291C42" w:rsidR="00291C42" w:rsidRPr="00291C42">
      <w:pPr>
        <w:rPr>
          <w:rFonts w:cs="Times New Roman" w:hAnsi="Times New Roman" w:ascii="Times New Roman"/>
          <w:sz w:val="24"/>
          <w:szCs w:val="24"/>
          <w:lang w:val="hr-HR"/>
        </w:rPr>
      </w:pPr>
      <w:r w:rsidRPr="00291C42">
        <w:rPr>
          <w:rFonts w:cs="Times New Roman" w:hAnsi="Times New Roman" w:ascii="Times New Roman"/>
          <w:sz w:val="24"/>
          <w:szCs w:val="24"/>
          <w:lang w:val="hr-HR"/>
        </w:rPr>
        <w:t>2. Stečajnoj upraviteljici</w:t>
      </w:r>
    </w:p>
    <w:sectPr w:rsidR="00291C42" w:rsidRPr="00291C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50B"/>
    <w:rsid w:val="00291C42"/>
    <w:rsid w:val="004D328B"/>
    <w:rsid w:val="006F0393"/>
    <w:rsid w:val="007A773E"/>
    <w:rsid w:val="00B3250B"/>
    <w:rsid w:val="00CC275F"/>
    <w:rsid w:val="00E57BDD"/>
    <w:rsid w:val="00FB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250B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25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25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250B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57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BD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250B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25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25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250B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57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BD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864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D626.6B8511F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St-1510/2017</izvorni_sadrzaj>
    <derivirana_varijabla naziv="DomainObject.Predmet.OznakaBroj_1">St-1510/2017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MBA INDUSTRISERVIS d.o.o.  za projektiranje, savjetovanje i montažni servisni radovi u industrij</izvorni_sadrzaj>
    <derivirana_varijabla naziv="DomainObject.Predmet.ProtustrankaFormated_1">  MBA INDUSTRISERVIS d.o.o.  za projektiranje, savjetovanje i montažni servisni radovi u industrij</derivirana_varijabla>
  </DomainObject.Predmet.ProtustrankaFormated>
  <DomainObject.Predmet.ProtustrankaFormatedOIB>
    <izvorni_sadrzaj>  MBA INDUSTRISERVIS d.o.o.  za projektiranje, savjetovanje i montažni servisni radovi u industrij, OIB 94037295796</izvorni_sadrzaj>
    <derivirana_varijabla naziv="DomainObject.Predmet.ProtustrankaFormatedOIB_1">  MBA INDUSTRISERVIS d.o.o.  za projektiranje, savjetovanje i montažni servisni radovi u industrij, OIB 94037295796</derivirana_varijabla>
  </DomainObject.Predmet.ProtustrankaFormatedOIB>
  <DomainObject.Predmet.ProtustrankaFormatedWithAdress>
    <izvorni_sadrzaj> MBA INDUSTRISERVIS d.o.o.  za projektiranje, savjetovanje i montažni servisni radovi u industrij, Ulica 30. svibnja 1990., 35000 Slavonski Brod</izvorni_sadrzaj>
    <derivirana_varijabla naziv="DomainObject.Predmet.ProtustrankaFormatedWithAdress_1"> MBA INDUSTRISERVIS d.o.o.  za projektiranje, savjetovanje i montažni servisni radovi u industrij, Ulica 30. svibnja 1990., 35000 Slavonski Brod</derivirana_varijabla>
  </DomainObject.Predmet.ProtustrankaFormatedWithAdress>
  <DomainObject.Predmet.ProtustrankaFormatedWithAdressOIB>
    <izvorni_sadrzaj> MBA INDUSTRISERVIS d.o.o.  za projektiranje, savjetovanje i montažni servisni radovi u industrij, OIB 94037295796, Ulica 30. svibnja 1990., 35000 Slavonski Brod</izvorni_sadrzaj>
    <derivirana_varijabla naziv="DomainObject.Predmet.ProtustrankaFormatedWithAdressOIB_1"> MBA INDUSTRISERVIS d.o.o.  za projektiranje, savjetovanje i montažni servisni radovi u industrij, OIB 94037295796, Ulica 30. svibnja 1990., 35000 Slavonski Brod</derivirana_varijabla>
  </DomainObject.Predmet.ProtustrankaFormatedWithAdressOIB>
  <DomainObject.Predmet.ProtustrankaWithAdress>
    <izvorni_sadrzaj>MBA INDUSTRISERVIS d.o.o.  za projektiranje, savjetovanje i montažni servisni radovi u industrij Ulica 30. svibnja 1990., 35000 Slavonski Brod</izvorni_sadrzaj>
    <derivirana_varijabla naziv="DomainObject.Predmet.ProtustrankaWithAdress_1">MBA INDUSTRISERVIS d.o.o.  za projektiranje, savjetovanje i montažni servisni radovi u industrij Ulica 30. svibnja 1990., 35000 Slavonski Brod</derivirana_varijabla>
  </DomainObject.Predmet.ProtustrankaWithAdress>
  <DomainObject.Predmet.ProtustrankaWithAdressOIB>
    <izvorni_sadrzaj>MBA INDUSTRISERVIS d.o.o.  za projektiranje, savjetovanje i montažni servisni radovi u industrij, OIB 94037295796, Ulica 30. svibnja 1990., 35000 Slavonski Brod</izvorni_sadrzaj>
    <derivirana_varijabla naziv="DomainObject.Predmet.ProtustrankaWithAdressOIB_1">MBA INDUSTRISERVIS d.o.o.  za projektiranje, savjetovanje i montažni servisni radovi u industrij, OIB 94037295796, Ulica 30. svibnja 1990., 35000 Slavonski Brod</derivirana_varijabla>
  </DomainObject.Predmet.ProtustrankaWithAdressOIB>
  <DomainObject.Predmet.ProtustrankaNazivFormated>
    <izvorni_sadrzaj>MBA INDUSTRISERVIS d.o.o.  za projektiranje, savjetovanje i montažni servisni radovi u industrij</izvorni_sadrzaj>
    <derivirana_varijabla naziv="DomainObject.Predmet.ProtustrankaNazivFormated_1">MBA INDUSTRISERVIS d.o.o.  za projektiranje, savjetovanje i montažni servisni radovi u industrij</derivirana_varijabla>
  </DomainObject.Predmet.ProtustrankaNazivFormated>
  <DomainObject.Predmet.ProtustrankaNazivFormatedOIB>
    <izvorni_sadrzaj>MBA INDUSTRISERVIS d.o.o.  za projektiranje, savjetovanje i montažni servisni radovi u industrij, OIB 94037295796</izvorni_sadrzaj>
    <derivirana_varijabla naziv="DomainObject.Predmet.ProtustrankaNazivFormatedOIB_1">MBA INDUSTRISERVIS d.o.o.  za projektiranje, savjetovanje i montažni servisni radovi u industrij, OIB 94037295796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MBA INDUSTRISERVIS d.o.o.  za projektiranje, savjetovanje i montažni servisni radovi u industrij</item>
    </izvorni_sadrzaj>
    <derivirana_varijabla naziv="DomainObject.Predmet.ProtuStrankaListFormated_1">
      <item>MBA INDUSTRISERVIS d.o.o.  za projektiranje, savjetovanje i montažni servisni radovi u industrij</item>
    </derivirana_varijabla>
  </DomainObject.Predmet.ProtuStrankaListFormated>
  <DomainObject.Predmet.ProtuStrankaListFormatedOIB>
    <izvorni_sadrzaj>
      <item>MBA INDUSTRISERVIS d.o.o.  za projektiranje, savjetovanje i montažni servisni radovi u industrij, OIB 94037295796</item>
    </izvorni_sadrzaj>
    <derivirana_varijabla naziv="DomainObject.Predmet.ProtuStrankaListFormatedOIB_1">
      <item>MBA INDUSTRISERVIS d.o.o.  za projektiranje, savjetovanje i montažni servisni radovi u industrij, OIB 94037295796</item>
    </derivirana_varijabla>
  </DomainObject.Predmet.ProtuStrankaListFormatedOIB>
  <DomainObject.Predmet.ProtuStrankaListFormatedWithAdress>
    <izvorni_sadrzaj>
      <item>MBA INDUSTRISERVIS d.o.o.  za projektiranje, savjetovanje i montažni servisni radovi u industrij, Ulica 30. svibnja 1990., 35000 Slavonski Brod</item>
    </izvorni_sadrzaj>
    <derivirana_varijabla naziv="DomainObject.Predmet.ProtuStrankaListFormatedWithAdress_1">
      <item>MBA INDUSTRISERVIS d.o.o.  za projektiranje, savjetovanje i montažni servisni radovi u industrij, Ulica 30. svibnja 1990., 35000 Slavonski Brod</item>
    </derivirana_varijabla>
  </DomainObject.Predmet.ProtuStrankaListFormatedWithAdress>
  <DomainObject.Predmet.ProtuStrankaListFormatedWithAdressOIB>
    <izvorni_sadrzaj>
      <item>MBA INDUSTRISERVIS d.o.o.  za projektiranje, savjetovanje i montažni servisni radovi u industrij, OIB 94037295796, Ulica 30. svibnja 1990., 35000 Slavonski Brod</item>
    </izvorni_sadrzaj>
    <derivirana_varijabla naziv="DomainObject.Predmet.ProtuStrankaListFormatedWithAdressOIB_1">
      <item>MBA INDUSTRISERVIS d.o.o.  za projektiranje, savjetovanje i montažni servisni radovi u industrij, OIB 94037295796, Ulica 30. svibnja 1990., 35000 Slavonski Brod</item>
    </derivirana_varijabla>
  </DomainObject.Predmet.ProtuStrankaListFormatedWithAdressOIB>
  <DomainObject.Predmet.ProtuStrankaListNazivFormated>
    <izvorni_sadrzaj>
      <item>MBA INDUSTRISERVIS d.o.o.  za projektiranje, savjetovanje i montažni servisni radovi u industrij</item>
    </izvorni_sadrzaj>
    <derivirana_varijabla naziv="DomainObject.Predmet.ProtuStrankaListNazivFormated_1">
      <item>MBA INDUSTRISERVIS d.o.o.  za projektiranje, savjetovanje i montažni servisni radovi u industrij</item>
    </derivirana_varijabla>
  </DomainObject.Predmet.ProtuStrankaListNazivFormated>
  <DomainObject.Predmet.ProtuStrankaListNazivFormatedOIB>
    <izvorni_sadrzaj>
      <item>MBA INDUSTRISERVIS d.o.o.  za projektiranje, savjetovanje i montažni servisni radovi u industrij, OIB 94037295796</item>
    </izvorni_sadrzaj>
    <derivirana_varijabla naziv="DomainObject.Predmet.ProtuStrankaListNazivFormatedOIB_1">
      <item>MBA INDUSTRISERVIS d.o.o.  za projektiranje, savjetovanje i montažni servisni radovi u industrij, OIB 94037295796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Vesna Lazarić</item>
    </izvorni_sadrzaj>
    <derivirana_varijabla naziv="DomainObject.Predmet.OstaliListFormated_1">
      <item>ŽDO SLAV. BROD punomoćnik sudionika u postupku REPUBLIKA HRVATSKA-MINISTARSTVO FINANCIJA</item>
      <item>Vesna Lazarić</item>
    </derivirana_varijabla>
  </DomainObject.Predmet.OstaliListFormated>
  <DomainObject.Predmet.OstaliListFormatedOIB>
    <izvorni_sadrzaj>
      <item>ŽDO SLAV. BROD punomoćnik sudionika u postupku REPUBLIKA HRVATSKA-MINISTARSTVO FINANCIJA</item>
      <item>Vesna Lazarić</item>
    </izvorni_sadrzaj>
    <derivirana_varijabla naziv="DomainObject.Predmet.OstaliListFormatedOIB_1">
      <item>ŽDO SLAV. BROD punomoćnik sudionika u postupku REPUBLIKA HRVATSKA-MINISTARSTVO FINANCIJA</item>
      <item>Vesna Lazarić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Vesna Lazarić</item>
    </izvorni_sadrzaj>
    <derivirana_varijabla naziv="DomainObject.Predmet.OstaliListFormatedWithAdress_1">
      <item>ŽDO SLAV. BROD punomoćnik sudionika u postupku REPUBLIKA HRVATSKA-MINISTARSTVO FINANCIJA</item>
      <item>Vesna Lazarić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Vesna Lazarić</item>
    </izvorni_sadrzaj>
    <derivirana_varijabla naziv="DomainObject.Predmet.OstaliListFormatedWithAdressOIB_1">
      <item>ŽDO SLAV. BROD punomoćnik sudionika u postupku REPUBLIKA HRVATSKA-MINISTARSTVO FINANCIJA</item>
      <item>Vesna Lazarić</item>
    </derivirana_varijabla>
  </DomainObject.Predmet.OstaliListFormatedWithAdressOIB>
  <DomainObject.Predmet.OstaliListNazivFormated>
    <izvorni_sadrzaj>
      <item>ŽDO SLAV. BROD</item>
      <item>Vesna Lazarić</item>
    </izvorni_sadrzaj>
    <derivirana_varijabla naziv="DomainObject.Predmet.OstaliListNazivFormated_1">
      <item>ŽDO SLAV. BROD</item>
      <item>Vesna Lazarić</item>
    </derivirana_varijabla>
  </DomainObject.Predmet.OstaliListNazivFormated>
  <DomainObject.Predmet.OstaliListNazivFormatedOIB>
    <izvorni_sadrzaj>
      <item>ŽDO SLAV. BROD</item>
      <item>Vesna Lazarić</item>
    </izvorni_sadrzaj>
    <derivirana_varijabla naziv="DomainObject.Predmet.OstaliListNazivFormatedOIB_1">
      <item>ŽDO SLAV. BROD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MBA INDUSTRISERVIS d.o.o.  za projektiranje, savjetovanje i montažni servisni radovi u industrij</izvorni_sadrzaj>
    <derivirana_varijabla naziv="DomainObject.Predmet.ProtustrankaIDrugi_1">MBA INDUSTRISERVIS d.o.o.  za projektiranje, savjetovanje i montažni servisni radovi u industrij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MBA INDUSTRISERVIS d.o.o.  za projektiranje, savjetovanje i montažni servisni radovi u industrij, OIB 94037295796, Ulica 30. svibnja 1990., 35000 Slavonski Brod</izvorni_sadrzaj>
    <derivirana_varijabla naziv="DomainObject.Predmet.ProtustrankaIDrugiAdressOIB_1">MBA INDUSTRISERVIS d.o.o.  za projektiranje, savjetovanje i montažni servisni radovi u industrij, OIB 94037295796, Ulica 30. svibnja 1990.,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MBA INDUSTRISERVIS d.o.o.  za projektiranje, savjetovanje i montažni servisni radovi u industrij</item>
      <item>REPUBLIKA HRVATSKA-MINISTARSTVO FINANCIJA</item>
      <item>ŽDO SLAV. BROD</item>
      <item>Vesna Lazarić</item>
    </izvorni_sadrzaj>
    <derivirana_varijabla naziv="DomainObject.Predmet.SudioniciListNaziv_1">
      <item>MBA INDUSTRISERVIS d.o.o.  za projektiranje, savjetovanje i montažni servisni radovi u industrij</item>
      <item>REPUBLIKA HRVATSKA-MINISTARSTVO FINANCIJA</item>
      <item>ŽDO SLAV. BROD</item>
      <item>Vesna Lazarić</item>
    </derivirana_varijabla>
  </DomainObject.Predmet.SudioniciListNaziv>
  <DomainObject.Predmet.SudioniciListAdressOIB>
    <izvorni_sadrzaj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  <item>Vesna Lazarić</item>
    </izvorni_sadrzaj>
    <derivirana_varijabla naziv="DomainObject.Predmet.SudioniciListAdressOIB_1"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94037295796</item>
      <item>, OIB 18683136487</item>
      <item>, OIB null</item>
      <item>, OIB null</item>
    </izvorni_sadrzaj>
    <derivirana_varijabla naziv="DomainObject.Predmet.SudioniciListNazivOIB_1">
      <item>, OIB 94037295796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St-1510/2017-4</izvorni_sadrzaj>
    <derivirana_varijabla naziv="DomainObject.PredzadnjaOdlukaIzPredmeta.Oznaka_1">St-1510/2017-4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183</properties:Words>
  <properties:Characters>833</properties:Characters>
  <properties:Lines>46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2018-11-14T10:18:00Z</dcterms:created>
  <dc:creator>wsadmin</dc:creator>
  <cp:lastModifiedBy>wsadmin</cp:lastModifiedBy>
  <dcterms:modified xmlns:xsi="http://www.w3.org/2001/XMLSchema-instance" xsi:type="dcterms:W3CDTF">2018-11-14T10:28:00Z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14.11.2018..docx)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