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613c1" w14:paraId="2e613c1"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D66A19">
        <w:t>5302</w:t>
      </w:r>
      <w:r w:rsidRPr="00E0021E">
        <w:t>/15</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D66A19">
        <w:t xml:space="preserve">MOBILNI PROCESI d.o.o. </w:t>
      </w:r>
      <w:r w:rsidR="00D66A19" w:rsidRPr="000C1432">
        <w:t xml:space="preserve"> </w:t>
      </w:r>
      <w:r w:rsidR="00D66A19">
        <w:t>Zagreb</w:t>
      </w:r>
      <w:r w:rsidR="00D66A19" w:rsidRPr="000C1432">
        <w:t xml:space="preserve">, </w:t>
      </w:r>
      <w:r w:rsidR="00D66A19">
        <w:t>Kninski trg 11</w:t>
      </w:r>
      <w:r w:rsidR="00D66A19" w:rsidRPr="000C1432">
        <w:t xml:space="preserve">, OIB </w:t>
      </w:r>
      <w:r w:rsidR="00D66A19">
        <w:t>02291162141</w:t>
      </w:r>
      <w:r w:rsidR="009A30C2" w:rsidRPr="00E0021E">
        <w:t xml:space="preserve">, dana </w:t>
      </w:r>
      <w:r w:rsidR="003C389E">
        <w:t>30</w:t>
      </w:r>
      <w:r w:rsidR="00EC646D" w:rsidRPr="00E0021E">
        <w:t xml:space="preserve">. </w:t>
      </w:r>
      <w:r w:rsidR="00795DB1">
        <w:t>prosinca</w:t>
      </w:r>
      <w:r w:rsidR="00EC646D" w:rsidRPr="00E0021E">
        <w:t xml:space="preserve"> 201</w:t>
      </w:r>
      <w:r w:rsidR="00795DB1">
        <w:t>5</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D66A19">
        <w:t>Goran Šarac</w:t>
      </w:r>
      <w:r w:rsidR="009F328B" w:rsidRPr="00E0021E">
        <w:t xml:space="preserve">, </w:t>
      </w:r>
      <w:r w:rsidR="008E3777">
        <w:t>Zagreb</w:t>
      </w:r>
      <w:r w:rsidR="009F328B" w:rsidRPr="00E0021E">
        <w:t xml:space="preserve">, </w:t>
      </w:r>
      <w:r w:rsidR="00D66A19">
        <w:t>Kninski trg 9</w:t>
      </w:r>
      <w:r w:rsidR="009F328B" w:rsidRPr="00E0021E">
        <w:t xml:space="preserve">, OIB </w:t>
      </w:r>
      <w:r w:rsidR="00D66A19">
        <w:t>71911539557</w:t>
      </w:r>
      <w:r w:rsidR="002428A6" w:rsidRPr="00E0021E">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3C389E">
        <w:t>30</w:t>
      </w:r>
      <w:r w:rsidR="00EC646D" w:rsidRPr="00E0021E">
        <w:t xml:space="preserve">. </w:t>
      </w:r>
      <w:r w:rsidR="00795DB1">
        <w:t>prosinca</w:t>
      </w:r>
      <w:r w:rsidR="00EC646D" w:rsidRPr="00E0021E">
        <w:t xml:space="preserve"> 201</w:t>
      </w:r>
      <w:r w:rsidR="00795DB1">
        <w:t>5</w:t>
      </w:r>
      <w:r w:rsidRPr="00E0021E">
        <w:t>. godine</w:t>
      </w:r>
    </w:p>
    <w:p w:rsidRDefault="001818A3" w:rsidP="001818A3" w:rsidR="001818A3" w:rsidRPr="00E0021E">
      <w:r w:rsidRPr="00E0021E">
        <w:t xml:space="preserve">                                   </w:t>
      </w:r>
    </w:p>
    <w:p w:rsidRDefault="001818A3" w:rsidP="001818A3" w:rsidR="001818A3" w:rsidRPr="00E0021E">
      <w:r w:rsidRPr="00E0021E">
        <w:t xml:space="preserve">                                                                                                                      </w:t>
      </w:r>
      <w:r w:rsidR="006F161B">
        <w:t xml:space="preserve"> </w:t>
      </w:r>
      <w:r w:rsidR="00822770">
        <w:t xml:space="preserve">   </w:t>
      </w:r>
      <w:r w:rsidRPr="00E0021E">
        <w:t xml:space="preserve">Sudac: </w:t>
      </w:r>
    </w:p>
    <w:p w:rsidRDefault="001818A3" w:rsidP="001818A3" w:rsidR="00822770">
      <w:r w:rsidRPr="00E0021E">
        <w:t xml:space="preserve">                                                                                 </w:t>
      </w:r>
      <w:r w:rsidR="00584889">
        <w:t xml:space="preserve">               </w:t>
      </w:r>
      <w:r w:rsidR="005570F6">
        <w:t xml:space="preserve">    </w:t>
      </w:r>
      <w:r w:rsidR="00D938D8">
        <w:t xml:space="preserve">  </w:t>
      </w:r>
      <w:r w:rsidR="00BB28D9">
        <w:t xml:space="preserve"> </w:t>
      </w:r>
      <w:r w:rsidR="00822770">
        <w:t xml:space="preserve">       </w:t>
      </w:r>
      <w:r w:rsidR="00EC646D" w:rsidRPr="00E0021E">
        <w:t>Vesna Fundurulić Perišin</w:t>
      </w:r>
    </w:p>
    <w:p w:rsidRDefault="00822770" w:rsidP="00822770" w:rsidR="00822770">
      <w:pPr>
        <w:tabs>
          <w:tab w:pos="1416" w:val="left"/>
          <w:tab w:pos="2124" w:val="left"/>
          <w:tab w:pos="2832" w:val="left"/>
          <w:tab w:pos="3540" w:val="left"/>
          <w:tab w:pos="4248" w:val="left"/>
          <w:tab w:pos="4956" w:val="left"/>
          <w:tab w:pos="6180" w:val="left"/>
        </w:tabs>
      </w:pPr>
    </w:p>
    <w:p w:rsidRDefault="001818A3" w:rsidP="00822770" w:rsidR="001818A3" w:rsidRPr="00E0021E">
      <w:pPr>
        <w:tabs>
          <w:tab w:pos="1416" w:val="left"/>
          <w:tab w:pos="2124" w:val="left"/>
          <w:tab w:pos="2832" w:val="left"/>
          <w:tab w:pos="3540" w:val="left"/>
          <w:tab w:pos="4248" w:val="left"/>
          <w:tab w:pos="4956" w:val="left"/>
          <w:tab w:pos="6180" w:val="left"/>
        </w:tabs>
      </w:pPr>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822770" w:rsidR="00C82342" w:rsidRPr="00E0021E">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063E" w:rsidR="0076063E">
      <w:r>
        <w:separator/>
      </w:r>
    </w:p>
  </w:endnote>
  <w:endnote w:id="0" w:type="continuationSeparator">
    <w:p w:rsidRDefault="0076063E" w:rsidR="007606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063E" w:rsidR="0076063E">
      <w:r>
        <w:separator/>
      </w:r>
    </w:p>
  </w:footnote>
  <w:footnote w:id="0" w:type="continuationSeparator">
    <w:p w:rsidRDefault="0076063E" w:rsidR="007606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7645"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A7645">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D66A19">
      <w:t>5302</w:t>
    </w:r>
    <w:r w:rsidR="001818A3" w:rsidRPr="00E0021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0A313B"/>
    <w:rsid w:val="00111562"/>
    <w:rsid w:val="001818A3"/>
    <w:rsid w:val="00212DD8"/>
    <w:rsid w:val="002428A6"/>
    <w:rsid w:val="002A62BE"/>
    <w:rsid w:val="002C7C39"/>
    <w:rsid w:val="00300351"/>
    <w:rsid w:val="00340980"/>
    <w:rsid w:val="00345871"/>
    <w:rsid w:val="0035218B"/>
    <w:rsid w:val="00362EF5"/>
    <w:rsid w:val="0037071F"/>
    <w:rsid w:val="00375ECD"/>
    <w:rsid w:val="003B5D0E"/>
    <w:rsid w:val="003C389E"/>
    <w:rsid w:val="003D0FCB"/>
    <w:rsid w:val="003F2E88"/>
    <w:rsid w:val="004424C7"/>
    <w:rsid w:val="004B3AE7"/>
    <w:rsid w:val="004D10DB"/>
    <w:rsid w:val="004D2124"/>
    <w:rsid w:val="004F5942"/>
    <w:rsid w:val="005570F6"/>
    <w:rsid w:val="00572794"/>
    <w:rsid w:val="00584889"/>
    <w:rsid w:val="005F1C2D"/>
    <w:rsid w:val="005F20DD"/>
    <w:rsid w:val="006B0EBB"/>
    <w:rsid w:val="006B43F5"/>
    <w:rsid w:val="006B7878"/>
    <w:rsid w:val="006D437D"/>
    <w:rsid w:val="006D5FCF"/>
    <w:rsid w:val="006F161B"/>
    <w:rsid w:val="00755775"/>
    <w:rsid w:val="0076063E"/>
    <w:rsid w:val="00795DB1"/>
    <w:rsid w:val="007A790F"/>
    <w:rsid w:val="008048F2"/>
    <w:rsid w:val="00806DBD"/>
    <w:rsid w:val="00822770"/>
    <w:rsid w:val="008337AE"/>
    <w:rsid w:val="0086694B"/>
    <w:rsid w:val="008A4669"/>
    <w:rsid w:val="008C065A"/>
    <w:rsid w:val="008C6065"/>
    <w:rsid w:val="008C6981"/>
    <w:rsid w:val="008E3777"/>
    <w:rsid w:val="00912414"/>
    <w:rsid w:val="00936B4F"/>
    <w:rsid w:val="00982118"/>
    <w:rsid w:val="009A30C2"/>
    <w:rsid w:val="009C2329"/>
    <w:rsid w:val="009F328B"/>
    <w:rsid w:val="00A22EA4"/>
    <w:rsid w:val="00A3685A"/>
    <w:rsid w:val="00A45791"/>
    <w:rsid w:val="00A716EA"/>
    <w:rsid w:val="00A76D8D"/>
    <w:rsid w:val="00A97905"/>
    <w:rsid w:val="00AA7645"/>
    <w:rsid w:val="00AD75BD"/>
    <w:rsid w:val="00B641FF"/>
    <w:rsid w:val="00BA4B15"/>
    <w:rsid w:val="00BB28D9"/>
    <w:rsid w:val="00C4380E"/>
    <w:rsid w:val="00C82342"/>
    <w:rsid w:val="00D1377A"/>
    <w:rsid w:val="00D21A93"/>
    <w:rsid w:val="00D259A1"/>
    <w:rsid w:val="00D35DC2"/>
    <w:rsid w:val="00D4549C"/>
    <w:rsid w:val="00D4563D"/>
    <w:rsid w:val="00D66A19"/>
    <w:rsid w:val="00D938D8"/>
    <w:rsid w:val="00DD320F"/>
    <w:rsid w:val="00E0021E"/>
    <w:rsid w:val="00E509F9"/>
    <w:rsid w:val="00E67ED2"/>
    <w:rsid w:val="00E87E2D"/>
    <w:rsid w:val="00EC646D"/>
    <w:rsid w:val="00EF428C"/>
    <w:rsid w:val="00F122E6"/>
    <w:rsid w:val="00F15BB8"/>
    <w:rsid w:val="00F17F50"/>
    <w:rsid w:val="00F20C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AA7645"/>
    <w:rPr>
      <w:color w:val="808080"/>
      <w:bdr w:space="0" w:sz="0" w:color="auto" w:val="none"/>
      <w:shd w:fill="auto" w:color="auto" w:val="clear"/>
    </w:rPr>
  </w:style>
  <w:style w:customStyle="true" w:styleId="eSPISCCParagraphDefaultFont" w:type="character">
    <w:name w:val="eSPIS_CC_Paragraph Default Font"/>
    <w:basedOn w:val="Zadanifontodlomka"/>
    <w:rsid w:val="00AA76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7645"/>
    <w:rPr>
      <w:bdr w:space="0" w:sz="0" w:color="auto" w:val="none"/>
      <w:shd w:fill="FFFFCC" w:color="auto" w:val="clear"/>
      <w:lang w:val="hr-HR"/>
    </w:rPr>
  </w:style>
  <w:style w:customStyle="true" w:styleId="PozadinaSvijetloCrvena" w:type="character">
    <w:name w:val="Pozadina_SvijetloCrvena"/>
    <w:basedOn w:val="eSPISCCParagraphDefaultFont"/>
    <w:rsid w:val="00AA76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76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AA7645"/>
    <w:rPr>
      <w:color w:val="808080"/>
      <w:bdr w:color="auto" w:space="0" w:sz="0" w:val="none"/>
      <w:shd w:color="auto" w:fill="auto" w:val="clear"/>
    </w:rPr>
  </w:style>
  <w:style w:customStyle="1" w:styleId="eSPISCCParagraphDefaultFont" w:type="character">
    <w:name w:val="eSPIS_CC_Paragraph Default Font"/>
    <w:basedOn w:val="Zadanifontodlomka"/>
    <w:rsid w:val="00AA76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7645"/>
    <w:rPr>
      <w:bdr w:color="auto" w:space="0" w:sz="0" w:val="none"/>
      <w:shd w:color="auto" w:fill="FFFFCC" w:val="clear"/>
      <w:lang w:val="hr-HR"/>
    </w:rPr>
  </w:style>
  <w:style w:customStyle="1" w:styleId="PozadinaSvijetloCrvena" w:type="character">
    <w:name w:val="Pozadina_SvijetloCrvena"/>
    <w:basedOn w:val="eSPISCCParagraphDefaultFont"/>
    <w:rsid w:val="00AA76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76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2015.</izvorni_sadrzaj>
    <derivirana_varijabla naziv="DomainObject.DatumDonosenjaOdluke_1">30.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5302</izvorni_sadrzaj>
    <derivirana_varijabla naziv="DomainObject.Predmet.Broj_1">5302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St-5302/2015</izvorni_sadrzaj>
    <derivirana_varijabla naziv="DomainObject.Predmet.OznakaBroj_1">St-5302/2015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MOBILNI PROCESI d.o.o.</izvorni_sadrzaj>
    <derivirana_varijabla naziv="DomainObject.Predmet.ProtustrankaFormated_1">  MOBILNI PROCESI d.o.o.</derivirana_varijabla>
  </DomainObject.Predmet.ProtustrankaFormated>
  <DomainObject.Predmet.ProtustrankaFormatedOIB>
    <izvorni_sadrzaj>  MOBILNI PROCESI d.o.o., OIB 02291162141</izvorni_sadrzaj>
    <derivirana_varijabla naziv="DomainObject.Predmet.ProtustrankaFormatedOIB_1">  MOBILNI PROCESI d.o.o., OIB 02291162141</derivirana_varijabla>
  </DomainObject.Predmet.ProtustrankaFormatedOIB>
  <DomainObject.Predmet.ProtustrankaFormatedWithAdress>
    <izvorni_sadrzaj> MOBILNI PROCESI d.o.o., Kninski trg 11, 10000 Zagreb</izvorni_sadrzaj>
    <derivirana_varijabla naziv="DomainObject.Predmet.ProtustrankaFormatedWithAdress_1"> MOBILNI PROCESI d.o.o., Kninski trg 11, 10000 Zagreb</derivirana_varijabla>
  </DomainObject.Predmet.ProtustrankaFormatedWithAdress>
  <DomainObject.Predmet.ProtustrankaFormatedWithAdressOIB>
    <izvorni_sadrzaj> MOBILNI PROCESI d.o.o., OIB 02291162141, Kninski trg 11, 10000 Zagreb</izvorni_sadrzaj>
    <derivirana_varijabla naziv="DomainObject.Predmet.ProtustrankaFormatedWithAdressOIB_1"> MOBILNI PROCESI d.o.o., OIB 02291162141, Kninski trg 11, 10000 Zagreb</derivirana_varijabla>
  </DomainObject.Predmet.ProtustrankaFormatedWithAdressOIB>
  <DomainObject.Predmet.ProtustrankaWithAdress>
    <izvorni_sadrzaj>MOBILNI PROCESI d.o.o. Kninski trg 11, 10000 Zagreb</izvorni_sadrzaj>
    <derivirana_varijabla naziv="DomainObject.Predmet.ProtustrankaWithAdress_1">MOBILNI PROCESI d.o.o. Kninski trg 11, 10000 Zagreb</derivirana_varijabla>
  </DomainObject.Predmet.ProtustrankaWithAdress>
  <DomainObject.Predmet.ProtustrankaWithAdressOIB>
    <izvorni_sadrzaj>MOBILNI PROCESI d.o.o., OIB 02291162141, Kninski trg 11, 10000 Zagreb</izvorni_sadrzaj>
    <derivirana_varijabla naziv="DomainObject.Predmet.ProtustrankaWithAdressOIB_1">MOBILNI PROCESI d.o.o., OIB 02291162141, Kninski trg 11, 10000 Zagreb</derivirana_varijabla>
  </DomainObject.Predmet.ProtustrankaWithAdressOIB>
  <DomainObject.Predmet.ProtustrankaNazivFormated>
    <izvorni_sadrzaj>MOBILNI PROCESI d.o.o.</izvorni_sadrzaj>
    <derivirana_varijabla naziv="DomainObject.Predmet.ProtustrankaNazivFormated_1">MOBILNI PROCESI d.o.o.</derivirana_varijabla>
  </DomainObject.Predmet.ProtustrankaNazivFormated>
  <DomainObject.Predmet.ProtustrankaNazivFormatedOIB>
    <izvorni_sadrzaj>MOBILNI PROCESI d.o.o., OIB 02291162141</izvorni_sadrzaj>
    <derivirana_varijabla naziv="DomainObject.Predmet.ProtustrankaNazivFormatedOIB_1">MOBILNI PROCESI d.o.o., OIB 02291162141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MOBILNI PROCESI d.o.o.</item>
    </izvorni_sadrzaj>
    <derivirana_varijabla naziv="DomainObject.Predmet.ProtuStrankaListFormated_1">
      <item>MOBILNI PROCESI d.o.o.</item>
    </derivirana_varijabla>
  </DomainObject.Predmet.ProtuStrankaListFormated>
  <DomainObject.Predmet.ProtuStrankaListFormatedOIB>
    <izvorni_sadrzaj>
      <item>MOBILNI PROCESI d.o.o., OIB 02291162141</item>
    </izvorni_sadrzaj>
    <derivirana_varijabla naziv="DomainObject.Predmet.ProtuStrankaListFormatedOIB_1">
      <item>MOBILNI PROCESI d.o.o., OIB 02291162141</item>
    </derivirana_varijabla>
  </DomainObject.Predmet.ProtuStrankaListFormatedOIB>
  <DomainObject.Predmet.ProtuStrankaListFormatedWithAdress>
    <izvorni_sadrzaj>
      <item>MOBILNI PROCESI d.o.o., Kninski trg 11, 10000 Zagreb</item>
    </izvorni_sadrzaj>
    <derivirana_varijabla naziv="DomainObject.Predmet.ProtuStrankaListFormatedWithAdress_1">
      <item>MOBILNI PROCESI d.o.o., Kninski trg 11, 10000 Zagreb</item>
    </derivirana_varijabla>
  </DomainObject.Predmet.ProtuStrankaListFormatedWithAdress>
  <DomainObject.Predmet.ProtuStrankaListFormatedWithAdressOIB>
    <izvorni_sadrzaj>
      <item>MOBILNI PROCESI d.o.o., OIB 02291162141, Kninski trg 11, 10000 Zagreb</item>
    </izvorni_sadrzaj>
    <derivirana_varijabla naziv="DomainObject.Predmet.ProtuStrankaListFormatedWithAdressOIB_1">
      <item>MOBILNI PROCESI d.o.o., OIB 02291162141, Kninski trg 11, 10000 Zagreb</item>
    </derivirana_varijabla>
  </DomainObject.Predmet.ProtuStrankaListFormatedWithAdressOIB>
  <DomainObject.Predmet.ProtuStrankaListNazivFormated>
    <izvorni_sadrzaj>
      <item>MOBILNI PROCESI d.o.o.</item>
    </izvorni_sadrzaj>
    <derivirana_varijabla naziv="DomainObject.Predmet.ProtuStrankaListNazivFormated_1">
      <item>MOBILNI PROCESI d.o.o.</item>
    </derivirana_varijabla>
  </DomainObject.Predmet.ProtuStrankaListNazivFormated>
  <DomainObject.Predmet.ProtuStrankaListNazivFormatedOIB>
    <izvorni_sadrzaj>
      <item>MOBILNI PROCESI d.o.o., OIB 02291162141</item>
    </izvorni_sadrzaj>
    <derivirana_varijabla naziv="DomainObject.Predmet.ProtuStrankaListNazivFormatedOIB_1">
      <item>MOBILNI PROCESI d.o.o., OIB 02291162141</item>
    </derivirana_varijabla>
  </DomainObject.Predmet.ProtuStrankaListNazivFormatedOIB>
  <DomainObject.Predmet.OstaliListFormated>
    <izvorni_sadrzaj>
      <item>Goran Šarac</item>
    </izvorni_sadrzaj>
    <derivirana_varijabla naziv="DomainObject.Predmet.OstaliListFormated_1">
      <item>Goran Šarac</item>
    </derivirana_varijabla>
  </DomainObject.Predmet.OstaliListFormated>
  <DomainObject.Predmet.OstaliListFormatedOIB>
    <izvorni_sadrzaj>
      <item>Goran Šarac, OIB 71911539557</item>
    </izvorni_sadrzaj>
    <derivirana_varijabla naziv="DomainObject.Predmet.OstaliListFormatedOIB_1">
      <item>Goran Šarac, OIB 71911539557</item>
    </derivirana_varijabla>
  </DomainObject.Predmet.OstaliListFormatedOIB>
  <DomainObject.Predmet.OstaliListFormatedWithAdress>
    <izvorni_sadrzaj>
      <item>Goran Šarac, Kninski trg 9, 10000 Zagreb</item>
    </izvorni_sadrzaj>
    <derivirana_varijabla naziv="DomainObject.Predmet.OstaliListFormatedWithAdress_1">
      <item>Goran Šarac, Kninski trg 9, 10000 Zagreb</item>
    </derivirana_varijabla>
  </DomainObject.Predmet.OstaliListFormatedWithAdress>
  <DomainObject.Predmet.OstaliListFormatedWithAdressOIB>
    <izvorni_sadrzaj>
      <item>Goran Šarac, OIB 71911539557, Kninski trg 9, 10000 Zagreb</item>
    </izvorni_sadrzaj>
    <derivirana_varijabla naziv="DomainObject.Predmet.OstaliListFormatedWithAdressOIB_1">
      <item>Goran Šarac, OIB 71911539557, Kninski trg 9, 10000 Zagreb</item>
    </derivirana_varijabla>
  </DomainObject.Predmet.OstaliListFormatedWithAdressOIB>
  <DomainObject.Predmet.OstaliListNazivFormated>
    <izvorni_sadrzaj>
      <item>Goran Šarac</item>
    </izvorni_sadrzaj>
    <derivirana_varijabla naziv="DomainObject.Predmet.OstaliListNazivFormated_1">
      <item>Goran Šarac</item>
    </derivirana_varijabla>
  </DomainObject.Predmet.OstaliListNazivFormated>
  <DomainObject.Predmet.OstaliListNazivFormatedOIB>
    <izvorni_sadrzaj>
      <item>Goran Šarac, OIB 71911539557</item>
    </izvorni_sadrzaj>
    <derivirana_varijabla naziv="DomainObject.Predmet.OstaliListNazivFormatedOIB_1">
      <item>Goran Šarac, OIB 71911539557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2015.</izvorni_sadrzaj>
    <derivirana_varijabla naziv="DomainObject.Datum_1">30.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MOBILNI PROCESI d.o.o.</izvorni_sadrzaj>
    <derivirana_varijabla naziv="DomainObject.Predmet.ProtustrankaIDrugi_1">MOBILNI PROCESI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MOBILNI PROCESI d.o.o., OIB 02291162141, Kninski trg 11, 10000 Zagreb</izvorni_sadrzaj>
    <derivirana_varijabla naziv="DomainObject.Predmet.ProtustrankaIDrugiAdressOIB_1">MOBILNI PROCESI d.o.o., OIB 02291162141, Kninski trg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MOBILNI PROCESI d.o.o.</item>
      <item>FINA Regionalni centar Zagreb</item>
      <item>Goran Šarac</item>
    </izvorni_sadrzaj>
    <derivirana_varijabla naziv="DomainObject.Predmet.SudioniciListNaziv_1">
      <item>MOBILNI PROCESI d.o.o.</item>
      <item>FINA Regionalni centar Zagreb</item>
      <item>Goran Šarac</item>
    </derivirana_varijabla>
  </DomainObject.Predmet.SudioniciListNaziv>
  <DomainObject.Predmet.SudioniciListAdressOIB>
    <izvorni_sadrzaj>
      <item>MOBILNI PROCESI d.o.o., OIB 02291162141, Kninski trg 11,10000 Zagreb</item>
      <item>FINA Regionalni centar Zagreb, OIB 85821130368, Trg svibanjskih žrtava 1995. Br. 1,10000 Zagreb</item>
      <item>Goran Šarac, OIB 71911539557, Kninski trg 9,10000 Zagreb</item>
    </izvorni_sadrzaj>
    <derivirana_varijabla naziv="DomainObject.Predmet.SudioniciListAdressOIB_1">
      <item>MOBILNI PROCESI d.o.o., OIB 02291162141, Kninski trg 11,10000 Zagreb</item>
      <item>FINA Regionalni centar Zagreb, OIB 85821130368, Trg svibanjskih žrtava 1995. Br. 1,10000 Zagreb</item>
      <item>Goran Šarac, OIB 71911539557, Kninski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02291162141</item>
      <item>, OIB 85821130368</item>
      <item>, OIB 71911539557</item>
    </izvorni_sadrzaj>
    <derivirana_varijabla naziv="DomainObject.Predmet.SudioniciListNazivOIB_1">
      <item>, OIB 02291162141</item>
      <item>, OIB 85821130368</item>
      <item>, OIB 71911539557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2068</properties:Characters>
  <properties:Lines>67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2015-12-30T08:14:00Z</dcterms:created>
  <dc:creator>Žana Livaja</dc:creator>
  <cp:lastModifiedBy>Žana Livaja</cp:lastModifiedBy>
  <cp:lastPrinted>2015-12-30T08:14:00Z</cp:lastPrinted>
  <dcterms:modified xmlns:xsi="http://www.w3.org/2001/XMLSchema-instance" xsi:type="dcterms:W3CDTF">2015-12-30T11:46:00Z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