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A82C87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A82C87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A82C87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A82C87">
        <w:tc>
          <w:tcPr>
            <w:tcW w:type="dxa" w:w="3227"/>
            <w:gridSpan w:val="2"/>
          </w:tcPr>
          <w:p w:rsidRDefault="00EE4347" w:rsidP="009752B1" w:rsidR="00EE4347" w:rsidRPr="00A82C87">
            <w:pPr>
              <w:jc w:val="center"/>
              <w:rPr>
                <w:rFonts w:cs="Times New Roman" w:hAnsi="Times New Roman" w:ascii="Times New Roman"/>
              </w:rPr>
            </w:pPr>
            <w:r w:rsidRPr="00A82C87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A82C87">
            <w:pPr>
              <w:jc w:val="center"/>
              <w:rPr>
                <w:rFonts w:cs="Times New Roman" w:hAnsi="Times New Roman" w:ascii="Times New Roman"/>
              </w:rPr>
            </w:pPr>
            <w:r w:rsidRPr="00A82C87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A82C87">
            <w:pPr>
              <w:jc w:val="center"/>
              <w:rPr>
                <w:rFonts w:cs="Times New Roman" w:hAnsi="Times New Roman" w:ascii="Times New Roman"/>
              </w:rPr>
            </w:pPr>
            <w:r w:rsidRPr="00A82C87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05f5e97" w14:paraId="05f5e97" w:rsidRDefault="00AB7880" w:rsidP="00EE4347" w:rsidR="00AB7880" w:rsidRPr="00A82C87">
      <w:pPr>
        <w15:collapsed w:val="false"/>
        <w:rPr>
          <w:rFonts w:cs="Arial" w:hAnsi="Arial" w:ascii="Arial"/>
        </w:rPr>
      </w:pPr>
    </w:p>
    <w:p w:rsidRDefault="00961821" w:rsidP="00546865" w:rsidR="00546865" w:rsidRPr="00A82C87">
      <w:pPr>
        <w:jc w:val="right"/>
      </w:pPr>
      <w:r w:rsidRPr="00A82C87">
        <w:t>FINA</w:t>
      </w:r>
    </w:p>
    <w:p w:rsidRDefault="007505B7" w:rsidP="00811733" w:rsidR="007505B7" w:rsidRPr="00A82C87">
      <w:pPr>
        <w:tabs>
          <w:tab w:pos="3555" w:val="left"/>
        </w:tabs>
      </w:pPr>
    </w:p>
    <w:p w:rsidRDefault="00B56DD1" w:rsidP="00811733" w:rsidR="00B56DD1" w:rsidRPr="00A82C87">
      <w:pPr>
        <w:tabs>
          <w:tab w:pos="3555" w:val="left"/>
        </w:tabs>
      </w:pPr>
    </w:p>
    <w:p w:rsidRDefault="00660C80" w:rsidP="00DF3513" w:rsidR="00660C80" w:rsidRPr="00A82C87">
      <w:pPr>
        <w:jc w:val="center"/>
      </w:pPr>
    </w:p>
    <w:p w:rsidRDefault="008B1F41" w:rsidP="00C77A83" w:rsidR="000471FB" w:rsidRPr="00A82C87">
      <w:pPr>
        <w:ind w:firstLine="708"/>
        <w:jc w:val="both"/>
        <w:rPr>
          <w:b/>
        </w:rPr>
      </w:pPr>
      <w:r w:rsidRPr="00A82C87">
        <w:t xml:space="preserve">Za potrebe utvrđivanja </w:t>
      </w:r>
      <w:r w:rsidR="0056041E" w:rsidRPr="00A82C87">
        <w:t>pretpostavki</w:t>
      </w:r>
      <w:r w:rsidRPr="00A82C87">
        <w:t xml:space="preserve"> za otvaranje stečajnog postupka nad </w:t>
      </w:r>
      <w:r w:rsidR="007505B7" w:rsidRPr="00A82C87">
        <w:t>stečajnim dužnikom</w:t>
      </w:r>
      <w:r w:rsidR="00860596" w:rsidRPr="00A82C87">
        <w:t xml:space="preserve"> </w:t>
      </w:r>
      <w:r w:rsidR="00801A8B">
        <w:t xml:space="preserve">ZARA REKLAME j.d.o.o. za grafički dizajn i tisak, Zadar, Grgura </w:t>
      </w:r>
      <w:proofErr w:type="spellStart"/>
      <w:r w:rsidR="00801A8B">
        <w:t>Budislavića</w:t>
      </w:r>
      <w:proofErr w:type="spellEnd"/>
      <w:r w:rsidR="00801A8B">
        <w:t xml:space="preserve"> 99, OIB:88175060645</w:t>
      </w:r>
      <w:r w:rsidR="00A82C87" w:rsidRPr="00A82C87">
        <w:t xml:space="preserve">, </w:t>
      </w:r>
      <w:r w:rsidRPr="00A82C87">
        <w:t xml:space="preserve">potrebno je </w:t>
      </w:r>
      <w:r w:rsidR="005B795B" w:rsidRPr="00A82C87">
        <w:t xml:space="preserve">ovom </w:t>
      </w:r>
      <w:r w:rsidR="00EE4347" w:rsidRPr="00A82C87">
        <w:t xml:space="preserve">sudu </w:t>
      </w:r>
      <w:r w:rsidR="001A2481" w:rsidRPr="00A82C87">
        <w:t xml:space="preserve">temeljem čl. </w:t>
      </w:r>
      <w:r w:rsidR="005D151D" w:rsidRPr="00A82C87">
        <w:t>123</w:t>
      </w:r>
      <w:r w:rsidR="001A2481" w:rsidRPr="00A82C87">
        <w:t xml:space="preserve">. Stečajnog zakona </w:t>
      </w:r>
      <w:r w:rsidRPr="00A82C87">
        <w:t>dostaviti</w:t>
      </w:r>
      <w:r w:rsidR="001A2481" w:rsidRPr="00A82C87">
        <w:t xml:space="preserve"> podatke</w:t>
      </w:r>
      <w:r w:rsidR="000471FB" w:rsidRPr="00A82C87">
        <w:t xml:space="preserve"> iz O</w:t>
      </w:r>
      <w:r w:rsidR="00DE78C2" w:rsidRPr="00A82C87">
        <w:t xml:space="preserve">čevidnika redoslijeda plaćanja odnosno stanju blokade </w:t>
      </w:r>
      <w:r w:rsidR="00EE4347" w:rsidRPr="00A82C87">
        <w:t xml:space="preserve">te ukupnom broju dana neprekidne blokade za </w:t>
      </w:r>
      <w:r w:rsidR="00C77A83" w:rsidRPr="00A82C87">
        <w:t xml:space="preserve">predmetno </w:t>
      </w:r>
      <w:r w:rsidR="001A2481" w:rsidRPr="00A82C87">
        <w:t>trgovačko društv</w:t>
      </w:r>
      <w:r w:rsidR="00EE4347" w:rsidRPr="00A82C87">
        <w:t>o</w:t>
      </w:r>
      <w:r w:rsidR="001A2481" w:rsidRPr="00A82C87">
        <w:t xml:space="preserve"> </w:t>
      </w:r>
      <w:r w:rsidR="005B795B" w:rsidRPr="00A82C87">
        <w:t xml:space="preserve">i </w:t>
      </w:r>
      <w:r w:rsidR="005B795B" w:rsidRPr="00A82C87">
        <w:rPr>
          <w:b/>
        </w:rPr>
        <w:t>to podatke na dan izdavanja Potvrde</w:t>
      </w:r>
      <w:r w:rsidR="006C6FED" w:rsidRPr="00A82C87">
        <w:rPr>
          <w:b/>
        </w:rPr>
        <w:t xml:space="preserve">, </w:t>
      </w:r>
      <w:r w:rsidR="006C6FED" w:rsidRPr="00A82C87">
        <w:t xml:space="preserve">a ne na dan podnošenja prijedloga sudu za otvaranje stečajnog postupka, </w:t>
      </w:r>
      <w:r w:rsidR="00BC4789" w:rsidRPr="00A82C87">
        <w:t>što</w:t>
      </w:r>
      <w:r w:rsidR="006C6FED" w:rsidRPr="00A82C87">
        <w:t xml:space="preserve"> je u konkretnom slučaju bilo </w:t>
      </w:r>
      <w:r w:rsidR="00801A8B">
        <w:t>7</w:t>
      </w:r>
      <w:r w:rsidR="006C6FED" w:rsidRPr="00A82C87">
        <w:t xml:space="preserve">. </w:t>
      </w:r>
      <w:r w:rsidR="00D41FA8" w:rsidRPr="00A82C87">
        <w:t>kolovoza</w:t>
      </w:r>
      <w:r w:rsidR="006C6FED" w:rsidRPr="00A82C87">
        <w:t xml:space="preserve"> 2018</w:t>
      </w:r>
      <w:r w:rsidR="00860596" w:rsidRPr="00A82C87">
        <w:rPr>
          <w:b/>
        </w:rPr>
        <w:t>.</w:t>
      </w:r>
    </w:p>
    <w:p w:rsidRDefault="001A2481" w:rsidP="008B1F41" w:rsidR="001A2481" w:rsidRPr="00A82C87">
      <w:pPr>
        <w:jc w:val="both"/>
      </w:pPr>
    </w:p>
    <w:p w:rsidRDefault="008B1F41" w:rsidP="00CF1CBE" w:rsidR="008B1F41" w:rsidRPr="00A82C87">
      <w:pPr>
        <w:jc w:val="both"/>
      </w:pPr>
      <w:r w:rsidRPr="00A82C87">
        <w:tab/>
        <w:t xml:space="preserve">Podatke možete dostaviti i </w:t>
      </w:r>
      <w:proofErr w:type="spellStart"/>
      <w:r w:rsidRPr="00A82C87">
        <w:t>fax</w:t>
      </w:r>
      <w:proofErr w:type="spellEnd"/>
      <w:r w:rsidRPr="00A82C87">
        <w:t>-om na broj 023/</w:t>
      </w:r>
      <w:r w:rsidR="007E10DD" w:rsidRPr="00A82C87">
        <w:t>292</w:t>
      </w:r>
      <w:r w:rsidRPr="00A82C87">
        <w:t>-</w:t>
      </w:r>
      <w:r w:rsidR="007E10DD" w:rsidRPr="00A82C87">
        <w:t>055</w:t>
      </w:r>
      <w:r w:rsidR="006E086C" w:rsidRPr="00A82C87">
        <w:t xml:space="preserve"> ili e-mail</w:t>
      </w:r>
      <w:r w:rsidRPr="00A82C87">
        <w:t xml:space="preserve">, najkasnije do </w:t>
      </w:r>
      <w:r w:rsidR="001A2481" w:rsidRPr="00A82C87">
        <w:t>12,00</w:t>
      </w:r>
      <w:r w:rsidRPr="00A82C87">
        <w:t xml:space="preserve"> sati</w:t>
      </w:r>
      <w:r w:rsidR="006E086C" w:rsidRPr="00A82C87">
        <w:t xml:space="preserve"> </w:t>
      </w:r>
      <w:r w:rsidR="006C6FED" w:rsidRPr="00A82C87">
        <w:t>3</w:t>
      </w:r>
      <w:r w:rsidR="00860596" w:rsidRPr="00A82C87">
        <w:t xml:space="preserve">. </w:t>
      </w:r>
      <w:r w:rsidR="001E78CD">
        <w:t xml:space="preserve">rujna </w:t>
      </w:r>
      <w:r w:rsidR="00127F49" w:rsidRPr="00A82C87">
        <w:t>2018</w:t>
      </w:r>
      <w:r w:rsidR="006E086C" w:rsidRPr="00A82C87">
        <w:t>.</w:t>
      </w:r>
      <w:r w:rsidRPr="00A82C87">
        <w:t xml:space="preserve"> </w:t>
      </w:r>
    </w:p>
    <w:p w:rsidRDefault="00DB704B" w:rsidP="00DB704B" w:rsidR="00DB704B" w:rsidRPr="00A82C87"/>
    <w:p w:rsidRDefault="00AB7880" w:rsidP="00CF1CBE" w:rsidR="00AB7880" w:rsidRPr="00A82C87">
      <w:pPr>
        <w:jc w:val="center"/>
      </w:pPr>
      <w:r w:rsidRPr="00A82C87">
        <w:t>U Zadru</w:t>
      </w:r>
      <w:r w:rsidR="00197DB5" w:rsidRPr="00A82C87">
        <w:t xml:space="preserve"> </w:t>
      </w:r>
      <w:r w:rsidR="001E78CD">
        <w:t>13.</w:t>
      </w:r>
      <w:r w:rsidR="00C77A83" w:rsidRPr="00A82C87">
        <w:t xml:space="preserve"> </w:t>
      </w:r>
      <w:r w:rsidR="00D41FA8" w:rsidRPr="00A82C87">
        <w:t>kolovoza</w:t>
      </w:r>
      <w:r w:rsidR="00C77A83" w:rsidRPr="00A82C87">
        <w:t xml:space="preserve"> </w:t>
      </w:r>
      <w:r w:rsidR="00127F49" w:rsidRPr="00A82C87">
        <w:t>2018</w:t>
      </w:r>
      <w:r w:rsidR="001A2481" w:rsidRPr="00A82C87">
        <w:t xml:space="preserve">. </w:t>
      </w:r>
    </w:p>
    <w:p w:rsidRDefault="005B795B" w:rsidP="005B795B" w:rsidR="005B795B" w:rsidRPr="00A82C87"/>
    <w:p w:rsidRDefault="00E973C5" w:rsidP="00E973C5" w:rsidR="00E973C5"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  <w:t xml:space="preserve">                   Sutkinja</w:t>
      </w:r>
    </w:p>
    <w:p w:rsidRDefault="00E973C5" w:rsidP="00E973C5" w:rsidR="00E973C5">
      <w:r>
        <w:t xml:space="preserve">Vedrana Knežević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5B795B" w:rsidP="00BC4789" w:rsidR="005B795B" w:rsidRPr="00A82C87">
      <w:pPr>
        <w:jc w:val="right"/>
      </w:pPr>
    </w:p>
    <w:p w:rsidRDefault="005B795B" w:rsidP="005B795B" w:rsidR="005B795B" w:rsidRPr="00A82C87"/>
    <w:p w:rsidRDefault="00AB7880" w:rsidP="00B019B7" w:rsidR="00AB7880" w:rsidRPr="00A82C87"/>
    <w:p w:rsidRDefault="00AE5613" w:rsidP="00B019B7" w:rsidR="00AE5613" w:rsidRPr="00A82C87"/>
    <w:sectPr w:rsidR="00AE5613" w:rsidRPr="00A82C87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801A8B">
      <w:t>277</w:t>
    </w:r>
    <w:r w:rsidR="000471FB">
      <w:t>/</w:t>
    </w:r>
    <w:r w:rsidR="00C2454B">
      <w:t>2018</w:t>
    </w:r>
    <w:r w:rsidR="00801A8B"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2277F"/>
    <w:rsid w:val="00034E2C"/>
    <w:rsid w:val="000351DA"/>
    <w:rsid w:val="00036D3E"/>
    <w:rsid w:val="000471FB"/>
    <w:rsid w:val="000510F1"/>
    <w:rsid w:val="00066CA2"/>
    <w:rsid w:val="000A2CF0"/>
    <w:rsid w:val="000A4435"/>
    <w:rsid w:val="000C6B4C"/>
    <w:rsid w:val="000E1141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97DB5"/>
    <w:rsid w:val="001A2481"/>
    <w:rsid w:val="001C3DA0"/>
    <w:rsid w:val="001E78CD"/>
    <w:rsid w:val="002043A2"/>
    <w:rsid w:val="00212CD9"/>
    <w:rsid w:val="00237CCD"/>
    <w:rsid w:val="0024291D"/>
    <w:rsid w:val="002570FB"/>
    <w:rsid w:val="002658E8"/>
    <w:rsid w:val="00272AC2"/>
    <w:rsid w:val="00310D43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3D7FC6"/>
    <w:rsid w:val="00426FE6"/>
    <w:rsid w:val="00476CB1"/>
    <w:rsid w:val="004776D3"/>
    <w:rsid w:val="004A03A5"/>
    <w:rsid w:val="004B2F71"/>
    <w:rsid w:val="004C5586"/>
    <w:rsid w:val="004E784D"/>
    <w:rsid w:val="004F1F63"/>
    <w:rsid w:val="00523B13"/>
    <w:rsid w:val="00531698"/>
    <w:rsid w:val="00543E48"/>
    <w:rsid w:val="00546865"/>
    <w:rsid w:val="0056041E"/>
    <w:rsid w:val="00596D73"/>
    <w:rsid w:val="005B5A37"/>
    <w:rsid w:val="005B795B"/>
    <w:rsid w:val="005C4F38"/>
    <w:rsid w:val="005D0B2D"/>
    <w:rsid w:val="005D111F"/>
    <w:rsid w:val="005D151D"/>
    <w:rsid w:val="005D48CE"/>
    <w:rsid w:val="005F1A02"/>
    <w:rsid w:val="00607707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C6FED"/>
    <w:rsid w:val="006E086C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01A8B"/>
    <w:rsid w:val="00811733"/>
    <w:rsid w:val="008134B1"/>
    <w:rsid w:val="008258E2"/>
    <w:rsid w:val="00830F9D"/>
    <w:rsid w:val="00841480"/>
    <w:rsid w:val="00856B05"/>
    <w:rsid w:val="00860596"/>
    <w:rsid w:val="00862DEF"/>
    <w:rsid w:val="0087508D"/>
    <w:rsid w:val="00892B1F"/>
    <w:rsid w:val="008A66B3"/>
    <w:rsid w:val="008B1F41"/>
    <w:rsid w:val="008B39C0"/>
    <w:rsid w:val="008E37BF"/>
    <w:rsid w:val="008F1162"/>
    <w:rsid w:val="00903099"/>
    <w:rsid w:val="00912CA9"/>
    <w:rsid w:val="00955327"/>
    <w:rsid w:val="00961821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452CF"/>
    <w:rsid w:val="00A655C4"/>
    <w:rsid w:val="00A82C87"/>
    <w:rsid w:val="00AA73A2"/>
    <w:rsid w:val="00AB15EA"/>
    <w:rsid w:val="00AB7880"/>
    <w:rsid w:val="00AE5613"/>
    <w:rsid w:val="00AF1854"/>
    <w:rsid w:val="00B019B7"/>
    <w:rsid w:val="00B2198C"/>
    <w:rsid w:val="00B4528C"/>
    <w:rsid w:val="00B56DD1"/>
    <w:rsid w:val="00B57362"/>
    <w:rsid w:val="00B74966"/>
    <w:rsid w:val="00B74C24"/>
    <w:rsid w:val="00B82327"/>
    <w:rsid w:val="00B82739"/>
    <w:rsid w:val="00B970D9"/>
    <w:rsid w:val="00BA4030"/>
    <w:rsid w:val="00BB6E1C"/>
    <w:rsid w:val="00BC4789"/>
    <w:rsid w:val="00BC7F0D"/>
    <w:rsid w:val="00BE7525"/>
    <w:rsid w:val="00BF1427"/>
    <w:rsid w:val="00BF3DDD"/>
    <w:rsid w:val="00C20005"/>
    <w:rsid w:val="00C2454B"/>
    <w:rsid w:val="00C35F60"/>
    <w:rsid w:val="00C44B8E"/>
    <w:rsid w:val="00C72033"/>
    <w:rsid w:val="00C77A83"/>
    <w:rsid w:val="00CF1CBE"/>
    <w:rsid w:val="00CF2892"/>
    <w:rsid w:val="00CF76EE"/>
    <w:rsid w:val="00D3344E"/>
    <w:rsid w:val="00D41FA8"/>
    <w:rsid w:val="00D46FD8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92065"/>
    <w:rsid w:val="00E973C5"/>
    <w:rsid w:val="00EA0AA4"/>
    <w:rsid w:val="00EB5F26"/>
    <w:rsid w:val="00ED021C"/>
    <w:rsid w:val="00EE4347"/>
    <w:rsid w:val="00EE60B4"/>
    <w:rsid w:val="00EF1F3C"/>
    <w:rsid w:val="00F51232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973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73C5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973C5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973C5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973C5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973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73C5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973C5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973C5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973C5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772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124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kolovoza 2018.</izvorni_sadrzaj>
    <derivirana_varijabla naziv="DomainObject.DatumDonosenjaOdluke_1">13.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2018.</izvorni_sadrzaj>
    <derivirana_varijabla naziv="DomainObject.Predmet.DatumOsnivanja_1">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St-277/2018</izvorni_sadrzaj>
    <derivirana_varijabla naziv="DomainObject.Predmet.OznakaBroj_1">St-277/2018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ZARA REKLAME j.d.o.o. za grafički dizajn i tisak</izvorni_sadrzaj>
    <derivirana_varijabla naziv="DomainObject.Predmet.ProtustrankaFormated_1">  ZARA REKLAME j.d.o.o. za grafički dizajn i tisak</derivirana_varijabla>
  </DomainObject.Predmet.ProtustrankaFormated>
  <DomainObject.Predmet.ProtustrankaFormatedOIB>
    <izvorni_sadrzaj>  ZARA REKLAME j.d.o.o. za grafički dizajn i tisak, OIB 88175060645</izvorni_sadrzaj>
    <derivirana_varijabla naziv="DomainObject.Predmet.ProtustrankaFormatedOIB_1">  ZARA REKLAME j.d.o.o. za grafički dizajn i tisak, OIB 88175060645</derivirana_varijabla>
  </DomainObject.Predmet.ProtustrankaFormatedOIB>
  <DomainObject.Predmet.ProtustrankaFormatedWithAdress>
    <izvorni_sadrzaj> ZARA REKLAME j.d.o.o. za grafički dizajn i tisak, Grgura Budislavića 99, 23000 Zadar</izvorni_sadrzaj>
    <derivirana_varijabla naziv="DomainObject.Predmet.ProtustrankaFormatedWithAdress_1"> ZARA REKLAME j.d.o.o. za grafički dizajn i tisak, Grgura Budislavića 99, 23000 Zadar</derivirana_varijabla>
  </DomainObject.Predmet.ProtustrankaFormatedWithAdress>
  <DomainObject.Predmet.ProtustrankaFormatedWithAdressOIB>
    <izvorni_sadrzaj> ZARA REKLAME j.d.o.o. za grafički dizajn i tisak, OIB 88175060645, Grgura Budislavića 99, 23000 Zadar</izvorni_sadrzaj>
    <derivirana_varijabla naziv="DomainObject.Predmet.ProtustrankaFormatedWithAdressOIB_1"> ZARA REKLAME j.d.o.o. za grafički dizajn i tisak, OIB 88175060645, Grgura Budislavića 99, 23000 Zadar</derivirana_varijabla>
  </DomainObject.Predmet.ProtustrankaFormatedWithAdressOIB>
  <DomainObject.Predmet.ProtustrankaWithAdress>
    <izvorni_sadrzaj>ZARA REKLAME j.d.o.o. za grafički dizajn i tisak Grgura Budislavića 99, 23000 Zadar</izvorni_sadrzaj>
    <derivirana_varijabla naziv="DomainObject.Predmet.ProtustrankaWithAdress_1">ZARA REKLAME j.d.o.o. za grafički dizajn i tisak Grgura Budislavića 99, 23000 Zadar</derivirana_varijabla>
  </DomainObject.Predmet.ProtustrankaWithAdress>
  <DomainObject.Predmet.ProtustrankaWithAdressOIB>
    <izvorni_sadrzaj>ZARA REKLAME j.d.o.o. za grafički dizajn i tisak, OIB 88175060645, Grgura Budislavića 99, 23000 Zadar</izvorni_sadrzaj>
    <derivirana_varijabla naziv="DomainObject.Predmet.ProtustrankaWithAdressOIB_1">ZARA REKLAME j.d.o.o. za grafički dizajn i tisak, OIB 88175060645, Grgura Budislavića 99, 23000 Zadar</derivirana_varijabla>
  </DomainObject.Predmet.ProtustrankaWithAdressOIB>
  <DomainObject.Predmet.ProtustrankaNazivFormated>
    <izvorni_sadrzaj>ZARA REKLAME j.d.o.o. za grafički dizajn i tisak</izvorni_sadrzaj>
    <derivirana_varijabla naziv="DomainObject.Predmet.ProtustrankaNazivFormated_1">ZARA REKLAME j.d.o.o. za grafički dizajn i tisak</derivirana_varijabla>
  </DomainObject.Predmet.ProtustrankaNazivFormated>
  <DomainObject.Predmet.ProtustrankaNazivFormatedOIB>
    <izvorni_sadrzaj>ZARA REKLAME j.d.o.o. za grafički dizajn i tisak, OIB 88175060645</izvorni_sadrzaj>
    <derivirana_varijabla naziv="DomainObject.Predmet.ProtustrankaNazivFormatedOIB_1">ZARA REKLAME j.d.o.o. za grafički dizajn i tisak, OIB 88175060645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ZARA REKLAME j.d.o.o. za grafički dizajn i tisak</item>
    </izvorni_sadrzaj>
    <derivirana_varijabla naziv="DomainObject.Predmet.ProtuStrankaListFormated_1">
      <item>ZARA REKLAME j.d.o.o. za grafički dizajn i tisak</item>
    </derivirana_varijabla>
  </DomainObject.Predmet.ProtuStrankaListFormated>
  <DomainObject.Predmet.ProtuStrankaListFormatedOIB>
    <izvorni_sadrzaj>
      <item>ZARA REKLAME j.d.o.o. za grafički dizajn i tisak, OIB 88175060645</item>
    </izvorni_sadrzaj>
    <derivirana_varijabla naziv="DomainObject.Predmet.ProtuStrankaListFormatedOIB_1">
      <item>ZARA REKLAME j.d.o.o. za grafički dizajn i tisak, OIB 88175060645</item>
    </derivirana_varijabla>
  </DomainObject.Predmet.ProtuStrankaListFormatedOIB>
  <DomainObject.Predmet.ProtuStrankaListFormatedWithAdress>
    <izvorni_sadrzaj>
      <item>ZARA REKLAME j.d.o.o. za grafički dizajn i tisak, Grgura Budislavića 99, 23000 Zadar</item>
    </izvorni_sadrzaj>
    <derivirana_varijabla naziv="DomainObject.Predmet.ProtuStrankaListFormatedWithAdress_1">
      <item>ZARA REKLAME j.d.o.o. za grafički dizajn i tisak, Grgura Budislavića 99, 23000 Zadar</item>
    </derivirana_varijabla>
  </DomainObject.Predmet.ProtuStrankaListFormatedWithAdress>
  <DomainObject.Predmet.ProtuStrankaListFormatedWithAdressOIB>
    <izvorni_sadrzaj>
      <item>ZARA REKLAME j.d.o.o. za grafički dizajn i tisak, OIB 88175060645, Grgura Budislavića 99, 23000 Zadar</item>
    </izvorni_sadrzaj>
    <derivirana_varijabla naziv="DomainObject.Predmet.ProtuStrankaListFormatedWithAdressOIB_1">
      <item>ZARA REKLAME j.d.o.o. za grafički dizajn i tisak, OIB 88175060645, Grgura Budislavića 99, 23000 Zadar</item>
    </derivirana_varijabla>
  </DomainObject.Predmet.ProtuStrankaListFormatedWithAdressOIB>
  <DomainObject.Predmet.ProtuStrankaListNazivFormated>
    <izvorni_sadrzaj>
      <item>ZARA REKLAME j.d.o.o. za grafički dizajn i tisak</item>
    </izvorni_sadrzaj>
    <derivirana_varijabla naziv="DomainObject.Predmet.ProtuStrankaListNazivFormated_1">
      <item>ZARA REKLAME j.d.o.o. za grafički dizajn i tisak</item>
    </derivirana_varijabla>
  </DomainObject.Predmet.ProtuStrankaListNazivFormated>
  <DomainObject.Predmet.ProtuStrankaListNazivFormatedOIB>
    <izvorni_sadrzaj>
      <item>ZARA REKLAME j.d.o.o. za grafički dizajn i tisak, OIB 88175060645</item>
    </izvorni_sadrzaj>
    <derivirana_varijabla naziv="DomainObject.Predmet.ProtuStrankaListNazivFormatedOIB_1">
      <item>ZARA REKLAME j.d.o.o. za grafički dizajn i tisak, OIB 88175060645</item>
    </derivirana_varijabla>
  </DomainObject.Predmet.ProtuStrankaListNazivFormatedOIB>
  <DomainObject.Predmet.OstaliListFormated>
    <izvorni_sadrzaj>
      <item>Neven Jurjević</item>
    </izvorni_sadrzaj>
    <derivirana_varijabla naziv="DomainObject.Predmet.OstaliListFormated_1">
      <item>Neven Jurjević</item>
    </derivirana_varijabla>
  </DomainObject.Predmet.OstaliListFormated>
  <DomainObject.Predmet.OstaliListFormatedOIB>
    <izvorni_sadrzaj>
      <item>Neven Jurjević, OIB 62141122941</item>
    </izvorni_sadrzaj>
    <derivirana_varijabla naziv="DomainObject.Predmet.OstaliListFormatedOIB_1">
      <item>Neven Jurjević, OIB 62141122941</item>
    </derivirana_varijabla>
  </DomainObject.Predmet.OstaliListFormatedOIB>
  <DomainObject.Predmet.OstaliListFormatedWithAdress>
    <izvorni_sadrzaj>
      <item>Neven Jurjević, Šibenska Ulica 9 C, 23000 Zadar</item>
    </izvorni_sadrzaj>
    <derivirana_varijabla naziv="DomainObject.Predmet.OstaliListFormatedWithAdress_1">
      <item>Neven Jurjević, Šibenska Ulica 9 C, 23000 Zadar</item>
    </derivirana_varijabla>
  </DomainObject.Predmet.OstaliListFormatedWithAdress>
  <DomainObject.Predmet.OstaliListFormatedWithAdressOIB>
    <izvorni_sadrzaj>
      <item>Neven Jurjević, OIB 62141122941, Šibenska Ulica 9 C, 23000 Zadar</item>
    </izvorni_sadrzaj>
    <derivirana_varijabla naziv="DomainObject.Predmet.OstaliListFormatedWithAdressOIB_1">
      <item>Neven Jurjević, OIB 62141122941, Šibenska Ulica 9 C, 23000 Zadar</item>
    </derivirana_varijabla>
  </DomainObject.Predmet.OstaliListFormatedWithAdressOIB>
  <DomainObject.Predmet.OstaliListNazivFormated>
    <izvorni_sadrzaj>
      <item>Neven Jurjević</item>
    </izvorni_sadrzaj>
    <derivirana_varijabla naziv="DomainObject.Predmet.OstaliListNazivFormated_1">
      <item>Neven Jurjević</item>
    </derivirana_varijabla>
  </DomainObject.Predmet.OstaliListNazivFormated>
  <DomainObject.Predmet.OstaliListNazivFormatedOIB>
    <izvorni_sadrzaj>
      <item>Neven Jurjević, OIB 62141122941</item>
    </izvorni_sadrzaj>
    <derivirana_varijabla naziv="DomainObject.Predmet.OstaliListNazivFormatedOIB_1">
      <item>Neven Jurjević, OIB 62141122941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kolovoza 2018.</izvorni_sadrzaj>
    <derivirana_varijabla naziv="DomainObject.Datum_1">13.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ZARA REKLAME j.d.o.o. za grafički dizajn i tisak</izvorni_sadrzaj>
    <derivirana_varijabla naziv="DomainObject.Predmet.ProtustrankaIDrugi_1">ZARA REKLAME j.d.o.o. za grafički dizajn i tisak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ZARA REKLAME j.d.o.o. za grafički dizajn i tisak, OIB 88175060645, Grgura Budislavića 99, 23000 Zadar</izvorni_sadrzaj>
    <derivirana_varijabla naziv="DomainObject.Predmet.ProtustrankaIDrugiAdressOIB_1">ZARA REKLAME j.d.o.o. za grafički dizajn i tisak, OIB 88175060645, Grgura Budislavića 99,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ZARA REKLAME j.d.o.o. za grafički dizajn i tisak</item>
      <item>Neven Jurjević</item>
    </izvorni_sadrzaj>
    <derivirana_varijabla naziv="DomainObject.Predmet.SudioniciListNaziv_1">
      <item>FINA</item>
      <item>ZARA REKLAME j.d.o.o. za grafički dizajn i tisak</item>
      <item>Neven Jurjević</item>
    </derivirana_varijabla>
  </DomainObject.Predmet.SudioniciListNaziv>
  <DomainObject.Predmet.SudioniciListAdressOIB>
    <izvorni_sadrzaj>
      <item>FINA, OIB 85821130368, Ivana Danila 4,23000 Zadar</item>
      <item>ZARA REKLAME j.d.o.o. za grafički dizajn i tisak, OIB 88175060645, Grgura Budislavića 99,23000 Zadar</item>
      <item>Neven Jurjević, OIB 62141122941, Šibenska Ulica 9 C,23000 Zadar</item>
    </izvorni_sadrzaj>
    <derivirana_varijabla naziv="DomainObject.Predmet.SudioniciListAdressOIB_1">
      <item>FINA, OIB 85821130368, Ivana Danila 4,23000 Zadar</item>
      <item>ZARA REKLAME j.d.o.o. za grafički dizajn i tisak, OIB 88175060645, Grgura Budislavića 99,23000 Zadar</item>
      <item>Neven Jurjević, OIB 62141122941, Šibenska Ulica 9 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88175060645</item>
      <item>, OIB 62141122941</item>
    </izvorni_sadrzaj>
    <derivirana_varijabla naziv="DomainObject.Predmet.SudioniciListNazivOIB_1">
      <item>, OIB 85821130368</item>
      <item>, OIB 88175060645</item>
      <item>, OIB 62141122941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12EB15-AF2D-4B94-8425-B0DBF9CDC5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124</properties:Words>
  <properties:Characters>724</properties:Characters>
  <properties:Lines>27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2018-08-07T11:21:00Z</dcterms:created>
  <dc:creator>Administrator</dc:creator>
  <cp:lastModifiedBy>Merlina Klišmanić</cp:lastModifiedBy>
  <cp:lastPrinted>2018-08-13T08:11:00Z</cp:lastPrinted>
  <dcterms:modified xmlns:xsi="http://www.w3.org/2001/XMLSchema-instance" xsi:type="dcterms:W3CDTF">2018-08-13T10:37:00Z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(St-277-18  fina stanje računa - NOVO (1).docx)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