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0872" w14:paraId="5df0872" w:rsidRDefault="007D746B" w:rsidP="007D746B" w:rsidR="007D746B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7D746B" w:rsidP="007D746B" w:rsidR="007D746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7D746B" w:rsidP="007D746B" w:rsidR="007D746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7D746B" w:rsidP="007D746B" w:rsidR="007D746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872/16-11</w:t>
      </w:r>
    </w:p>
    <w:p w:rsidRDefault="007D746B" w:rsidP="007D746B" w:rsidR="007D746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7D746B" w:rsidP="007D746B" w:rsidR="007D746B" w:rsidRPr="00ED131D">
      <w:pPr>
        <w:jc w:val="both"/>
        <w:rPr>
          <w:sz w:val="23"/>
          <w:szCs w:val="23"/>
        </w:rPr>
      </w:pPr>
    </w:p>
    <w:p w:rsidRDefault="007D746B" w:rsidP="007D746B" w:rsidR="007D746B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7D746B" w:rsidP="007D746B" w:rsidR="007D746B" w:rsidRPr="00ED131D">
      <w:pPr>
        <w:rPr>
          <w:sz w:val="23"/>
          <w:szCs w:val="23"/>
        </w:rPr>
      </w:pPr>
    </w:p>
    <w:p w:rsidRDefault="007D746B" w:rsidP="007D746B" w:rsidR="007D746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7D746B" w:rsidP="007D746B" w:rsidR="007D746B" w:rsidRPr="00ED131D">
      <w:pPr>
        <w:rPr>
          <w:sz w:val="23"/>
          <w:szCs w:val="23"/>
        </w:rPr>
      </w:pPr>
    </w:p>
    <w:p w:rsidRDefault="007D746B" w:rsidP="007D746B" w:rsidR="007D746B" w:rsidRPr="00D23827">
      <w:pPr>
        <w:jc w:val="both"/>
        <w:rPr>
          <w:sz w:val="23"/>
          <w:szCs w:val="23"/>
        </w:rPr>
      </w:pPr>
      <w:r w:rsidRPr="00D23827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VILLULA d.o.o. Brtonigla, Nova Vas 26, OIB: 91117084980</w:t>
      </w:r>
      <w:r w:rsidRPr="00D23827">
        <w:rPr>
          <w:sz w:val="23"/>
          <w:szCs w:val="23"/>
        </w:rPr>
        <w:t xml:space="preserve">, </w:t>
      </w:r>
      <w:r w:rsidR="005D0F3A">
        <w:rPr>
          <w:sz w:val="23"/>
          <w:szCs w:val="23"/>
        </w:rPr>
        <w:t>8</w:t>
      </w:r>
      <w:r w:rsidR="0053794A" w:rsidRPr="0053794A">
        <w:rPr>
          <w:sz w:val="23"/>
          <w:szCs w:val="23"/>
        </w:rPr>
        <w:t>. studenog</w:t>
      </w:r>
      <w:r w:rsidRPr="0053794A">
        <w:rPr>
          <w:sz w:val="23"/>
          <w:szCs w:val="23"/>
        </w:rPr>
        <w:t xml:space="preserve"> </w:t>
      </w:r>
      <w:r w:rsidRPr="00D23827">
        <w:rPr>
          <w:sz w:val="23"/>
          <w:szCs w:val="23"/>
        </w:rPr>
        <w:t xml:space="preserve">2016. </w:t>
      </w:r>
    </w:p>
    <w:p w:rsidRDefault="007D746B" w:rsidP="007D746B" w:rsidR="007D746B" w:rsidRPr="00D23827">
      <w:pPr>
        <w:jc w:val="both"/>
        <w:rPr>
          <w:sz w:val="23"/>
          <w:szCs w:val="23"/>
        </w:rPr>
      </w:pPr>
    </w:p>
    <w:p w:rsidRDefault="007D746B" w:rsidP="007D746B" w:rsidR="007D746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7D746B" w:rsidP="007D746B" w:rsidR="007D746B" w:rsidRPr="00ED131D">
      <w:pPr>
        <w:jc w:val="center"/>
        <w:rPr>
          <w:sz w:val="23"/>
          <w:szCs w:val="23"/>
        </w:rPr>
      </w:pPr>
    </w:p>
    <w:p w:rsidRDefault="007D746B" w:rsidP="007D746B" w:rsidR="007D746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>Otvara se stečajni postupak nad</w:t>
      </w:r>
      <w:r>
        <w:rPr>
          <w:sz w:val="23"/>
          <w:szCs w:val="23"/>
        </w:rPr>
        <w:t xml:space="preserve"> dužnikom</w:t>
      </w:r>
      <w:r w:rsidRPr="00D23827">
        <w:rPr>
          <w:sz w:val="23"/>
          <w:szCs w:val="23"/>
        </w:rPr>
        <w:t xml:space="preserve"> </w:t>
      </w:r>
      <w:r>
        <w:rPr>
          <w:sz w:val="23"/>
          <w:szCs w:val="23"/>
        </w:rPr>
        <w:t>VILLULA d.o.o. Brtonigla, Nova Vas 26, OIB: 91117084980</w:t>
      </w:r>
      <w:r w:rsidRPr="00ED131D">
        <w:rPr>
          <w:sz w:val="23"/>
          <w:szCs w:val="23"/>
        </w:rPr>
        <w:t>.</w:t>
      </w:r>
    </w:p>
    <w:p w:rsidRDefault="007D746B" w:rsidP="007D746B" w:rsidR="007D746B" w:rsidRPr="00ED131D">
      <w:pPr>
        <w:ind w:firstLine="720"/>
        <w:jc w:val="both"/>
        <w:rPr>
          <w:sz w:val="23"/>
          <w:szCs w:val="23"/>
        </w:rPr>
      </w:pPr>
    </w:p>
    <w:p w:rsidRDefault="007D746B" w:rsidP="007D746B" w:rsidR="007D746B" w:rsidRPr="005D0F3A">
      <w:pPr>
        <w:ind w:firstLine="720"/>
        <w:jc w:val="both"/>
        <w:rPr>
          <w:sz w:val="23"/>
          <w:szCs w:val="23"/>
        </w:rPr>
      </w:pPr>
      <w:r w:rsidRPr="00005FB7">
        <w:rPr>
          <w:sz w:val="23"/>
          <w:szCs w:val="23"/>
        </w:rPr>
        <w:t>II.</w:t>
      </w:r>
      <w:r w:rsidRPr="00005FB7">
        <w:rPr>
          <w:sz w:val="23"/>
          <w:szCs w:val="23"/>
        </w:rPr>
        <w:tab/>
        <w:t xml:space="preserve">Za stečajnog upravitelja imenuje se </w:t>
      </w:r>
      <w:r w:rsidR="005D0F3A" w:rsidRPr="005D0F3A">
        <w:rPr>
          <w:sz w:val="23"/>
          <w:szCs w:val="23"/>
        </w:rPr>
        <w:t>Loris Rak, Rijeka, Zagrebačka 18, OIB: 81830822007.</w:t>
      </w:r>
    </w:p>
    <w:p w:rsidRDefault="007D746B" w:rsidP="007D746B" w:rsidR="007D746B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7D746B" w:rsidP="007D746B" w:rsidR="007D746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VILLULA d.o.o. Brtonigla, Nova Vas 26, OIB: 91117084980</w:t>
      </w:r>
      <w:r w:rsidRPr="00ED131D">
        <w:rPr>
          <w:sz w:val="23"/>
          <w:szCs w:val="23"/>
        </w:rPr>
        <w:t>.</w:t>
      </w:r>
    </w:p>
    <w:p w:rsidRDefault="007D746B" w:rsidP="007D746B" w:rsidR="007D746B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7D746B" w:rsidP="007D746B" w:rsidR="007D746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7D746B" w:rsidP="007D746B" w:rsidR="007D746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7D746B" w:rsidP="007D746B" w:rsidR="007D746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7D746B" w:rsidP="007D746B" w:rsidR="007D746B" w:rsidRPr="00ED131D">
      <w:pPr>
        <w:jc w:val="both"/>
        <w:rPr>
          <w:bCs w:val="false"/>
          <w:sz w:val="23"/>
          <w:szCs w:val="23"/>
        </w:rPr>
      </w:pPr>
    </w:p>
    <w:p w:rsidRDefault="007D746B" w:rsidP="007D746B" w:rsidR="007D746B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7D746B" w:rsidP="007D746B" w:rsidR="007D746B" w:rsidRPr="00ED131D">
      <w:pPr>
        <w:rPr>
          <w:bCs w:val="false"/>
          <w:sz w:val="23"/>
          <w:szCs w:val="23"/>
        </w:rPr>
      </w:pPr>
    </w:p>
    <w:p w:rsidRDefault="007D746B" w:rsidP="007D746B" w:rsidR="007D746B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872/16-3 od 28. lipnja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VILLULA d.o.o. Brtonigla, Nova Vas 26, OIB: 91117084980.</w:t>
      </w:r>
    </w:p>
    <w:p w:rsidRDefault="007D746B" w:rsidP="007D746B" w:rsidR="007D746B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29. rujna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7D746B" w:rsidP="007D746B" w:rsidR="007D746B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41137C">
        <w:rPr>
          <w:sz w:val="23"/>
          <w:szCs w:val="23"/>
        </w:rPr>
        <w:t xml:space="preserve">Prema odredbi </w:t>
      </w:r>
      <w:r w:rsidRPr="00F73CD7">
        <w:rPr>
          <w:sz w:val="23"/>
          <w:szCs w:val="23"/>
        </w:rPr>
        <w:t xml:space="preserve">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7D746B" w:rsidP="007D746B" w:rsidR="007D746B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St-872/16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rujna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30. rujna 2016. </w:t>
      </w:r>
    </w:p>
    <w:p w:rsidRDefault="007D746B" w:rsidP="007D746B" w:rsidR="007D746B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7D746B" w:rsidP="007D746B" w:rsidR="007D746B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7D746B" w:rsidP="007D746B" w:rsidR="007D746B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7D746B" w:rsidP="007D746B" w:rsidR="007D746B" w:rsidRPr="00ED131D">
      <w:pPr>
        <w:jc w:val="center"/>
        <w:rPr>
          <w:sz w:val="23"/>
          <w:szCs w:val="23"/>
        </w:rPr>
      </w:pPr>
    </w:p>
    <w:p w:rsidRDefault="007D746B" w:rsidP="007D746B" w:rsidR="007D746B" w:rsidRPr="00ED131D">
      <w:pPr>
        <w:jc w:val="center"/>
        <w:rPr>
          <w:sz w:val="23"/>
          <w:szCs w:val="23"/>
        </w:rPr>
      </w:pPr>
    </w:p>
    <w:p w:rsidRDefault="007D746B" w:rsidP="007D746B" w:rsidR="007D746B" w:rsidRPr="00ED131D">
      <w:pPr>
        <w:rPr>
          <w:sz w:val="23"/>
          <w:szCs w:val="23"/>
        </w:rPr>
      </w:pPr>
    </w:p>
    <w:p w:rsidRDefault="007D746B" w:rsidP="007D746B" w:rsidR="007D746B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5D0F3A">
        <w:rPr>
          <w:sz w:val="23"/>
          <w:szCs w:val="23"/>
        </w:rPr>
        <w:t>8</w:t>
      </w:r>
      <w:r w:rsidR="0053794A" w:rsidRPr="0053794A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7D746B" w:rsidP="007D746B" w:rsidR="007D746B" w:rsidRPr="00ED131D">
      <w:pPr>
        <w:ind w:firstLine="720" w:left="2880"/>
        <w:jc w:val="both"/>
        <w:rPr>
          <w:sz w:val="23"/>
          <w:szCs w:val="23"/>
        </w:rPr>
      </w:pPr>
    </w:p>
    <w:p w:rsidRDefault="007D746B" w:rsidP="007D746B" w:rsidR="007D746B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7D746B" w:rsidP="007D746B" w:rsidR="007D746B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7D746B" w:rsidP="007D746B" w:rsidR="007D746B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7D746B" w:rsidP="007D746B" w:rsidR="007D746B">
      <w:pPr>
        <w:jc w:val="both"/>
        <w:rPr>
          <w:sz w:val="23"/>
          <w:szCs w:val="23"/>
        </w:rPr>
      </w:pPr>
    </w:p>
    <w:p w:rsidRDefault="007D746B" w:rsidP="007D746B" w:rsidR="007D746B" w:rsidRPr="00ED131D">
      <w:pPr>
        <w:jc w:val="both"/>
        <w:rPr>
          <w:sz w:val="23"/>
          <w:szCs w:val="23"/>
        </w:rPr>
      </w:pPr>
    </w:p>
    <w:p w:rsidRDefault="007D746B" w:rsidP="007D746B" w:rsidR="007D746B" w:rsidRPr="00ED131D">
      <w:pPr>
        <w:jc w:val="both"/>
        <w:rPr>
          <w:sz w:val="23"/>
          <w:szCs w:val="23"/>
        </w:rPr>
      </w:pPr>
    </w:p>
    <w:p w:rsidRDefault="007D746B" w:rsidP="007D746B" w:rsidR="007D746B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7D746B" w:rsidP="007D746B" w:rsidR="007D746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7D746B" w:rsidP="007D746B" w:rsidR="007D746B" w:rsidRPr="00EA6F91">
      <w:pPr>
        <w:jc w:val="both"/>
        <w:rPr>
          <w:sz w:val="23"/>
          <w:szCs w:val="23"/>
        </w:rPr>
      </w:pPr>
    </w:p>
    <w:p w:rsidRDefault="007D746B" w:rsidP="007D746B" w:rsidR="007D746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7D746B" w:rsidP="007D746B" w:rsidR="007D746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VILLULA d.o.o. Brtonigla, Nova Vas 26</w:t>
      </w:r>
    </w:p>
    <w:p w:rsidRDefault="007D746B" w:rsidP="007D746B" w:rsidR="007D746B" w:rsidRPr="00D23827">
      <w:pPr>
        <w:jc w:val="both"/>
        <w:rPr>
          <w:color w:val="FF0000"/>
          <w:sz w:val="23"/>
          <w:szCs w:val="23"/>
        </w:rPr>
      </w:pPr>
      <w:r w:rsidRPr="003B67BA">
        <w:rPr>
          <w:sz w:val="23"/>
          <w:szCs w:val="23"/>
        </w:rPr>
        <w:t xml:space="preserve">- stečajni upravitelj </w:t>
      </w:r>
      <w:r w:rsidR="005D0F3A" w:rsidRPr="005D0F3A">
        <w:rPr>
          <w:sz w:val="23"/>
          <w:szCs w:val="23"/>
        </w:rPr>
        <w:t>Loris Rak, Rijeka, Zagrebačka 18</w:t>
      </w:r>
    </w:p>
    <w:p w:rsidRDefault="007D746B" w:rsidP="007D746B" w:rsidR="007D746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7D746B" w:rsidP="007D746B" w:rsidR="007D746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7D746B" w:rsidP="007D746B" w:rsidR="007D746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7D746B" w:rsidP="007D746B" w:rsidR="007D746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7D746B" w:rsidP="007D746B" w:rsidR="007D746B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7D746B" w:rsidP="007D746B" w:rsidR="007D746B"/>
    <w:p w:rsidRDefault="007D746B" w:rsidP="007D746B" w:rsidR="007D746B"/>
    <w:p w:rsidRDefault="007D746B" w:rsidP="007D746B" w:rsidR="007D746B"/>
    <w:p w:rsidRDefault="007D746B" w:rsidP="007D746B" w:rsidR="007D746B"/>
    <w:p w:rsidRDefault="007D746B" w:rsidP="007D746B" w:rsidR="007D746B"/>
    <w:p w:rsidRDefault="007D746B" w:rsidP="007D746B" w:rsidR="007D746B"/>
    <w:p w:rsidRDefault="007D746B" w:rsidP="007D746B" w:rsidR="007D746B"/>
    <w:p w:rsidRDefault="007D746B" w:rsidP="007D746B" w:rsidR="007D746B"/>
    <w:p w:rsidRDefault="007D746B" w:rsidP="007D746B" w:rsidR="007D746B"/>
    <w:p w:rsidRDefault="009353A7" w:rsidR="009353A7"/>
    <w:sectPr w:rsidSect="004523B8" w:rsidR="009353A7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BE9" w:rsidR="003746E8">
      <w:r>
        <w:separator/>
      </w:r>
    </w:p>
  </w:endnote>
  <w:endnote w:id="0" w:type="continuationSeparator">
    <w:p w:rsidRDefault="002B4BE9" w:rsidR="0037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BE9" w:rsidR="003746E8">
      <w:r>
        <w:separator/>
      </w:r>
    </w:p>
  </w:footnote>
  <w:footnote w:id="0" w:type="continuationSeparator">
    <w:p w:rsidRDefault="002B4BE9" w:rsidR="00374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7D746B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227E4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2B4BE9" w:rsidRPr="00ED131D">
          <w:rPr>
            <w:sz w:val="23"/>
            <w:szCs w:val="23"/>
          </w:rPr>
          <w:t>Posl.br.: 2 St-</w:t>
        </w:r>
        <w:r w:rsidR="002B4BE9">
          <w:rPr>
            <w:sz w:val="23"/>
            <w:szCs w:val="23"/>
          </w:rPr>
          <w:t>872/16-11</w:t>
        </w:r>
      </w:p>
    </w:sdtContent>
  </w:sdt>
  <w:p w:rsidRDefault="007227E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46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46B"/>
    <w:rsid w:val="002B4BE9"/>
    <w:rsid w:val="003746E8"/>
    <w:rsid w:val="0053794A"/>
    <w:rsid w:val="005D0F3A"/>
    <w:rsid w:val="007227E4"/>
    <w:rsid w:val="007D746B"/>
    <w:rsid w:val="0093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46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74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746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4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746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4B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4B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7E4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7E4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7E4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7E4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46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74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746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4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746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4B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4B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7E4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7E4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7E4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7E4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VILLULA d.o.o. BRTONIGLA</izvorni_sadrzaj>
    <derivirana_varijabla naziv="DomainObject.Predmet.ProtustrankaFormated_1">  VILLULA d.o.o. BRTONIGLA</derivirana_varijabla>
  </DomainObject.Predmet.ProtustrankaFormated>
  <DomainObject.Predmet.ProtustrankaFormatedOIB>
    <izvorni_sadrzaj>  VILLULA d.o.o. BRTONIGLA, OIB 91117084980</izvorni_sadrzaj>
    <derivirana_varijabla naziv="DomainObject.Predmet.ProtustrankaFormatedOIB_1">  VILLULA d.o.o. BRTONIGLA, OIB 91117084980</derivirana_varijabla>
  </DomainObject.Predmet.ProtustrankaFormatedOIB>
  <DomainObject.Predmet.ProtustrankaFormatedWithAdress>
    <izvorni_sadrzaj> VILLULA d.o.o. BRTONIGLA, Nova Vas 26, 52474 Brtonigla</izvorni_sadrzaj>
    <derivirana_varijabla naziv="DomainObject.Predmet.ProtustrankaFormatedWithAdress_1"> VILLULA d.o.o. BRTONIGLA, Nova Vas 26, 52474 Brtonigla</derivirana_varijabla>
  </DomainObject.Predmet.ProtustrankaFormatedWithAdress>
  <DomainObject.Predmet.ProtustrankaFormatedWithAdressOIB>
    <izvorni_sadrzaj> VILLULA d.o.o. BRTONIGLA, OIB 91117084980, Nova Vas 26, 52474 Brtonigla</izvorni_sadrzaj>
    <derivirana_varijabla naziv="DomainObject.Predmet.ProtustrankaFormatedWithAdressOIB_1"> VILLULA d.o.o. BRTONIGLA, OIB 91117084980, Nova Vas 26, 52474 Brtonigla</derivirana_varijabla>
  </DomainObject.Predmet.ProtustrankaFormatedWithAdressOIB>
  <DomainObject.Predmet.ProtustrankaWithAdress>
    <izvorni_sadrzaj>VILLULA d.o.o. BRTONIGLA Nova Vas 26, 52474 Brtonigla</izvorni_sadrzaj>
    <derivirana_varijabla naziv="DomainObject.Predmet.ProtustrankaWithAdress_1">VILLULA d.o.o. BRTONIGLA Nova Vas 26, 52474 Brtonigla</derivirana_varijabla>
  </DomainObject.Predmet.ProtustrankaWithAdress>
  <DomainObject.Predmet.ProtustrankaWithAdressOIB>
    <izvorni_sadrzaj>VILLULA d.o.o. BRTONIGLA, OIB 91117084980, Nova Vas 26, 52474 Brtonigla</izvorni_sadrzaj>
    <derivirana_varijabla naziv="DomainObject.Predmet.ProtustrankaWithAdressOIB_1">VILLULA d.o.o. BRTONIGLA, OIB 91117084980, Nova Vas 26, 52474 Brtonigla</derivirana_varijabla>
  </DomainObject.Predmet.ProtustrankaWithAdressOIB>
  <DomainObject.Predmet.ProtustrankaNazivFormated>
    <izvorni_sadrzaj>VILLULA d.o.o. BRTONIGLA</izvorni_sadrzaj>
    <derivirana_varijabla naziv="DomainObject.Predmet.ProtustrankaNazivFormated_1">VILLULA d.o.o. BRTONIGLA</derivirana_varijabla>
  </DomainObject.Predmet.ProtustrankaNazivFormated>
  <DomainObject.Predmet.ProtustrankaNazivFormatedOIB>
    <izvorni_sadrzaj>VILLULA d.o.o. BRTONIGLA, OIB 91117084980</izvorni_sadrzaj>
    <derivirana_varijabla naziv="DomainObject.Predmet.ProtustrankaNazivFormatedOIB_1">VILLULA d.o.o. BRTONIGLA, OIB 91117084980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225016.77</izvorni_sadrzaj>
    <derivirana_varijabla naziv="DomainObject.Predmet.TrenutnaVrijednost_1">225016.77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VILLULA d.o.o. BRTONIGLA</item>
    </izvorni_sadrzaj>
    <derivirana_varijabla naziv="DomainObject.Predmet.ProtuStrankaListFormated_1">
      <item>VILLULA d.o.o. BRTONIGLA</item>
    </derivirana_varijabla>
  </DomainObject.Predmet.ProtuStrankaListFormated>
  <DomainObject.Predmet.ProtuStrankaListFormatedOIB>
    <izvorni_sadrzaj>
      <item>VILLULA d.o.o. BRTONIGLA, OIB 91117084980</item>
    </izvorni_sadrzaj>
    <derivirana_varijabla naziv="DomainObject.Predmet.ProtuStrankaListFormatedOIB_1">
      <item>VILLULA d.o.o. BRTONIGLA, OIB 91117084980</item>
    </derivirana_varijabla>
  </DomainObject.Predmet.ProtuStrankaListFormatedOIB>
  <DomainObject.Predmet.ProtuStrankaListFormatedWithAdress>
    <izvorni_sadrzaj>
      <item>VILLULA d.o.o. BRTONIGLA, Nova Vas 26, 52474 Brtonigla</item>
    </izvorni_sadrzaj>
    <derivirana_varijabla naziv="DomainObject.Predmet.ProtuStrankaListFormatedWithAdress_1">
      <item>VILLULA d.o.o. BRTONIGLA, Nova Vas 26, 52474 Brtonigla</item>
    </derivirana_varijabla>
  </DomainObject.Predmet.ProtuStrankaListFormatedWithAdress>
  <DomainObject.Predmet.ProtuStrankaListFormatedWithAdressOIB>
    <izvorni_sadrzaj>
      <item>VILLULA d.o.o. BRTONIGLA, OIB 91117084980, Nova Vas 26, 52474 Brtonigla</item>
    </izvorni_sadrzaj>
    <derivirana_varijabla naziv="DomainObject.Predmet.ProtuStrankaListFormatedWithAdressOIB_1">
      <item>VILLULA d.o.o. BRTONIGLA, OIB 91117084980, Nova Vas 26, 52474 Brtonigla</item>
    </derivirana_varijabla>
  </DomainObject.Predmet.ProtuStrankaListFormatedWithAdressOIB>
  <DomainObject.Predmet.ProtuStrankaListNazivFormated>
    <izvorni_sadrzaj>
      <item>VILLULA d.o.o. BRTONIGLA</item>
    </izvorni_sadrzaj>
    <derivirana_varijabla naziv="DomainObject.Predmet.ProtuStrankaListNazivFormated_1">
      <item>VILLULA d.o.o. BRTONIGLA</item>
    </derivirana_varijabla>
  </DomainObject.Predmet.ProtuStrankaListNazivFormated>
  <DomainObject.Predmet.ProtuStrankaListNazivFormatedOIB>
    <izvorni_sadrzaj>
      <item>VILLULA d.o.o. BRTONIGLA, OIB 91117084980</item>
    </izvorni_sadrzaj>
    <derivirana_varijabla naziv="DomainObject.Predmet.ProtuStrankaListNazivFormatedOIB_1">
      <item>VILLULA d.o.o. BRTONIGLA, OIB 91117084980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VILLULA d.o.o. BRTONIGLA</izvorni_sadrzaj>
    <derivirana_varijabla naziv="DomainObject.Predmet.ProtustrankaIDrugi_1">VILLULA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VILLULA d.o.o. BRTONIGLA, OIB 91117084980, Nova Vas 26, 52474 Brtonigla</izvorni_sadrzaj>
    <derivirana_varijabla naziv="DomainObject.Predmet.ProtustrankaIDrugiAdressOIB_1">VILLULA d.o.o. BRTONIGLA, OIB 91117084980, Nova Vas 26,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VILLULA d.o.o. BRTONIGLA</item>
    </izvorni_sadrzaj>
    <derivirana_varijabla naziv="DomainObject.Predmet.SudioniciListNaziv_1">
      <item>FINANCIJSKA AGENCIJA, RC RIJEKA, PODRUŽNICA PULA, PULA</item>
      <item>VILLULA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VILLULA d.o.o. BRTONIGLA, OIB 91117084980, Nova Vas 26,52474 Brtonigla</item>
    </izvorni_sadrzaj>
    <derivirana_varijabla naziv="DomainObject.Predmet.SudioniciListAdressOIB_1">
      <item>FINANCIJSKA AGENCIJA, RC RIJEKA, PODRUŽNICA PULA, PULA, OIB 85821130368, Giardini 5,52100 Pula</item>
      <item>VILLULA d.o.o. BRTONIGLA, OIB 91117084980, Nova Vas 26,52474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91117084980</item>
    </izvorni_sadrzaj>
    <derivirana_varijabla naziv="DomainObject.Predmet.SudioniciListNazivOIB_1">
      <item>, OIB 85821130368</item>
      <item>, OIB 91117084980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3325</properties:Characters>
  <properties:Lines>95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2016-10-27T06:43:00Z</dcterms:created>
  <dc:creator>Jasmina Matika</dc:creator>
  <cp:lastModifiedBy>Jasmina Matika</cp:lastModifiedBy>
  <dcterms:modified xmlns:xsi="http://www.w3.org/2001/XMLSchema-instance" xsi:type="dcterms:W3CDTF">2016-11-08T09:48:00Z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