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62b8" w14:paraId="bb262b8" w:rsidRDefault="001C089C" w:rsidR="001C089C">
      <w:pPr>
        <w15:collapsed w:val="false"/>
      </w:pPr>
      <w:bookmarkStart w:name="_GoBack" w:id="0"/>
      <w:bookmarkEnd w:id="0"/>
    </w:p>
    <w:p w:rsidRDefault="001C089C" w:rsidR="001C089C"/>
    <w:p w:rsidRDefault="001C089C" w:rsidR="001C089C"/>
    <w:p w:rsidRDefault="001C089C" w:rsidR="001C089C"/>
    <w:p w:rsidRDefault="00282464" w:rsidR="00282464"/>
    <w:p w:rsidRDefault="00282464" w:rsidR="00282464"/>
    <w:p w:rsidRDefault="00282464" w:rsidR="00282464"/>
    <w:p w:rsidRDefault="00250261" w:rsidR="00250261"/>
    <w:p w:rsidRDefault="00250261" w:rsidR="00250261"/>
    <w:p w:rsidRDefault="00250261" w:rsidR="00250261"/>
    <w:p w:rsidRDefault="00282464" w:rsidR="00282464"/>
    <w:p w:rsidRDefault="001C089C" w:rsidR="001C089C"/>
    <w:p w:rsidRDefault="001C089C" w:rsidR="001C089C">
      <w:r>
        <w:t>REPUBLIKA HRVATSKA</w:t>
      </w:r>
    </w:p>
    <w:p w:rsidRDefault="001C089C" w:rsidR="001C089C">
      <w:r>
        <w:t>TRGOVAČKI SUD U</w:t>
      </w:r>
      <w:r w:rsidR="0007298B">
        <w:t xml:space="preserve"> OSIJEKU</w:t>
      </w:r>
    </w:p>
    <w:p w:rsidRDefault="0007298B" w:rsidR="00FE10B0">
      <w:r>
        <w:t xml:space="preserve">STALNA SLUŽBA </w:t>
      </w:r>
      <w:r w:rsidR="00FE10B0">
        <w:t>TRGOVAČKOG</w:t>
      </w:r>
    </w:p>
    <w:p w:rsidRDefault="00FE10B0" w:rsidR="001C089C">
      <w:r>
        <w:t xml:space="preserve">SUDA U </w:t>
      </w:r>
      <w:r w:rsidR="0003652F">
        <w:t>SLAVONSKOM BRODU</w:t>
      </w:r>
      <w:r>
        <w:t xml:space="preserve">                   </w:t>
      </w:r>
      <w:r w:rsidR="001C089C">
        <w:t xml:space="preserve">                              BROJ: </w:t>
      </w:r>
      <w:r w:rsidR="000E5E22">
        <w:t>St-</w:t>
      </w:r>
      <w:r w:rsidR="000644DD">
        <w:t>344</w:t>
      </w:r>
      <w:r w:rsidR="000E5E22">
        <w:t>/</w:t>
      </w:r>
      <w:r w:rsidR="0007298B">
        <w:t>201</w:t>
      </w:r>
      <w:r w:rsidR="000644DD">
        <w:t>3</w:t>
      </w:r>
      <w:r w:rsidR="0007298B">
        <w:t>-</w:t>
      </w:r>
      <w:r w:rsidR="0003652F">
        <w:t>98</w:t>
      </w:r>
    </w:p>
    <w:p w:rsidRDefault="00282464" w:rsidR="00282464">
      <w:r>
        <w:t>Trg pobjede 13</w:t>
      </w:r>
    </w:p>
    <w:p w:rsidRDefault="00282464" w:rsidR="00282464">
      <w:r>
        <w:t>35000 SLAVONSKI BROD</w:t>
      </w:r>
    </w:p>
    <w:p w:rsidRDefault="001C089C" w:rsidR="001C089C">
      <w:r>
        <w:t xml:space="preserve">                                     </w:t>
      </w:r>
    </w:p>
    <w:p w:rsidRDefault="001C089C" w:rsidR="001C089C"/>
    <w:p w:rsidRDefault="001C089C" w:rsidR="001C089C"/>
    <w:p w:rsidRDefault="001C089C" w:rsidR="000E5E22">
      <w:r>
        <w:tab/>
      </w:r>
      <w:r>
        <w:tab/>
        <w:t xml:space="preserve">TRGOVAČKI SUD U </w:t>
      </w:r>
      <w:r w:rsidR="0007298B">
        <w:t xml:space="preserve"> OSIJEKU, STALNA SLUŽBA</w:t>
      </w:r>
      <w:r w:rsidR="00FE10B0">
        <w:t xml:space="preserve"> TRGOVAČKOG SUDA U </w:t>
      </w:r>
      <w:r w:rsidR="0003652F">
        <w:t>SLAVONSKOM BRODU</w:t>
      </w:r>
      <w:r>
        <w:t xml:space="preserve">- po </w:t>
      </w:r>
      <w:r w:rsidR="000E5E22">
        <w:t>stečajnom sucu</w:t>
      </w:r>
      <w:r>
        <w:t xml:space="preserve"> Davorinu Pavičić,</w:t>
      </w:r>
      <w:r w:rsidR="00250261">
        <w:t xml:space="preserve"> u </w:t>
      </w:r>
      <w:r w:rsidR="000E5E22">
        <w:t xml:space="preserve"> stečajno</w:t>
      </w:r>
      <w:r w:rsidR="00250261">
        <w:t>m</w:t>
      </w:r>
      <w:r w:rsidR="000E5E22">
        <w:t xml:space="preserve"> postupka nad stečajnim dužnikom </w:t>
      </w:r>
      <w:r w:rsidR="000644DD">
        <w:t xml:space="preserve">HALAJKO-COMMERCE d.o.o. </w:t>
      </w:r>
      <w:proofErr w:type="spellStart"/>
      <w:r w:rsidR="000644DD">
        <w:t>Slobodnica</w:t>
      </w:r>
      <w:proofErr w:type="spellEnd"/>
      <w:r w:rsidR="000644DD">
        <w:t xml:space="preserve"> 28, SLAVONSKI BROD, OIB:41695011475</w:t>
      </w:r>
      <w:r w:rsidR="0007298B">
        <w:t xml:space="preserve"> </w:t>
      </w:r>
      <w:r w:rsidR="00124C3C">
        <w:t>,</w:t>
      </w:r>
      <w:r w:rsidR="00CD4975">
        <w:t xml:space="preserve"> </w:t>
      </w:r>
      <w:r w:rsidR="000E5E22">
        <w:t xml:space="preserve"> dana </w:t>
      </w:r>
      <w:r w:rsidR="0003652F">
        <w:t>16. studenog</w:t>
      </w:r>
      <w:r w:rsidR="0007298B">
        <w:t xml:space="preserve"> 201</w:t>
      </w:r>
      <w:r w:rsidR="0003652F">
        <w:t>6</w:t>
      </w:r>
      <w:r w:rsidR="0007298B">
        <w:t>.g.</w:t>
      </w:r>
      <w:r w:rsidR="000E5E22">
        <w:t xml:space="preserve"> donio je slijedeći</w:t>
      </w:r>
    </w:p>
    <w:p w:rsidRDefault="00CD4975" w:rsidR="00CD4975">
      <w:r>
        <w:t xml:space="preserve"> </w:t>
      </w:r>
    </w:p>
    <w:p w:rsidRDefault="000E5E22" w:rsidR="009D3825">
      <w:r>
        <w:t xml:space="preserve">                                                    Z A K L J U Č A K</w:t>
      </w:r>
    </w:p>
    <w:p w:rsidRDefault="00124C3C" w:rsidR="00124C3C"/>
    <w:p w:rsidRDefault="00124C3C" w:rsidR="008672DE">
      <w:r>
        <w:tab/>
      </w:r>
      <w:r w:rsidR="008672DE">
        <w:t>Određuje se ročište za određivanje vrijednosti nekretnina te način i uvjeti prodaje slijedećih nekretnina:</w:t>
      </w:r>
    </w:p>
    <w:p w:rsidRDefault="008672DE" w:rsidR="008672DE"/>
    <w:p w:rsidRDefault="008672DE" w:rsidP="008672DE" w:rsidR="008672DE">
      <w:pPr>
        <w:numPr>
          <w:ilvl w:val="0"/>
          <w:numId w:val="1"/>
        </w:numPr>
      </w:pPr>
      <w:r>
        <w:t xml:space="preserve">Nekretnine upisane u zk.ul.br. 3790 k.o. Nova Gradiška kč.br. 2598/6 zgrada i dvorište u ulici Grgura Ninskog s </w:t>
      </w:r>
      <w:smartTag w:element="metricconverter" w:uri="urn:schemas-microsoft-com:office:smarttags">
        <w:smartTagPr>
          <w:attr w:val="1868 m2" w:name="ProductID"/>
        </w:smartTagPr>
        <w:r>
          <w:t>1868 m2</w:t>
        </w:r>
      </w:smartTag>
      <w:r>
        <w:t>,</w:t>
      </w:r>
    </w:p>
    <w:p w:rsidRDefault="008672DE" w:rsidP="008672DE" w:rsidR="008672DE">
      <w:pPr>
        <w:ind w:left="360"/>
      </w:pPr>
    </w:p>
    <w:p w:rsidRDefault="008672DE" w:rsidP="008672DE" w:rsidR="00124C3C">
      <w:pPr>
        <w:numPr>
          <w:ilvl w:val="0"/>
          <w:numId w:val="1"/>
        </w:numPr>
      </w:pPr>
      <w:r>
        <w:t xml:space="preserve">Nekretnine upisane u </w:t>
      </w:r>
      <w:proofErr w:type="spellStart"/>
      <w:r>
        <w:t>zk.ul</w:t>
      </w:r>
      <w:proofErr w:type="spellEnd"/>
      <w:r>
        <w:t xml:space="preserve">. 3782 k.o. Nova Gradiška, kč.br. 2585/1 zgrada trgovine i poslovno gospodarsko dvorište u ul. Grgura Ninskog s </w:t>
      </w:r>
      <w:smartTag w:element="metricconverter" w:uri="urn:schemas-microsoft-com:office:smarttags">
        <w:smartTagPr>
          <w:attr w:val="1401 m2" w:name="ProductID"/>
        </w:smartTagPr>
        <w:r>
          <w:t>1401 m2</w:t>
        </w:r>
      </w:smartTag>
      <w:r>
        <w:t>,</w:t>
      </w:r>
    </w:p>
    <w:p w:rsidRDefault="008672DE" w:rsidP="008672DE" w:rsidR="008672DE">
      <w:pPr>
        <w:ind w:left="360"/>
      </w:pPr>
    </w:p>
    <w:p w:rsidRDefault="008672DE" w:rsidP="008672DE" w:rsidR="008672DE">
      <w:pPr>
        <w:numPr>
          <w:ilvl w:val="0"/>
          <w:numId w:val="1"/>
        </w:numPr>
      </w:pPr>
      <w:r>
        <w:t xml:space="preserve">Nekretnine upisane u </w:t>
      </w:r>
      <w:proofErr w:type="spellStart"/>
      <w:r>
        <w:t>zk.ul</w:t>
      </w:r>
      <w:proofErr w:type="spellEnd"/>
      <w:r>
        <w:t xml:space="preserve">. 3780 u k.o. Nova Gradiška, kč.br. 2585/2 zgrada trgovine i poslovno gospodarsko dvorište u ulici Grgura Ninskog s </w:t>
      </w:r>
      <w:smartTag w:element="metricconverter" w:uri="urn:schemas-microsoft-com:office:smarttags">
        <w:smartTagPr>
          <w:attr w:val="1451 m2" w:name="ProductID"/>
        </w:smartTagPr>
        <w:r>
          <w:t>1451 m2</w:t>
        </w:r>
      </w:smartTag>
      <w:r>
        <w:t>,</w:t>
      </w:r>
    </w:p>
    <w:p w:rsidRDefault="00583848" w:rsidP="00583848" w:rsidR="00583848">
      <w:pPr>
        <w:pStyle w:val="Odlomakpopisa"/>
      </w:pPr>
    </w:p>
    <w:p w:rsidRDefault="00583848" w:rsidP="00583848" w:rsidR="00583848">
      <w:pPr>
        <w:ind w:left="360"/>
      </w:pPr>
    </w:p>
    <w:p w:rsidRDefault="008672DE" w:rsidP="008672DE" w:rsidR="008672DE">
      <w:pPr>
        <w:numPr>
          <w:ilvl w:val="0"/>
          <w:numId w:val="1"/>
        </w:numPr>
      </w:pPr>
      <w:r>
        <w:t xml:space="preserve">Nekretnine upisane u </w:t>
      </w:r>
      <w:proofErr w:type="spellStart"/>
      <w:r>
        <w:t>zk.ul</w:t>
      </w:r>
      <w:proofErr w:type="spellEnd"/>
      <w:r>
        <w:t xml:space="preserve">. 8181 k.o. Đakovo, kč.br. 2046/1 zgrada i dvorište u ulici Franje Račkog, Novo Polje s </w:t>
      </w:r>
      <w:smartTag w:element="metricconverter" w:uri="urn:schemas-microsoft-com:office:smarttags">
        <w:smartTagPr>
          <w:attr w:val="4420 m2" w:name="ProductID"/>
        </w:smartTagPr>
        <w:r>
          <w:t>4420 m2</w:t>
        </w:r>
      </w:smartTag>
      <w:r>
        <w:t xml:space="preserve"> odnosno 1229 </w:t>
      </w:r>
      <w:proofErr w:type="spellStart"/>
      <w:r>
        <w:t>čhv</w:t>
      </w:r>
      <w:proofErr w:type="spellEnd"/>
      <w:r>
        <w:t>,</w:t>
      </w:r>
    </w:p>
    <w:p w:rsidRDefault="008672DE" w:rsidP="008672DE" w:rsidR="008672DE">
      <w:pPr>
        <w:ind w:left="360"/>
      </w:pPr>
    </w:p>
    <w:p w:rsidRDefault="008672DE" w:rsidP="008672DE" w:rsidR="008672DE">
      <w:pPr>
        <w:numPr>
          <w:ilvl w:val="0"/>
          <w:numId w:val="1"/>
        </w:numPr>
      </w:pPr>
      <w:r>
        <w:t xml:space="preserve">Nekretnine upisane u </w:t>
      </w:r>
      <w:proofErr w:type="spellStart"/>
      <w:r>
        <w:t>zk.ul</w:t>
      </w:r>
      <w:proofErr w:type="spellEnd"/>
      <w:r>
        <w:t xml:space="preserve">. </w:t>
      </w:r>
      <w:r w:rsidR="00C31647">
        <w:t>2071</w:t>
      </w:r>
      <w:r>
        <w:t xml:space="preserve"> k.o. </w:t>
      </w:r>
      <w:proofErr w:type="spellStart"/>
      <w:r w:rsidR="00C31647">
        <w:t>Slobodnica</w:t>
      </w:r>
      <w:proofErr w:type="spellEnd"/>
      <w:r>
        <w:t xml:space="preserve"> kč.br. </w:t>
      </w:r>
      <w:r w:rsidR="00C31647">
        <w:t>3545/3</w:t>
      </w:r>
      <w:r w:rsidR="00583848">
        <w:t xml:space="preserve"> Oranica </w:t>
      </w:r>
      <w:proofErr w:type="spellStart"/>
      <w:r w:rsidR="00583848">
        <w:t>Đelinke</w:t>
      </w:r>
      <w:proofErr w:type="spellEnd"/>
      <w:r w:rsidR="00583848">
        <w:t xml:space="preserve"> sa 17666 m2</w:t>
      </w:r>
      <w:r>
        <w:t xml:space="preserve"> </w:t>
      </w:r>
    </w:p>
    <w:p w:rsidRDefault="00C31647" w:rsidP="00C31647" w:rsidR="00C31647">
      <w:pPr>
        <w:pStyle w:val="Odlomakpopisa"/>
      </w:pPr>
    </w:p>
    <w:p w:rsidRDefault="00C31647" w:rsidP="00583848" w:rsidR="00C31647">
      <w:pPr>
        <w:ind w:left="720"/>
      </w:pPr>
    </w:p>
    <w:p w:rsidRDefault="008672DE" w:rsidP="008672DE" w:rsidR="008672DE">
      <w:r>
        <w:t>za dan</w:t>
      </w:r>
    </w:p>
    <w:p w:rsidRDefault="008672DE" w:rsidP="008672DE" w:rsidR="008672DE">
      <w:r>
        <w:t xml:space="preserve">                                                        </w:t>
      </w:r>
      <w:r w:rsidR="00393EDF">
        <w:t>28. studenog</w:t>
      </w:r>
      <w:r>
        <w:t xml:space="preserve"> 201</w:t>
      </w:r>
      <w:r w:rsidR="00393EDF">
        <w:t>6</w:t>
      </w:r>
      <w:r>
        <w:t xml:space="preserve">.g. u </w:t>
      </w:r>
      <w:r w:rsidR="00393EDF">
        <w:t>11,00</w:t>
      </w:r>
      <w:r>
        <w:t xml:space="preserve"> sati</w:t>
      </w:r>
    </w:p>
    <w:p w:rsidRDefault="008672DE" w:rsidP="008672DE" w:rsidR="008672DE"/>
    <w:p w:rsidRDefault="008672DE" w:rsidP="008672DE" w:rsidR="008672DE"/>
    <w:p w:rsidRDefault="008672DE" w:rsidP="008672DE" w:rsidR="008672DE"/>
    <w:p w:rsidRDefault="008672DE" w:rsidP="008672DE" w:rsidR="008672DE"/>
    <w:p w:rsidRDefault="008672DE" w:rsidP="008672DE" w:rsidR="008672DE"/>
    <w:p w:rsidRDefault="002054F0" w:rsidP="008672DE" w:rsidR="008672DE">
      <w:r>
        <w:t>u</w:t>
      </w:r>
      <w:r w:rsidR="008672DE">
        <w:t xml:space="preserve"> prostorijama Trgovačkog suda Osijek, Stalna Služba Trgovačkog suda </w:t>
      </w:r>
      <w:r w:rsidR="00393EDF">
        <w:t xml:space="preserve">u </w:t>
      </w:r>
      <w:r w:rsidR="008672DE">
        <w:t xml:space="preserve"> Slavonsk</w:t>
      </w:r>
      <w:r w:rsidR="00393EDF">
        <w:t>om</w:t>
      </w:r>
      <w:r w:rsidR="008672DE">
        <w:t xml:space="preserve"> Brod</w:t>
      </w:r>
      <w:r w:rsidR="00393EDF">
        <w:t>u</w:t>
      </w:r>
      <w:r w:rsidR="008672DE">
        <w:t>, Trg pobjede 13 soba 77/III</w:t>
      </w:r>
    </w:p>
    <w:p w:rsidRDefault="008672DE" w:rsidP="008672DE" w:rsidR="008672DE">
      <w:r>
        <w:t xml:space="preserve">                    </w:t>
      </w:r>
    </w:p>
    <w:p w:rsidRDefault="000644DD" w:rsidR="000644DD">
      <w:r>
        <w:t xml:space="preserve">                                                        </w:t>
      </w:r>
    </w:p>
    <w:p w:rsidRDefault="000644DD" w:rsidR="000644DD"/>
    <w:p w:rsidRDefault="00250261" w:rsidR="00CD4975">
      <w:r>
        <w:t xml:space="preserve">U Slavonskom Brodu, </w:t>
      </w:r>
      <w:r w:rsidR="00393EDF">
        <w:t>16. studenog</w:t>
      </w:r>
      <w:r>
        <w:t xml:space="preserve"> 201</w:t>
      </w:r>
      <w:r w:rsidR="00393EDF">
        <w:t>6</w:t>
      </w:r>
      <w:r>
        <w:t>.g.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 Stečajni sudac: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CD4975" w:rsidR="00CD4975"/>
    <w:p w:rsidRDefault="00CD4975" w:rsidR="00CD4975"/>
    <w:p w:rsidRDefault="00CD4975" w:rsidR="002054F0">
      <w:r>
        <w:t>NAPUTAK O PRAVNOM LIJEKU:</w:t>
      </w:r>
    </w:p>
    <w:p w:rsidRDefault="00CD4975" w:rsidR="00CD4975">
      <w:r>
        <w:t>P</w:t>
      </w:r>
      <w:r w:rsidR="002054F0">
        <w:t>r</w:t>
      </w:r>
      <w:r>
        <w:t>otiv ovog zaključka žalba nije dopuštena.</w:t>
      </w:r>
    </w:p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>
      <w:r>
        <w:t>Dostaviti:</w:t>
      </w:r>
    </w:p>
    <w:p w:rsidRDefault="002054F0" w:rsidR="002054F0">
      <w:r>
        <w:t>- stečajnom upravitelju</w:t>
      </w:r>
    </w:p>
    <w:p w:rsidRDefault="002054F0" w:rsidR="002054F0">
      <w:r>
        <w:t>- vještaku</w:t>
      </w:r>
      <w:r w:rsidR="00E47FA4">
        <w:t xml:space="preserve"> Darija Poljak – </w:t>
      </w:r>
      <w:proofErr w:type="spellStart"/>
      <w:r w:rsidR="00E47FA4">
        <w:t>Gunjević</w:t>
      </w:r>
      <w:proofErr w:type="spellEnd"/>
      <w:r w:rsidR="00E47FA4">
        <w:t xml:space="preserve">, Osijek, </w:t>
      </w:r>
      <w:proofErr w:type="spellStart"/>
      <w:r w:rsidR="00E47FA4">
        <w:t>Ulirska</w:t>
      </w:r>
      <w:proofErr w:type="spellEnd"/>
      <w:r w:rsidR="00E47FA4">
        <w:t xml:space="preserve"> 71,</w:t>
      </w:r>
    </w:p>
    <w:p w:rsidRDefault="00E47FA4" w:rsidR="00E47FA4">
      <w:r>
        <w:t xml:space="preserve">- </w:t>
      </w:r>
      <w:proofErr w:type="spellStart"/>
      <w:r>
        <w:t>razlučni</w:t>
      </w:r>
      <w:proofErr w:type="spellEnd"/>
      <w:r>
        <w:t xml:space="preserve"> vjerovnici:</w:t>
      </w:r>
    </w:p>
    <w:p w:rsidRDefault="00E47FA4" w:rsidR="00E47FA4">
      <w:r>
        <w:t xml:space="preserve">- H. </w:t>
      </w:r>
      <w:proofErr w:type="spellStart"/>
      <w:r>
        <w:t>Abduco</w:t>
      </w:r>
      <w:proofErr w:type="spellEnd"/>
      <w:r>
        <w:t xml:space="preserve"> d.o.o. Zagreb, Slavonska avenija </w:t>
      </w:r>
      <w:smartTag w:element="metricconverter" w:uri="urn:schemas-microsoft-com:office:smarttags">
        <w:smartTagPr>
          <w:attr w:val="6 A" w:name="ProductID"/>
        </w:smartTagPr>
        <w:r>
          <w:t>6 A</w:t>
        </w:r>
      </w:smartTag>
      <w:r w:rsidR="00DF32F7">
        <w:t>,</w:t>
      </w:r>
    </w:p>
    <w:p w:rsidRDefault="00DF32F7" w:rsidR="00DF32F7">
      <w:r>
        <w:t>- Zagrebačka pivovara d.d. Zagreb, Ilica 224,</w:t>
      </w:r>
    </w:p>
    <w:p w:rsidRDefault="00DF32F7" w:rsidR="00DF32F7">
      <w:r>
        <w:t xml:space="preserve">- RH Porezna uprava </w:t>
      </w:r>
      <w:proofErr w:type="spellStart"/>
      <w:r>
        <w:t>Sl.Brod</w:t>
      </w:r>
      <w:proofErr w:type="spellEnd"/>
      <w:r>
        <w:t>,</w:t>
      </w:r>
    </w:p>
    <w:p w:rsidRDefault="00DF32F7" w:rsidR="00DF32F7">
      <w:r>
        <w:t>- HEP Hrvatska elektroprivreda- d.d. Zagreb, Vukovarska br. 37,</w:t>
      </w:r>
    </w:p>
    <w:p w:rsidRDefault="00DF32F7" w:rsidR="00DF32F7">
      <w:r>
        <w:t xml:space="preserve">- Erste&amp; </w:t>
      </w:r>
      <w:proofErr w:type="spellStart"/>
      <w:r>
        <w:t>Steiermarkische</w:t>
      </w:r>
      <w:proofErr w:type="spellEnd"/>
      <w:r>
        <w:t xml:space="preserve"> Bank d.d., Rijeka, Jadranski trg </w:t>
      </w:r>
      <w:smartTag w:element="metricconverter" w:uri="urn:schemas-microsoft-com:office:smarttags">
        <w:smartTagPr>
          <w:attr w:val="3 a" w:name="ProductID"/>
        </w:smartTagPr>
        <w:r>
          <w:t>3 a</w:t>
        </w:r>
      </w:smartTag>
    </w:p>
    <w:p w:rsidRDefault="00393EDF" w:rsidR="00DF32F7">
      <w:r>
        <w:t xml:space="preserve">- Hypo Alpe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Zagreb, Slavonska avenija br. 6</w:t>
      </w:r>
    </w:p>
    <w:p w:rsidRDefault="00DF32F7" w:rsidR="00DF32F7">
      <w:r>
        <w:t>- e oglasna ploča</w:t>
      </w:r>
    </w:p>
    <w:p w:rsidRDefault="00DF32F7" w:rsidR="00DF32F7"/>
    <w:p w:rsidRDefault="00DF32F7" w:rsidR="00DF32F7"/>
    <w:p w:rsidRDefault="00393EDF" w:rsidR="00DF32F7">
      <w:r>
        <w:t>16</w:t>
      </w:r>
      <w:r w:rsidR="00DF32F7">
        <w:t>.</w:t>
      </w:r>
      <w:r>
        <w:t>11</w:t>
      </w:r>
      <w:r w:rsidR="00DF32F7">
        <w:t>.201</w:t>
      </w:r>
      <w:r>
        <w:t>6</w:t>
      </w:r>
      <w:r w:rsidR="00DF32F7">
        <w:t>.                         S u d a c:</w:t>
      </w:r>
    </w:p>
    <w:sectPr w:rsidR="00DF32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89C"/>
    <w:rsid w:val="0003652F"/>
    <w:rsid w:val="00063726"/>
    <w:rsid w:val="000644DD"/>
    <w:rsid w:val="0007298B"/>
    <w:rsid w:val="000E0128"/>
    <w:rsid w:val="000E5E22"/>
    <w:rsid w:val="00124C3C"/>
    <w:rsid w:val="001C089C"/>
    <w:rsid w:val="001C668E"/>
    <w:rsid w:val="001D4028"/>
    <w:rsid w:val="001F39AF"/>
    <w:rsid w:val="002054F0"/>
    <w:rsid w:val="00250261"/>
    <w:rsid w:val="002521DB"/>
    <w:rsid w:val="00282464"/>
    <w:rsid w:val="002D5652"/>
    <w:rsid w:val="00350F12"/>
    <w:rsid w:val="00393EDF"/>
    <w:rsid w:val="00487DC7"/>
    <w:rsid w:val="004B6281"/>
    <w:rsid w:val="00522ECB"/>
    <w:rsid w:val="00583848"/>
    <w:rsid w:val="00690953"/>
    <w:rsid w:val="0076097A"/>
    <w:rsid w:val="00813009"/>
    <w:rsid w:val="008672DE"/>
    <w:rsid w:val="00935921"/>
    <w:rsid w:val="009D3825"/>
    <w:rsid w:val="00A253DE"/>
    <w:rsid w:val="00A25783"/>
    <w:rsid w:val="00B21790"/>
    <w:rsid w:val="00B94134"/>
    <w:rsid w:val="00C31647"/>
    <w:rsid w:val="00CD4975"/>
    <w:rsid w:val="00DF32F7"/>
    <w:rsid w:val="00E47FA4"/>
    <w:rsid w:val="00FE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164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6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6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164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6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6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- DIO , zadnja soba,     III, IV dio</izvorni_sadrzaj>
    <derivirana_varijabla naziv="DomainObject.Predmet.PrimjedbaSuca_1">I , II  - DIO , zadnja soba,     III,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HALAJKO-COMMERCE, d. o. o. za trgovinu i poslovne djelatnosti, SLOBODNICA</izvorni_sadrzaj>
    <derivirana_varijabla naziv="DomainObject.Predmet.ProtustrankaFormated_1">  HALAJKO-COMMERCE, d. o. o. za trgovinu i poslovne djelatnosti, SLOBODNICA</derivirana_varijabla>
  </DomainObject.Predmet.ProtustrankaFormated>
  <DomainObject.Predmet.ProtustrankaFormatedOIB>
    <izvorni_sadrzaj>  HALAJKO-COMMERCE, d. o. o. za trgovinu i poslovne djelatnosti, SLOBODNICA, OIB 41695011475</izvorni_sadrzaj>
    <derivirana_varijabla naziv="DomainObject.Predmet.ProtustrankaFormatedOIB_1">  HALAJKO-COMMERCE, d. o. o. za trgovinu i poslovne djelatnosti, SLOBODNICA, OIB 41695011475</derivirana_varijabla>
  </DomainObject.Predmet.ProtustrankaFormatedOIB>
  <DomainObject.Predmet.ProtustrankaFormatedWithAdress>
    <izvorni_sadrzaj> HALAJKO-COMMERCE, d. o. o. za trgovinu i poslovne djelatnosti, SLOBODNICA, Slobodnica 280, Slavonski Brod</izvorni_sadrzaj>
    <derivirana_varijabla naziv="DomainObject.Predmet.ProtustrankaFormatedWithAdress_1"> HALAJKO-COMMERCE, d. o. o. za trgovinu i poslovne djelatnosti, SLOBODNICA, Slobodnica 280, Slavonski Brod</derivirana_varijabla>
  </DomainObject.Predmet.ProtustrankaFormatedWithAdress>
  <DomainObject.Predmet.ProtustrankaFormatedWithAdressOIB>
    <izvorni_sadrzaj> HALAJKO-COMMERCE, d. o. o. za trgovinu i poslovne djelatnosti, SLOBODNICA, OIB 41695011475, Slobodnica 280, Slavonski Brod</izvorni_sadrzaj>
    <derivirana_varijabla naziv="DomainObject.Predmet.ProtustrankaFormatedWithAdressOIB_1"> HALAJKO-COMMERCE, d. o. o. za trgovinu i poslovne djelatnosti, SLOBODNICA, OIB 41695011475, Slobodnica 280, Slavonski Brod</derivirana_varijabla>
  </DomainObject.Predmet.ProtustrankaFormatedWithAdressOIB>
  <DomainObject.Predmet.ProtustrankaWithAdress>
    <izvorni_sadrzaj>HALAJKO-COMMERCE, d. o. o. za trgovinu i poslovne djelatnosti, SLOBODNICA Slobodnica 280, Slavonski Brod</izvorni_sadrzaj>
    <derivirana_varijabla naziv="DomainObject.Predmet.ProtustrankaWithAdress_1">HALAJKO-COMMERCE, d. o. o. za trgovinu i poslovne djelatnosti, SLOBODNICA Slobodnica 280, Slavonski Brod</derivirana_varijabla>
  </DomainObject.Predmet.ProtustrankaWithAdress>
  <DomainObject.Predmet.ProtustrankaWithAdressOIB>
    <izvorni_sadrzaj>HALAJKO-COMMERCE, d. o. o. za trgovinu i poslovne djelatnosti, SLOBODNICA, OIB 41695011475, Slobodnica 280, Slavonski Brod</izvorni_sadrzaj>
    <derivirana_varijabla naziv="DomainObject.Predmet.ProtustrankaWithAdressOIB_1">HALAJKO-COMMERCE, d. o. o. za trgovinu i poslovne djelatnosti, SLOBODNICA, OIB 41695011475, Slobodnica 280, Slavonski Brod</derivirana_varijabla>
  </DomainObject.Predmet.ProtustrankaWithAdressOIB>
  <DomainObject.Predmet.ProtustrankaNazivFormated>
    <izvorni_sadrzaj>HALAJKO-COMMERCE, d. o. o. za trgovinu i poslovne djelatnosti, SLOBODNICA</izvorni_sadrzaj>
    <derivirana_varijabla naziv="DomainObject.Predmet.ProtustrankaNazivFormated_1">HALAJKO-COMMERCE, d. o. o. za trgovinu i poslovne djelatnosti, SLOBODNICA</derivirana_varijabla>
  </DomainObject.Predmet.ProtustrankaNazivFormated>
  <DomainObject.Predmet.ProtustrankaNazivFormatedOIB>
    <izvorni_sadrzaj>HALAJKO-COMMERCE, d. o. o. za trgovinu i poslovne djelatnosti, SLOBODNICA, OIB 41695011475</izvorni_sadrzaj>
    <derivirana_varijabla naziv="DomainObject.Predmet.ProtustrankaNazivFormatedOIB_1">HALAJKO-COMMERCE, d. o. o. za trgovinu i poslovne djelatnosti, SLOBODNICA, OIB 41695011475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HALAJKO-COMMERCE, d. o. o. za trgovinu i poslovne djelatnosti</izvorni_sadrzaj>
    <derivirana_varijabla naziv="DomainObject.Predmet.StrankaFormated_1">  HALAJKO-COMMERCE, d. o. o. za trgovinu i poslovne djelatnosti</derivirana_varijabla>
  </DomainObject.Predmet.StrankaFormated>
  <DomainObject.Predmet.StrankaFormatedOIB>
    <izvorni_sadrzaj>  HALAJKO-COMMERCE, d. o. o. za trgovinu i poslovne djelatnosti, OIB 41695011475</izvorni_sadrzaj>
    <derivirana_varijabla naziv="DomainObject.Predmet.StrankaFormatedOIB_1">  HALAJKO-COMMERCE, d. o. o. za trgovinu i poslovne djelatnosti, OIB 41695011475</derivirana_varijabla>
  </DomainObject.Predmet.StrankaFormatedOIB>
  <DomainObject.Predmet.StrankaFormatedWithAdress>
    <izvorni_sadrzaj> HALAJKO-COMMERCE, d. o. o. za trgovinu i poslovne djelatnosti, Slobodnica 280, Slavonski Brod</izvorni_sadrzaj>
    <derivirana_varijabla naziv="DomainObject.Predmet.StrankaFormatedWithAdress_1"> HALAJKO-COMMERCE, d. o. o. za trgovinu i poslovne djelatnosti, Slobodnica 280, Slavonski Brod</derivirana_varijabla>
  </DomainObject.Predmet.StrankaFormatedWithAdress>
  <DomainObject.Predmet.StrankaFormatedWithAdressOIB>
    <izvorni_sadrzaj> HALAJKO-COMMERCE, d. o. o. za trgovinu i poslovne djelatnosti, OIB 41695011475, Slobodnica 280, Slavonski Brod</izvorni_sadrzaj>
    <derivirana_varijabla naziv="DomainObject.Predmet.StrankaFormatedWithAdressOIB_1"> HALAJKO-COMMERCE, d. o. o. za trgovinu i poslovne djelatnosti, OIB 41695011475, Slobodnica 280, Slavonski Brod</derivirana_varijabla>
  </DomainObject.Predmet.StrankaFormatedWithAdressOIB>
  <DomainObject.Predmet.StrankaWithAdress>
    <izvorni_sadrzaj>HALAJKO-COMMERCE, d. o. o. za trgovinu i poslovne djelatnosti Slobodnica 280,Slavonski Brod</izvorni_sadrzaj>
    <derivirana_varijabla naziv="DomainObject.Predmet.StrankaWithAdress_1">HALAJKO-COMMERCE, d. o. o. za trgovinu i poslovne djelatnosti Slobodnica 280,Slavonski Brod</derivirana_varijabla>
  </DomainObject.Predmet.StrankaWithAdress>
  <DomainObject.Predmet.StrankaWithAdressOIB>
    <izvorni_sadrzaj>HALAJKO-COMMERCE, d. o. o. za trgovinu i poslovne djelatnosti, OIB 41695011475, Slobodnica 280,Slavonski Brod</izvorni_sadrzaj>
    <derivirana_varijabla naziv="DomainObject.Predmet.StrankaWithAdressOIB_1">HALAJKO-COMMERCE, d. o. o. za trgovinu i poslovne djelatnosti, OIB 41695011475, Slobodnica 280,Slavonski Brod</derivirana_varijabla>
  </DomainObject.Predmet.StrankaWithAdressOIB>
  <DomainObject.Predmet.StrankaNazivFormated>
    <izvorni_sadrzaj>HALAJKO-COMMERCE, d. o. o. za trgovinu i poslovne djelatnosti</izvorni_sadrzaj>
    <derivirana_varijabla naziv="DomainObject.Predmet.StrankaNazivFormated_1">HALAJKO-COMMERCE, d. o. o. za trgovinu i poslovne djelatnosti</derivirana_varijabla>
  </DomainObject.Predmet.StrankaNazivFormated>
  <DomainObject.Predmet.StrankaNazivFormatedOIB>
    <izvorni_sadrzaj>HALAJKO-COMMERCE, d. o. o. za trgovinu i poslovne djelatnosti, OIB 41695011475</izvorni_sadrzaj>
    <derivirana_varijabla naziv="DomainObject.Predmet.StrankaNazivFormatedOIB_1">HALAJKO-COMMERCE, d. o. o. za trgovinu i poslovne djelatnosti, OIB 41695011475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HALAJKO-COMMERCE, d. o. o. za trgovinu i poslovne djelatnosti</item>
    </izvorni_sadrzaj>
    <derivirana_varijabla naziv="DomainObject.Predmet.StrankaListFormated_1">
      <item>HALAJKO-COMMERCE, d. o. o. za trgovinu i poslovne djelatnosti</item>
    </derivirana_varijabla>
  </DomainObject.Predmet.StrankaListFormated>
  <DomainObject.Predmet.StrankaListFormatedOIB>
    <izvorni_sadrzaj>
      <item>HALAJKO-COMMERCE, d. o. o. za trgovinu i poslovne djelatnosti, OIB 41695011475</item>
    </izvorni_sadrzaj>
    <derivirana_varijabla naziv="DomainObject.Predmet.StrankaListFormatedOIB_1">
      <item>HALAJKO-COMMERCE, d. o. o. za trgovinu i poslovne djelatnosti, OIB 41695011475</item>
    </derivirana_varijabla>
  </DomainObject.Predmet.StrankaListFormatedOIB>
  <DomainObject.Predmet.StrankaListFormatedWithAdress>
    <izvorni_sadrzaj>
      <item>HALAJKO-COMMERCE, d. o. o. za trgovinu i poslovne djelatnosti, Slobodnica 280, Slavonski Brod</item>
    </izvorni_sadrzaj>
    <derivirana_varijabla naziv="DomainObject.Predmet.StrankaListFormatedWithAdress_1">
      <item>HALAJKO-COMMERCE, d. o. o. za trgovinu i poslovne djelatnosti, Slobodnica 280, Slavonski Brod</item>
    </derivirana_varijabla>
  </DomainObject.Predmet.StrankaListFormatedWithAdress>
  <DomainObject.Predmet.StrankaListFormatedWithAdressOIB>
    <izvorni_sadrzaj>
      <item>HALAJKO-COMMERCE, d. o. o. za trgovinu i poslovne djelatnosti, OIB 41695011475, Slobodnica 280, Slavonski Brod</item>
    </izvorni_sadrzaj>
    <derivirana_varijabla naziv="DomainObject.Predmet.StrankaListFormatedWithAdressOIB_1">
      <item>HALAJKO-COMMERCE, d. o. o. za trgovinu i poslovne djelatnosti, OIB 41695011475, Slobodnica 280, Slavonski Brod</item>
    </derivirana_varijabla>
  </DomainObject.Predmet.StrankaListFormatedWithAdressOIB>
  <DomainObject.Predmet.StrankaListNazivFormated>
    <izvorni_sadrzaj>
      <item>HALAJKO-COMMERCE, d. o. o. za trgovinu i poslovne djelatnosti</item>
    </izvorni_sadrzaj>
    <derivirana_varijabla naziv="DomainObject.Predmet.StrankaListNazivFormated_1">
      <item>HALAJKO-COMMERCE, d. o. o. za trgovinu i poslovne djelatnosti</item>
    </derivirana_varijabla>
  </DomainObject.Predmet.StrankaListNazivFormated>
  <DomainObject.Predmet.StrankaListNazivFormatedOIB>
    <izvorni_sadrzaj>
      <item>HALAJKO-COMMERCE, d. o. o. za trgovinu i poslovne djelatnosti, OIB 41695011475</item>
    </izvorni_sadrzaj>
    <derivirana_varijabla naziv="DomainObject.Predmet.StrankaListNazivFormatedOIB_1">
      <item>HALAJKO-COMMERCE, d. o. o. za trgovinu i poslovne djelatnosti, OIB 41695011475</item>
    </derivirana_varijabla>
  </DomainObject.Predmet.StrankaListNazivFormatedOIB>
  <DomainObject.Predmet.ProtuStrankaListFormated>
    <izvorni_sadrzaj>
      <item>HALAJKO-COMMERCE, d. o. o. za trgovinu i poslovne djelatnosti, SLOBODNICA</item>
    </izvorni_sadrzaj>
    <derivirana_varijabla naziv="DomainObject.Predmet.ProtuStrankaListFormated_1">
      <item>HALAJKO-COMMERCE, d. o. o. za trgovinu i poslovne djelatnosti, SLOBODNICA</item>
    </derivirana_varijabla>
  </DomainObject.Predmet.ProtuStrankaListFormated>
  <DomainObject.Predmet.ProtuStrankaListFormatedOIB>
    <izvorni_sadrzaj>
      <item>HALAJKO-COMMERCE, d. o. o. za trgovinu i poslovne djelatnosti, SLOBODNICA, OIB 41695011475</item>
    </izvorni_sadrzaj>
    <derivirana_varijabla naziv="DomainObject.Predmet.ProtuStrankaListFormatedOIB_1">
      <item>HALAJKO-COMMERCE, d. o. o. za trgovinu i poslovne djelatnosti, SLOBODNICA, OIB 41695011475</item>
    </derivirana_varijabla>
  </DomainObject.Predmet.ProtuStrankaListFormatedOIB>
  <DomainObject.Predmet.ProtuStrankaListFormatedWithAdress>
    <izvorni_sadrzaj>
      <item>HALAJKO-COMMERCE, d. o. o. za trgovinu i poslovne djelatnosti, SLOBODNICA, Slobodnica 280, Slavonski Brod</item>
    </izvorni_sadrzaj>
    <derivirana_varijabla naziv="DomainObject.Predmet.ProtuStrankaListFormatedWithAdress_1">
      <item>HALAJKO-COMMERCE, d. o. o. za trgovinu i poslovne djelatnosti, SLOBODNICA, Slobodnica 280, Slavonski Brod</item>
    </derivirana_varijabla>
  </DomainObject.Predmet.ProtuStrankaListFormatedWithAdress>
  <DomainObject.Predmet.ProtuStrankaListFormatedWithAdressOIB>
    <izvorni_sadrzaj>
      <item>HALAJKO-COMMERCE, d. o. o. za trgovinu i poslovne djelatnosti, SLOBODNICA, OIB 41695011475, Slobodnica 280, Slavonski Brod</item>
    </izvorni_sadrzaj>
    <derivirana_varijabla naziv="DomainObject.Predmet.ProtuStrankaListFormatedWithAdressOIB_1">
      <item>HALAJKO-COMMERCE, d. o. o. za trgovinu i poslovne djelatnosti, SLOBODNICA, OIB 41695011475, Slobodnica 280, Slavonski Brod</item>
    </derivirana_varijabla>
  </DomainObject.Predmet.ProtuStrankaListFormatedWithAdressOIB>
  <DomainObject.Predmet.ProtuStrankaListNazivFormated>
    <izvorni_sadrzaj>
      <item>HALAJKO-COMMERCE, d. o. o. za trgovinu i poslovne djelatnosti, SLOBODNICA</item>
    </izvorni_sadrzaj>
    <derivirana_varijabla naziv="DomainObject.Predmet.ProtuStrankaListNazivFormated_1">
      <item>HALAJKO-COMMERCE, d. o. o. za trgovinu i poslovne djelatnosti, SLOBODNICA</item>
    </derivirana_varijabla>
  </DomainObject.Predmet.ProtuStrankaListNazivFormated>
  <DomainObject.Predmet.ProtuStrankaListNazivFormatedOIB>
    <izvorni_sadrzaj>
      <item>HALAJKO-COMMERCE, d. o. o. za trgovinu i poslovne djelatnosti, SLOBODNICA, OIB 41695011475</item>
    </izvorni_sadrzaj>
    <derivirana_varijabla naziv="DomainObject.Predmet.ProtuStrankaListNazivFormatedOIB_1">
      <item>HALAJKO-COMMERCE, d. o. o. za trgovinu i poslovne djelatnosti, SLOBODNICA, OIB 41695011475</item>
    </derivirana_varijabla>
  </DomainObject.Predmet.ProtuStrankaListNazivFormatedOIB>
  <DomainObject.Predmet.OstaliListFormated>
    <izvorni_sadrzaj>
      <item>Krešimir Tomac</item>
    </izvorni_sadrzaj>
    <derivirana_varijabla naziv="DomainObject.Predmet.OstaliListFormated_1">
      <item>Krešimir Tomac</item>
    </derivirana_varijabla>
  </DomainObject.Predmet.OstaliListFormated>
  <DomainObject.Predmet.OstaliListFormatedOIB>
    <izvorni_sadrzaj>
      <item>Krešimir Tomac, OIB 89208179103</item>
    </izvorni_sadrzaj>
    <derivirana_varijabla naziv="DomainObject.Predmet.OstaliListFormatedOIB_1">
      <item>Krešimir Tomac, OIB 89208179103</item>
    </derivirana_varijabla>
  </DomainObject.Predmet.OstaliListFormatedOIB>
  <DomainObject.Predmet.OstaliListFormatedWithAdress>
    <izvorni_sadrzaj>
      <item>Krešimir Tomac, Tome Bakača 35, 35000 Slavonski Brod</item>
    </izvorni_sadrzaj>
    <derivirana_varijabla naziv="DomainObject.Predmet.OstaliListFormatedWithAdress_1">
      <item>Krešimir Tomac, Tome Bakača 35, 35000 Slavonski Brod</item>
    </derivirana_varijabla>
  </DomainObject.Predmet.OstaliListFormatedWithAdress>
  <DomainObject.Predmet.OstaliListFormatedWithAdressOIB>
    <izvorni_sadrzaj>
      <item>Krešimir Tomac, OIB 89208179103, Tome Bakača 35, 35000 Slavonski Brod</item>
    </izvorni_sadrzaj>
    <derivirana_varijabla naziv="DomainObject.Predmet.OstaliListFormatedWithAdressOIB_1">
      <item>Krešimir Tomac, OIB 89208179103, Tome Bakača 35, 35000 Slavonski Brod</item>
    </derivirana_varijabla>
  </DomainObject.Predmet.OstaliListFormatedWithAdressOIB>
  <DomainObject.Predmet.OstaliListNazivFormated>
    <izvorni_sadrzaj>
      <item>Krešimir Tomac</item>
    </izvorni_sadrzaj>
    <derivirana_varijabla naziv="DomainObject.Predmet.OstaliListNazivFormated_1">
      <item>Krešimir Tomac</item>
    </derivirana_varijabla>
  </DomainObject.Predmet.OstaliListNazivFormated>
  <DomainObject.Predmet.OstaliListNazivFormatedOIB>
    <izvorni_sadrzaj>
      <item>Krešimir Tomac, OIB 89208179103</item>
    </izvorni_sadrzaj>
    <derivirana_varijabla naziv="DomainObject.Predmet.OstaliListNazivFormatedOIB_1">
      <item>Krešimir Tomac, OIB 89208179103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HALAJKO-COMMERCE, d. o. o. za trgovinu i poslovne djelatnosti</izvorni_sadrzaj>
    <derivirana_varijabla naziv="DomainObject.Predmet.StrankaIDrugi_1">HALAJKO-COMMERCE, d. o. o. za trgovinu i poslovne djelatnosti</derivirana_varijabla>
  </DomainObject.Predmet.StrankaIDrugi>
  <DomainObject.Predmet.ProtustrankaIDrugi>
    <izvorni_sadrzaj>HALAJKO-COMMERCE, d. o. o. za trgovinu i poslovne djelatnosti, SLOBODNICA</izvorni_sadrzaj>
    <derivirana_varijabla naziv="DomainObject.Predmet.ProtustrankaIDrugi_1">HALAJKO-COMMERCE, d. o. o. za trgovinu i poslovne djelatnosti, SLOBODNICA</derivirana_varijabla>
  </DomainObject.Predmet.ProtustrankaIDrugi>
  <DomainObject.Predmet.StrankaIDrugiAdressOIB>
    <izvorni_sadrzaj>HALAJKO-COMMERCE, d. o. o. za trgovinu i poslovne djelatnosti, OIB 41695011475, Slobodnica 280, Slavonski Brod</izvorni_sadrzaj>
    <derivirana_varijabla naziv="DomainObject.Predmet.StrankaIDrugiAdressOIB_1">HALAJKO-COMMERCE, d. o. o. za trgovinu i poslovne djelatnosti, OIB 41695011475, Slobodnica 280, Slavonski Brod</derivirana_varijabla>
  </DomainObject.Predmet.StrankaIDrugiAdressOIB>
  <DomainObject.Predmet.ProtustrankaIDrugiAdressOIB>
    <izvorni_sadrzaj>HALAJKO-COMMERCE, d. o. o. za trgovinu i poslovne djelatnosti, SLOBODNICA, OIB 41695011475, Slobodnica 280, Slavonski Brod</izvorni_sadrzaj>
    <derivirana_varijabla naziv="DomainObject.Predmet.ProtustrankaIDrugiAdressOIB_1">HALAJKO-COMMERCE, d. o. o. za trgovinu i poslovne djelatnosti, SLOBODNICA, OIB 41695011475, Slobodnica 280,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HALAJKO-COMMERCE, d. o. o. za trgovinu i poslovne djelatnosti, SLOBODNICA</item>
      <item>HALAJKO-COMMERCE, d. o. o. za trgovinu i poslovne djelatnosti</item>
      <item>Krešimir Tomac</item>
    </izvorni_sadrzaj>
    <derivirana_varijabla naziv="DomainObject.Predmet.SudioniciListNaziv_1">
      <item>HALAJKO-COMMERCE, d. o. o. za trgovinu i poslovne djelatnosti, SLOBODNICA</item>
      <item>HALAJKO-COMMERCE, d. o. o. za trgovinu i poslovne djelatnosti</item>
      <item>Krešimir Tomac</item>
    </derivirana_varijabla>
  </DomainObject.Predmet.SudioniciListNaziv>
  <DomainObject.Predmet.SudioniciListAdressOIB>
    <izvorni_sadrzaj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</izvorni_sadrzaj>
    <derivirana_varijabla naziv="DomainObject.Predmet.SudioniciListAdressOIB_1"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41695011475</item>
      <item>, OIB 41695011475</item>
      <item>, OIB 89208179103</item>
    </izvorni_sadrzaj>
    <derivirana_varijabla naziv="DomainObject.Predmet.SudioniciListNazivOIB_1">
      <item>, OIB 41695011475</item>
      <item>, OIB 41695011475</item>
      <item>, OIB 89208179103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312</properties:Words>
  <properties:Characters>1661</properties:Characters>
  <properties:Lines>118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2016-11-16T09:27:00Z</dcterms:created>
  <dc:creator>Korisnik</dc:creator>
  <cp:lastModifiedBy>wsadmin</cp:lastModifiedBy>
  <cp:lastPrinted>2016-11-16T09:26:00Z</cp:lastPrinted>
  <dcterms:modified xmlns:xsi="http://www.w3.org/2001/XMLSchema-instance" xsi:type="dcterms:W3CDTF">2016-11-16T09:35:00Z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