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0a17" w14:paraId="fa10a17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B840D3">
        <w:t>2094/16-3</w:t>
      </w:r>
      <w:r w:rsidR="00C31CDE">
        <w:t xml:space="preserve">     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>Trgovački sud u Osijeku, po sucu Gordani Njari, u stečajnom predmetu povodom zahtjeva Financijske agencije Regionalni centar Osijek Podružnica Osijek, L. Jagera 3,</w:t>
      </w:r>
      <w:r w:rsidR="00C31CDE">
        <w:t xml:space="preserve"> OIB 85821130368 z</w:t>
      </w:r>
      <w:r>
        <w:t xml:space="preserve">a pokretanje skraćenog stečajnog postupka nad dužnikom </w:t>
      </w:r>
      <w:r w:rsidR="00B840D3" w:rsidRPr="00B840D3">
        <w:t>KAPITEL IN d.o.o.</w:t>
      </w:r>
      <w:r w:rsidR="00B840D3">
        <w:t xml:space="preserve"> Osijek, Ružina 41, OIB </w:t>
      </w:r>
      <w:r w:rsidR="00B840D3" w:rsidRPr="00B840D3">
        <w:t>15371251662</w:t>
      </w:r>
      <w:r w:rsidR="00B840D3">
        <w:t xml:space="preserve">, </w:t>
      </w:r>
      <w:r w:rsidR="009B3E49">
        <w:t>MBS</w:t>
      </w:r>
      <w:r w:rsidR="0087358A">
        <w:t xml:space="preserve"> </w:t>
      </w:r>
      <w:r w:rsidR="0087358A" w:rsidRPr="0087358A">
        <w:t>030098656</w:t>
      </w:r>
      <w:r w:rsidR="00C93448">
        <w:t xml:space="preserve">,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A36428">
        <w:t>3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7358A">
        <w:t xml:space="preserve">KAPITEL IN d.o.o. Osijek, Ružina 41, OIB 15371251662, MBS 030098656,   </w:t>
      </w:r>
      <w:r>
        <w:t xml:space="preserve">iznosi </w:t>
      </w:r>
      <w:r w:rsidR="0087358A">
        <w:t xml:space="preserve">100.659,43 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42227E">
        <w:t>20</w:t>
      </w:r>
      <w:r w:rsidR="00AF7971">
        <w:t>94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A36428">
        <w:t>3</w:t>
      </w:r>
      <w:r w:rsidR="003C4842">
        <w:t xml:space="preserve">. rujna  </w:t>
      </w:r>
      <w:r w:rsidR="0041506C">
        <w:t xml:space="preserve">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75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358A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16F2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AF7971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40D3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5CF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6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6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6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6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6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6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6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6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St-2094/2016</izvorni_sadrzaj>
    <derivirana_varijabla naziv="DomainObject.Predmet.OznakaBroj_1">St-2094/2016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KAPITEL IN društvo s ograničenom odgovornošću za građevinarstvo, projektiranje i usluge</izvorni_sadrzaj>
    <derivirana_varijabla naziv="DomainObject.Predmet.ProtustrankaFormated_1">  KAPITEL IN društvo s ograničenom odgovornošću za građevinarstvo, projektiranje i usluge</derivirana_varijabla>
  </DomainObject.Predmet.ProtustrankaFormated>
  <DomainObject.Predmet.ProtustrankaFormatedOIB>
    <izvorni_sadrzaj>  KAPITEL IN društvo s ograničenom odgovornošću za građevinarstvo, projektiranje i usluge, OIB 15371251662</izvorni_sadrzaj>
    <derivirana_varijabla naziv="DomainObject.Predmet.ProtustrankaFormatedOIB_1">  KAPITEL IN društvo s ograničenom odgovornošću za građevinarstvo, projektiranje i usluge, OIB 15371251662</derivirana_varijabla>
  </DomainObject.Predmet.ProtustrankaFormatedOIB>
  <DomainObject.Predmet.ProtustrankaFormatedWithAdress>
    <izvorni_sadrzaj> KAPITEL IN društvo s ograničenom odgovornošću za građevinarstvo, projektiranje i usluge, Ružina 41, 31000 Osijek</izvorni_sadrzaj>
    <derivirana_varijabla naziv="DomainObject.Predmet.ProtustrankaFormatedWithAdress_1"> KAPITEL IN društvo s ograničenom odgovornošću za građevinarstvo, projektiranje i usluge, Ružina 41, 31000 Osijek</derivirana_varijabla>
  </DomainObject.Predmet.ProtustrankaFormatedWithAdress>
  <DomainObject.Predmet.ProtustrankaFormatedWithAdressOIB>
    <izvorni_sadrzaj> KAPITEL IN društvo s ograničenom odgovornošću za građevinarstvo, projektiranje i usluge, OIB 15371251662, Ružina 41, 31000 Osijek</izvorni_sadrzaj>
    <derivirana_varijabla naziv="DomainObject.Predmet.ProtustrankaFormatedWithAdressOIB_1"> KAPITEL IN društvo s ograničenom odgovornošću za građevinarstvo, projektiranje i usluge, OIB 15371251662, Ružina 41, 31000 Osijek</derivirana_varijabla>
  </DomainObject.Predmet.ProtustrankaFormatedWithAdressOIB>
  <DomainObject.Predmet.ProtustrankaWithAdress>
    <izvorni_sadrzaj>KAPITEL IN društvo s ograničenom odgovornošću za građevinarstvo, projektiranje i usluge Ružina 41, 31000 Osijek</izvorni_sadrzaj>
    <derivirana_varijabla naziv="DomainObject.Predmet.ProtustrankaWithAdress_1">KAPITEL IN društvo s ograničenom odgovornošću za građevinarstvo, projektiranje i usluge Ružina 41, 31000 Osijek</derivirana_varijabla>
  </DomainObject.Predmet.ProtustrankaWithAdress>
  <DomainObject.Predmet.ProtustrankaWithAdressOIB>
    <izvorni_sadrzaj>KAPITEL IN društvo s ograničenom odgovornošću za građevinarstvo, projektiranje i usluge, OIB 15371251662, Ružina 41, 31000 Osijek</izvorni_sadrzaj>
    <derivirana_varijabla naziv="DomainObject.Predmet.ProtustrankaWithAdressOIB_1">KAPITEL IN društvo s ograničenom odgovornošću za građevinarstvo, projektiranje i usluge, OIB 15371251662, Ružina 41, 31000 Osijek</derivirana_varijabla>
  </DomainObject.Predmet.ProtustrankaWithAdressOIB>
  <DomainObject.Predmet.ProtustrankaNazivFormated>
    <izvorni_sadrzaj>KAPITEL IN društvo s ograničenom odgovornošću za građevinarstvo, projektiranje i usluge</izvorni_sadrzaj>
    <derivirana_varijabla naziv="DomainObject.Predmet.ProtustrankaNazivFormated_1">KAPITEL IN društvo s ograničenom odgovornošću za građevinarstvo, projektiranje i usluge</derivirana_varijabla>
  </DomainObject.Predmet.ProtustrankaNazivFormated>
  <DomainObject.Predmet.ProtustrankaNazivFormatedOIB>
    <izvorni_sadrzaj>KAPITEL IN društvo s ograničenom odgovornošću za građevinarstvo, projektiranje i usluge, OIB 15371251662</izvorni_sadrzaj>
    <derivirana_varijabla naziv="DomainObject.Predmet.ProtustrankaNazivFormatedOIB_1">KAPITEL IN društvo s ograničenom odgovornošću za građevinarstvo, projektiranje i usluge, OIB 15371251662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KAPITEL IN društvo s ograničenom odgovornošću za građevinarstvo, projektiranje i usluge</item>
    </izvorni_sadrzaj>
    <derivirana_varijabla naziv="DomainObject.Predmet.ProtuStrankaListFormated_1">
      <item>KAPITEL IN društvo s ograničenom odgovornošću za građevinarstvo, projektiranje i usluge</item>
    </derivirana_varijabla>
  </DomainObject.Predmet.ProtuStrankaListFormated>
  <DomainObject.Predmet.ProtuStrankaListFormatedOIB>
    <izvorni_sadrzaj>
      <item>KAPITEL IN društvo s ograničenom odgovornošću za građevinarstvo, projektiranje i usluge, OIB 15371251662</item>
    </izvorni_sadrzaj>
    <derivirana_varijabla naziv="DomainObject.Predmet.ProtuStrankaListFormatedOIB_1">
      <item>KAPITEL IN društvo s ograničenom odgovornošću za građevinarstvo, projektiranje i usluge, OIB 15371251662</item>
    </derivirana_varijabla>
  </DomainObject.Predmet.ProtuStrankaListFormatedOIB>
  <DomainObject.Predmet.ProtuStrankaListFormatedWithAdress>
    <izvorni_sadrzaj>
      <item>KAPITEL IN društvo s ograničenom odgovornošću za građevinarstvo, projektiranje i usluge, Ružina 41, 31000 Osijek</item>
    </izvorni_sadrzaj>
    <derivirana_varijabla naziv="DomainObject.Predmet.ProtuStrankaListFormatedWithAdress_1">
      <item>KAPITEL IN društvo s ograničenom odgovornošću za građevinarstvo, projektiranje i usluge, Ružina 41, 31000 Osijek</item>
    </derivirana_varijabla>
  </DomainObject.Predmet.ProtuStrankaListFormatedWithAdress>
  <DomainObject.Predmet.ProtuStrankaListFormatedWithAdressOIB>
    <izvorni_sadrzaj>
      <item>KAPITEL IN društvo s ograničenom odgovornošću za građevinarstvo, projektiranje i usluge, OIB 15371251662, Ružina 41, 31000 Osijek</item>
    </izvorni_sadrzaj>
    <derivirana_varijabla naziv="DomainObject.Predmet.ProtuStrankaListFormatedWithAdressOIB_1">
      <item>KAPITEL IN društvo s ograničenom odgovornošću za građevinarstvo, projektiranje i usluge, OIB 15371251662, Ružina 41, 31000 Osijek</item>
    </derivirana_varijabla>
  </DomainObject.Predmet.ProtuStrankaListFormatedWithAdressOIB>
  <DomainObject.Predmet.ProtuStrankaListNazivFormated>
    <izvorni_sadrzaj>
      <item>KAPITEL IN društvo s ograničenom odgovornošću za građevinarstvo, projektiranje i usluge</item>
    </izvorni_sadrzaj>
    <derivirana_varijabla naziv="DomainObject.Predmet.ProtuStrankaListNazivFormated_1">
      <item>KAPITEL IN društvo s ograničenom odgovornošću za građevinarstvo, projektiranje i usluge</item>
    </derivirana_varijabla>
  </DomainObject.Predmet.ProtuStrankaListNazivFormated>
  <DomainObject.Predmet.ProtuStrankaListNazivFormatedOIB>
    <izvorni_sadrzaj>
      <item>KAPITEL IN društvo s ograničenom odgovornošću za građevinarstvo, projektiranje i usluge, OIB 15371251662</item>
    </izvorni_sadrzaj>
    <derivirana_varijabla naziv="DomainObject.Predmet.ProtuStrankaListNazivFormatedOIB_1">
      <item>KAPITEL IN društvo s ograničenom odgovornošću za građevinarstvo, projektiranje i usluge, OIB 15371251662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KAPITEL IN društvo s ograničenom odgovornošću za građevinarstvo, projektiranje i usluge</izvorni_sadrzaj>
    <derivirana_varijabla naziv="DomainObject.Predmet.ProtustrankaIDrugi_1">KAPITEL IN društvo s ograničenom odgovornošću za građevinarstvo,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KAPITEL IN društvo s ograničenom odgovornošću za građevinarstvo, projektiranje i usluge, OIB 15371251662, Ružina 41, 31000 Osijek</izvorni_sadrzaj>
    <derivirana_varijabla naziv="DomainObject.Predmet.ProtustrankaIDrugiAdressOIB_1">KAPITEL IN društvo s ograničenom odgovornošću za građevinarstvo, projektiranje i usluge, OIB 15371251662,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KAPITEL IN društvo s ograničenom odgovornošću za građevinarstvo, projektiranje i usluge</item>
    </izvorni_sadrzaj>
    <derivirana_varijabla naziv="DomainObject.Predmet.SudioniciListNaziv_1">
      <item>FINA RC OSIJEK</item>
      <item>KAPITEL IN društvo s ograničenom odgovornošću za građevinarstvo, projektiranje i usluge</item>
    </derivirana_varijabla>
  </DomainObject.Predmet.SudioniciListNaziv>
  <DomainObject.Predmet.SudioniciListAdressOIB>
    <izvorni_sadrzaj>
      <item>FINA RC OSIJEK, OIB 85821130368</item>
      <item>KAPITEL IN društvo s ograničenom odgovornošću za građevinarstvo, projektiranje i usluge, OIB 15371251662, Ružina 41,31000 Osijek</item>
    </izvorni_sadrzaj>
    <derivirana_varijabla naziv="DomainObject.Predmet.SudioniciListAdressOIB_1">
      <item>FINA RC OSIJEK, OIB 85821130368</item>
      <item>KAPITEL IN društvo s ograničenom odgovornošću za građevinarstvo, projektiranje i usluge, OIB 15371251662,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15371251662</item>
    </izvorni_sadrzaj>
    <derivirana_varijabla naziv="DomainObject.Predmet.SudioniciListNazivOIB_1">
      <item>, OIB 85821130368</item>
      <item>, OIB 15371251662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1837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2016-09-13T11:36:00Z</dcterms:created>
  <dc:creator>Korisnik</dc:creator>
  <cp:lastModifiedBy>Sanja Ban</cp:lastModifiedBy>
  <cp:lastPrinted>2016-09-13T11:36:00Z</cp:lastPrinted>
  <dcterms:modified xmlns:xsi="http://www.w3.org/2001/XMLSchema-instance" xsi:type="dcterms:W3CDTF">2016-09-13T11:37:00Z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