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b591" w14:paraId="50ab591" w:rsidRDefault="00E41DF1" w:rsidP="002D357D" w:rsidR="00E41DF1">
      <w:pPr>
        <w:suppressAutoHyphens/>
        <w:autoSpaceDE w:val="false"/>
        <w:autoSpaceDN w:val="false"/>
        <w:adjustRightInd w:val="false"/>
        <w:jc w:val="right"/>
        <w15:collapsed w:val="false"/>
        <w:rPr>
          <w:b/>
        </w:rPr>
      </w:pPr>
      <w:bookmarkStart w:name="_GoBack" w:id="0"/>
      <w:bookmarkEnd w:id="0"/>
    </w:p>
    <w:p w:rsidRDefault="00E41DF1" w:rsidP="00E41DF1" w:rsidR="00E41DF1" w:rsidRPr="00542E19">
      <w:pPr>
        <w:jc w:val="center"/>
        <w:rPr>
          <w:rFonts w:cs="Arial" w:hAnsi="Arial" w:ascii="Arial"/>
          <w:b/>
        </w:rPr>
      </w:pPr>
      <w:r w:rsidRPr="00542E19">
        <w:rPr>
          <w:rFonts w:cs="Arial" w:hAnsi="Arial" w:ascii="Arial"/>
          <w:b/>
        </w:rPr>
        <w:t>IZVJEŠĆE</w:t>
      </w:r>
      <w:r w:rsidR="00CB4028">
        <w:rPr>
          <w:rFonts w:cs="Arial" w:hAnsi="Arial" w:ascii="Arial"/>
          <w:b/>
        </w:rPr>
        <w:t xml:space="preserve"> STEČAJNE UPRAVITELJICE O TROŠKOVIMA </w:t>
      </w:r>
      <w:r w:rsidRPr="00542E19">
        <w:rPr>
          <w:rFonts w:cs="Arial" w:hAnsi="Arial" w:ascii="Arial"/>
          <w:b/>
        </w:rPr>
        <w:t xml:space="preserve"> STEČAJNOG</w:t>
      </w:r>
    </w:p>
    <w:p w:rsidRDefault="00E41DF1" w:rsidP="00E41DF1" w:rsidR="00E41DF1" w:rsidRPr="00DB2F0F">
      <w:pPr>
        <w:jc w:val="center"/>
        <w:rPr>
          <w:rFonts w:cs="Arial" w:hAnsi="Arial" w:ascii="Arial"/>
          <w:b/>
        </w:rPr>
      </w:pPr>
      <w:r w:rsidRPr="00DB2F0F">
        <w:rPr>
          <w:rFonts w:cs="Arial" w:hAnsi="Arial" w:ascii="Arial"/>
          <w:b/>
        </w:rPr>
        <w:t xml:space="preserve">POSTUPKA I STANJU STEČAJNE MASE </w:t>
      </w:r>
    </w:p>
    <w:p w:rsidRDefault="00E41DF1" w:rsidP="00E41DF1" w:rsidR="00E41DF1" w:rsidRPr="00DB2F0F">
      <w:pPr>
        <w:rPr>
          <w:rFonts w:cs="Arial" w:hAnsi="Arial" w:ascii="Arial"/>
          <w:b/>
          <w:bCs/>
        </w:rPr>
      </w:pPr>
    </w:p>
    <w:p w:rsidRDefault="00E41DF1" w:rsidP="00E41DF1" w:rsidR="00E41DF1" w:rsidRPr="00DB2F0F">
      <w:pPr>
        <w:jc w:val="right"/>
        <w:rPr>
          <w:rFonts w:cs="Arial" w:hAnsi="Arial" w:ascii="Arial"/>
          <w:b/>
        </w:rPr>
      </w:pPr>
    </w:p>
    <w:p w:rsidRDefault="00E41DF1" w:rsidP="00E41DF1" w:rsidR="00E41DF1" w:rsidRPr="00DB2F0F">
      <w:pPr>
        <w:jc w:val="both"/>
        <w:rPr>
          <w:rFonts w:cs="Arial" w:hAnsi="Arial" w:ascii="Arial"/>
          <w:b/>
        </w:rPr>
      </w:pPr>
      <w:r w:rsidRPr="00DB2F0F">
        <w:rPr>
          <w:rFonts w:cs="Arial" w:hAnsi="Arial" w:ascii="Arial"/>
          <w:b/>
        </w:rPr>
        <w:t>Nadležni trgovački</w:t>
      </w:r>
      <w:r>
        <w:rPr>
          <w:rFonts w:cs="Arial" w:hAnsi="Arial" w:ascii="Arial"/>
          <w:b/>
        </w:rPr>
        <w:t xml:space="preserve"> sud : TRGOVAČKI SUD U ZAGREBU</w:t>
      </w:r>
    </w:p>
    <w:p w:rsidRDefault="00E41DF1" w:rsidP="00E41DF1" w:rsidR="00E41DF1" w:rsidRPr="00DB2F0F">
      <w:pPr>
        <w:rPr>
          <w:rFonts w:cs="Arial" w:hAnsi="Arial" w:ascii="Arial"/>
          <w:b/>
        </w:rPr>
      </w:pPr>
    </w:p>
    <w:p w:rsidRDefault="00E41DF1" w:rsidP="00E41DF1" w:rsidR="00E41DF1" w:rsidRPr="00DB2F0F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>Poslovni  broj spisa:  St-3127/16</w:t>
      </w:r>
    </w:p>
    <w:p w:rsidRDefault="00E41DF1" w:rsidP="00E41DF1" w:rsidR="00E41DF1" w:rsidRPr="00DB2F0F">
      <w:pPr>
        <w:rPr>
          <w:rFonts w:cs="Arial" w:hAnsi="Arial" w:ascii="Arial"/>
          <w:b/>
        </w:rPr>
      </w:pPr>
      <w:r w:rsidRPr="00DB2F0F">
        <w:rPr>
          <w:rFonts w:cs="Arial" w:hAnsi="Arial" w:ascii="Arial"/>
          <w:b/>
        </w:rPr>
        <w:tab/>
      </w:r>
      <w:r w:rsidRPr="00DB2F0F">
        <w:rPr>
          <w:rFonts w:cs="Arial" w:hAnsi="Arial" w:ascii="Arial"/>
          <w:b/>
        </w:rPr>
        <w:tab/>
      </w:r>
      <w:r w:rsidRPr="00DB2F0F">
        <w:rPr>
          <w:rFonts w:cs="Arial" w:hAnsi="Arial" w:ascii="Arial"/>
          <w:b/>
        </w:rPr>
        <w:tab/>
      </w:r>
      <w:r w:rsidRPr="00DB2F0F">
        <w:rPr>
          <w:rFonts w:cs="Arial" w:hAnsi="Arial" w:ascii="Arial"/>
          <w:b/>
        </w:rPr>
        <w:tab/>
      </w:r>
      <w:r w:rsidRPr="00DB2F0F">
        <w:rPr>
          <w:rFonts w:cs="Arial" w:hAnsi="Arial" w:ascii="Arial"/>
          <w:b/>
        </w:rPr>
        <w:tab/>
      </w:r>
      <w:r w:rsidRPr="00DB2F0F">
        <w:rPr>
          <w:rFonts w:cs="Arial" w:hAnsi="Arial" w:ascii="Arial"/>
          <w:b/>
        </w:rPr>
        <w:tab/>
      </w:r>
    </w:p>
    <w:p w:rsidRDefault="00E41DF1" w:rsidP="00E41DF1" w:rsidR="00E41DF1" w:rsidRPr="00DB2F0F">
      <w:pPr>
        <w:rPr>
          <w:rFonts w:cs="Arial" w:hAnsi="Arial" w:ascii="Arial"/>
          <w:b/>
        </w:rPr>
      </w:pPr>
      <w:r w:rsidRPr="00DB2F0F">
        <w:rPr>
          <w:rFonts w:cs="Arial" w:hAnsi="Arial" w:ascii="Arial"/>
          <w:b/>
        </w:rPr>
        <w:t xml:space="preserve">N/o </w:t>
      </w:r>
      <w:r>
        <w:rPr>
          <w:rFonts w:cs="Arial" w:hAnsi="Arial" w:ascii="Arial"/>
          <w:b/>
        </w:rPr>
        <w:t>Stečajni sudac Vesna Sremac Šoštar</w:t>
      </w:r>
    </w:p>
    <w:p w:rsidRDefault="00E41DF1" w:rsidP="00E41DF1" w:rsidR="00E41DF1" w:rsidRPr="00DB2F0F">
      <w:pPr>
        <w:rPr>
          <w:rFonts w:cs="Arial" w:hAnsi="Arial" w:ascii="Arial"/>
          <w:b/>
        </w:rPr>
      </w:pPr>
    </w:p>
    <w:p w:rsidRDefault="00E41DF1" w:rsidP="00E41DF1" w:rsidR="00E41DF1" w:rsidRPr="00DB2F0F">
      <w:pPr>
        <w:rPr>
          <w:rFonts w:cs="Arial" w:hAnsi="Arial" w:ascii="Arial"/>
          <w:b/>
          <w:bCs/>
        </w:rPr>
      </w:pPr>
      <w:r w:rsidRPr="00DB2F0F">
        <w:rPr>
          <w:rFonts w:cs="Arial" w:hAnsi="Arial" w:ascii="Arial"/>
          <w:b/>
        </w:rPr>
        <w:t xml:space="preserve">Dužnik: </w:t>
      </w:r>
      <w:r>
        <w:rPr>
          <w:rFonts w:cs="Arial" w:hAnsi="Arial" w:ascii="Arial"/>
          <w:b/>
          <w:bCs/>
        </w:rPr>
        <w:t>ING-KROV d.o.o. u stečaju, Velika Gorica</w:t>
      </w:r>
      <w:r w:rsidRPr="00DB2F0F">
        <w:rPr>
          <w:rFonts w:cs="Arial" w:hAnsi="Arial" w:ascii="Arial"/>
          <w:b/>
          <w:bCs/>
        </w:rPr>
        <w:t>,</w:t>
      </w:r>
      <w:r>
        <w:rPr>
          <w:rFonts w:cs="Arial" w:hAnsi="Arial" w:ascii="Arial"/>
          <w:b/>
          <w:bCs/>
        </w:rPr>
        <w:t xml:space="preserve">  Ul. Šandora Brešćenskog 11, OIB 5460354486,</w:t>
      </w:r>
      <w:r w:rsidR="00113473">
        <w:rPr>
          <w:rFonts w:cs="Arial" w:hAnsi="Arial" w:ascii="Arial"/>
          <w:b/>
          <w:bCs/>
        </w:rPr>
        <w:t xml:space="preserve"> MBS 080025425</w:t>
      </w:r>
      <w:r w:rsidRPr="00DB2F0F">
        <w:rPr>
          <w:rFonts w:cs="Arial" w:hAnsi="Arial" w:ascii="Arial"/>
          <w:b/>
          <w:bCs/>
        </w:rPr>
        <w:t xml:space="preserve">  </w:t>
      </w:r>
      <w:r w:rsidRPr="00DB2F0F">
        <w:rPr>
          <w:rFonts w:cs="Arial" w:hAnsi="Arial" w:ascii="Arial"/>
        </w:rPr>
        <w:t>Stečajna upraviteljica Biserka Jakić, ZAGREB, Marijana Haberlea 10</w:t>
      </w:r>
    </w:p>
    <w:p w:rsidRDefault="00E41DF1" w:rsidP="00E41DF1" w:rsidR="00E41DF1" w:rsidRPr="00DB2F0F">
      <w:pPr>
        <w:jc w:val="both"/>
        <w:rPr>
          <w:rFonts w:cs="Arial" w:hAnsi="Arial" w:ascii="Arial"/>
        </w:rPr>
      </w:pPr>
    </w:p>
    <w:p w:rsidRDefault="00E41DF1" w:rsidP="00E41DF1" w:rsidR="00141EF5">
      <w:pPr>
        <w:jc w:val="both"/>
        <w:rPr>
          <w:rFonts w:cs="Arial" w:hAnsi="Arial" w:ascii="Arial"/>
          <w:b/>
        </w:rPr>
      </w:pPr>
      <w:r w:rsidRPr="00542E19">
        <w:rPr>
          <w:rFonts w:cs="Arial" w:hAnsi="Arial" w:ascii="Arial"/>
          <w:b/>
        </w:rPr>
        <w:t xml:space="preserve">1. </w:t>
      </w:r>
      <w:r w:rsidR="00141EF5">
        <w:rPr>
          <w:rFonts w:cs="Arial" w:hAnsi="Arial" w:ascii="Arial"/>
          <w:b/>
        </w:rPr>
        <w:t>korigiranje troškova stečajnog postupka od posljednjeg izvješća do skupštine</w:t>
      </w:r>
    </w:p>
    <w:p w:rsidRDefault="00AD4149" w:rsidP="00E41DF1" w:rsidR="00E41DF1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vjerovnika zakazane za 16</w:t>
      </w:r>
      <w:r w:rsidR="00141EF5">
        <w:rPr>
          <w:rFonts w:cs="Arial" w:hAnsi="Arial" w:ascii="Arial"/>
          <w:b/>
        </w:rPr>
        <w:t>.05.2018.g.</w:t>
      </w:r>
    </w:p>
    <w:p w:rsidRDefault="00E41DF1" w:rsidP="001056AA" w:rsidR="00E41DF1">
      <w:pPr>
        <w:suppressAutoHyphens/>
        <w:autoSpaceDE w:val="false"/>
        <w:autoSpaceDN w:val="false"/>
        <w:adjustRightInd w:val="false"/>
        <w:rPr>
          <w:b/>
        </w:rPr>
      </w:pPr>
    </w:p>
    <w:p w:rsidRDefault="00141EF5" w:rsidP="00366786" w:rsidR="00141EF5">
      <w:pPr>
        <w:jc w:val="both"/>
      </w:pPr>
    </w:p>
    <w:p w:rsidRDefault="00141EF5" w:rsidP="00366786" w:rsidR="00366786">
      <w:pPr>
        <w:jc w:val="both"/>
      </w:pPr>
      <w:r>
        <w:t>T</w:t>
      </w:r>
      <w:r w:rsidR="003E2896">
        <w:t xml:space="preserve">eretni automobil FIAT DUKATO </w:t>
      </w:r>
      <w:r>
        <w:t xml:space="preserve">kao jedina imovina stečajnog dužnika </w:t>
      </w:r>
      <w:r w:rsidR="003E2896">
        <w:t xml:space="preserve">prodan </w:t>
      </w:r>
      <w:r>
        <w:t xml:space="preserve">je </w:t>
      </w:r>
      <w:r w:rsidR="003E2896">
        <w:t xml:space="preserve">za 16.000,00 kn </w:t>
      </w:r>
      <w:r>
        <w:t xml:space="preserve"> pa prema </w:t>
      </w:r>
      <w:r w:rsidR="003E2896">
        <w:t xml:space="preserve"> priloženom troškovniku </w:t>
      </w:r>
      <w:r>
        <w:t xml:space="preserve">potrebno je </w:t>
      </w:r>
      <w:r w:rsidR="00366786" w:rsidRPr="00E34C97">
        <w:t xml:space="preserve"> donijeti odluke </w:t>
      </w:r>
      <w:r w:rsidR="00366786">
        <w:t xml:space="preserve"> </w:t>
      </w:r>
      <w:r w:rsidR="00366786" w:rsidRPr="00E34C97">
        <w:t>o diobi kupovnine ( nagrada st. upravitelju u  srazmjernom  dijelu</w:t>
      </w:r>
      <w:r w:rsidR="003E2896">
        <w:t xml:space="preserve">, </w:t>
      </w:r>
      <w:r w:rsidR="00366786" w:rsidRPr="00E34C97">
        <w:t xml:space="preserve"> </w:t>
      </w:r>
      <w:r w:rsidR="00C21A24">
        <w:t>djelomično namirenje  razlučnog vjerovnika</w:t>
      </w:r>
      <w:r w:rsidR="00366786">
        <w:t xml:space="preserve"> Pore</w:t>
      </w:r>
      <w:r w:rsidR="00C21A24">
        <w:t>zne</w:t>
      </w:r>
      <w:r w:rsidR="00366786" w:rsidRPr="00E34C97">
        <w:t xml:space="preserve"> u</w:t>
      </w:r>
      <w:r w:rsidR="003E2896">
        <w:t>prav</w:t>
      </w:r>
      <w:r w:rsidR="00C21A24">
        <w:t>e</w:t>
      </w:r>
      <w:r w:rsidR="003E2896">
        <w:t xml:space="preserve"> u </w:t>
      </w:r>
      <w:r w:rsidR="00C21A24">
        <w:t xml:space="preserve"> niže navedenom iznosu </w:t>
      </w:r>
      <w:r w:rsidR="006757A4">
        <w:t xml:space="preserve">od 9,05% te </w:t>
      </w:r>
      <w:r w:rsidR="003E2896">
        <w:t xml:space="preserve"> namir</w:t>
      </w:r>
      <w:r w:rsidR="007A5957">
        <w:t>e</w:t>
      </w:r>
      <w:r w:rsidR="003E2896">
        <w:t>nje  djela  troškova stečajnog postupka,</w:t>
      </w:r>
      <w:r w:rsidR="00366786" w:rsidRPr="00E34C97">
        <w:t xml:space="preserve"> dok se dio troška koji se odnosi na knjigovodstven</w:t>
      </w:r>
      <w:r w:rsidR="00366786">
        <w:t>e usluge i arhiviranje građe ka</w:t>
      </w:r>
      <w:r w:rsidR="00366786" w:rsidRPr="00E34C97">
        <w:t>o</w:t>
      </w:r>
      <w:r w:rsidR="00366786">
        <w:t xml:space="preserve"> </w:t>
      </w:r>
      <w:r w:rsidR="003E2896">
        <w:t>i</w:t>
      </w:r>
      <w:r w:rsidR="00366786" w:rsidRPr="00E34C97">
        <w:t xml:space="preserve"> dio nagrade s</w:t>
      </w:r>
      <w:r w:rsidR="003E2896">
        <w:t>tečajnom upravitelju ne mogu</w:t>
      </w:r>
      <w:r w:rsidR="006757A4">
        <w:t xml:space="preserve">  podmiriti jer stečajni dužn</w:t>
      </w:r>
      <w:r w:rsidR="00FB163F">
        <w:t>ik nema više nikakvih sredstava.</w:t>
      </w:r>
      <w:r w:rsidR="006757A4">
        <w:t xml:space="preserve"> </w:t>
      </w:r>
    </w:p>
    <w:p w:rsidRDefault="00366786" w:rsidP="00366786" w:rsidR="00366786">
      <w:pPr>
        <w:jc w:val="both"/>
      </w:pPr>
    </w:p>
    <w:p w:rsidRDefault="001E10EA" w:rsidP="00366786" w:rsidR="001E10EA">
      <w:pPr>
        <w:jc w:val="both"/>
      </w:pPr>
      <w:r>
        <w:t>a) Ukupni priljev  u stečajnom postupku</w:t>
      </w:r>
    </w:p>
    <w:p w:rsidRDefault="001E10EA" w:rsidP="00366786" w:rsidR="001E10EA">
      <w:pPr>
        <w:jc w:val="both"/>
      </w:pPr>
    </w:p>
    <w:p w:rsidRDefault="00366786" w:rsidP="00366786" w:rsidR="00366786" w:rsidRPr="00C21A24">
      <w:pPr>
        <w:jc w:val="both"/>
        <w:rPr>
          <w:b/>
        </w:rPr>
      </w:pPr>
      <w:r>
        <w:t xml:space="preserve">Na </w:t>
      </w:r>
      <w:r w:rsidR="003E2896">
        <w:t>depozitu kod Trgovačkog suda u Z</w:t>
      </w:r>
      <w:r>
        <w:t xml:space="preserve">agrebu nalaze se sredstva za korist stečajnog dužnika u iznosu od:   </w:t>
      </w:r>
      <w:r w:rsidRPr="00C21A24">
        <w:rPr>
          <w:b/>
        </w:rPr>
        <w:t>15.000,00kn</w:t>
      </w:r>
    </w:p>
    <w:p w:rsidRDefault="003E2896" w:rsidP="00366786" w:rsidR="003E2896" w:rsidRPr="00C21A24">
      <w:pPr>
        <w:jc w:val="both"/>
        <w:rPr>
          <w:b/>
        </w:rPr>
      </w:pPr>
      <w:r>
        <w:t xml:space="preserve">Od prodaje j teretnog automobila ostvareno je ukupno </w:t>
      </w:r>
      <w:r w:rsidRPr="00C21A24">
        <w:rPr>
          <w:b/>
        </w:rPr>
        <w:t>16.000,00 što daje iznos od 31.000,00 kn ukupno.</w:t>
      </w:r>
    </w:p>
    <w:p w:rsidRDefault="00366786" w:rsidP="00366786" w:rsidR="00366786" w:rsidRPr="00C21A24">
      <w:pPr>
        <w:jc w:val="both"/>
        <w:rPr>
          <w:b/>
        </w:rPr>
      </w:pPr>
    </w:p>
    <w:p w:rsidRDefault="001E10EA" w:rsidP="00366786" w:rsidR="001E10EA">
      <w:pPr>
        <w:jc w:val="both"/>
      </w:pPr>
      <w:r>
        <w:t>b) Specifikacija</w:t>
      </w:r>
      <w:r w:rsidR="00C21A24">
        <w:t xml:space="preserve"> stvarno nastalih troškova  od otvar</w:t>
      </w:r>
      <w:r w:rsidR="00141EF5">
        <w:t>anja stečajnog postupka do 01.05</w:t>
      </w:r>
      <w:r>
        <w:t>.201</w:t>
      </w:r>
      <w:r w:rsidR="00C21A24">
        <w:t>8</w:t>
      </w:r>
      <w:r>
        <w:t>.g.</w:t>
      </w:r>
    </w:p>
    <w:p w:rsidRDefault="001E10EA" w:rsidP="00366786" w:rsidR="001E10EA">
      <w:pPr>
        <w:jc w:val="both"/>
      </w:pPr>
    </w:p>
    <w:p w:rsidRDefault="00366786" w:rsidP="00366786" w:rsidR="00366786">
      <w:pPr>
        <w:jc w:val="both"/>
      </w:pPr>
      <w:r>
        <w:t>Troškovi koji će se namiriti u dijelu iz prispjelih sredstava  su:</w:t>
      </w:r>
    </w:p>
    <w:p w:rsidRDefault="00366786" w:rsidP="00366786" w:rsidR="00366786">
      <w:pPr>
        <w:jc w:val="both"/>
      </w:pPr>
      <w:r>
        <w:t>1.</w:t>
      </w:r>
    </w:p>
    <w:p w:rsidRDefault="007C4D09" w:rsidP="00366786" w:rsidR="00C8484F">
      <w:pPr>
        <w:jc w:val="both"/>
      </w:pPr>
      <w:r>
        <w:t>S</w:t>
      </w:r>
      <w:r w:rsidR="00366786">
        <w:t>tečajnoj upravite</w:t>
      </w:r>
      <w:r w:rsidR="003E2896">
        <w:t xml:space="preserve">ljici predlaže se </w:t>
      </w:r>
      <w:r>
        <w:t>isplata djelomične</w:t>
      </w:r>
      <w:r w:rsidR="003E2896">
        <w:t xml:space="preserve"> nagra</w:t>
      </w:r>
      <w:r>
        <w:t>de u bruto iznosu</w:t>
      </w:r>
      <w:r w:rsidR="008346F4">
        <w:t xml:space="preserve"> od </w:t>
      </w:r>
      <w:r w:rsidR="00141EF5" w:rsidRPr="00141EF5">
        <w:rPr>
          <w:b/>
        </w:rPr>
        <w:t>5.000</w:t>
      </w:r>
      <w:r w:rsidR="008346F4" w:rsidRPr="00D17CA5">
        <w:rPr>
          <w:b/>
        </w:rPr>
        <w:t>,00 kn</w:t>
      </w:r>
      <w:r w:rsidR="008346F4">
        <w:t xml:space="preserve">  i to bruto iznos od </w:t>
      </w:r>
      <w:r w:rsidR="003E2896">
        <w:t xml:space="preserve"> </w:t>
      </w:r>
      <w:r w:rsidR="003E2896" w:rsidRPr="00D17CA5">
        <w:rPr>
          <w:b/>
        </w:rPr>
        <w:t>2</w:t>
      </w:r>
      <w:r w:rsidR="008346F4" w:rsidRPr="00D17CA5">
        <w:rPr>
          <w:b/>
        </w:rPr>
        <w:t>.</w:t>
      </w:r>
      <w:r w:rsidR="003E2896" w:rsidRPr="00D17CA5">
        <w:rPr>
          <w:b/>
        </w:rPr>
        <w:t>560,00</w:t>
      </w:r>
      <w:r w:rsidR="00366786" w:rsidRPr="00D17CA5">
        <w:rPr>
          <w:b/>
        </w:rPr>
        <w:t xml:space="preserve"> kn</w:t>
      </w:r>
      <w:r w:rsidR="00673BAF">
        <w:t xml:space="preserve"> </w:t>
      </w:r>
      <w:r w:rsidR="00FB163F">
        <w:t xml:space="preserve"> ili 16% </w:t>
      </w:r>
      <w:r w:rsidR="008346F4">
        <w:t xml:space="preserve">od unovčene pokretnine stečajnog dužnika  dok je </w:t>
      </w:r>
      <w:r w:rsidR="00141EF5">
        <w:t>2.440</w:t>
      </w:r>
      <w:r w:rsidR="00366786">
        <w:t xml:space="preserve">,00 </w:t>
      </w:r>
      <w:r w:rsidR="008346F4">
        <w:t xml:space="preserve">kn bruto, </w:t>
      </w:r>
      <w:r w:rsidR="00366786">
        <w:t>od preostalih sredstava</w:t>
      </w:r>
      <w:r w:rsidR="00141EF5">
        <w:t>( uplać</w:t>
      </w:r>
      <w:r w:rsidR="00C21A24">
        <w:t>enih na polog od vlasnika stečajnog dužnika za troškove stečajnog postupka)</w:t>
      </w:r>
      <w:r w:rsidR="00366786">
        <w:t xml:space="preserve">. </w:t>
      </w:r>
    </w:p>
    <w:p w:rsidRDefault="00C8484F" w:rsidP="00366786" w:rsidR="00366786" w:rsidRPr="00E34C97">
      <w:pPr>
        <w:jc w:val="both"/>
      </w:pPr>
      <w:r>
        <w:t xml:space="preserve">Sukladno članku 254 SZ ( izmjene Zakona iz studenog 2017.g. čl. 31.) ovdje nema dovoljno sredstava za namirenje troškova </w:t>
      </w:r>
      <w:r w:rsidR="00673BAF">
        <w:t>ovog stečajnog postupka. Razlučnom vjerovniku odbijen je iznos dijela nagrade stečajnom upravitelju  što od ukupne nagrad</w:t>
      </w:r>
      <w:r w:rsidR="00562985">
        <w:t xml:space="preserve">e predstavlja iznos od </w:t>
      </w:r>
      <w:r w:rsidR="00673BAF">
        <w:t xml:space="preserve"> 2.560,00 kn </w:t>
      </w:r>
      <w:r w:rsidR="00141EF5">
        <w:t xml:space="preserve">te trošak PDV-a 4.640,00 kn </w:t>
      </w:r>
      <w:r w:rsidR="00673BAF">
        <w:t xml:space="preserve"> </w:t>
      </w:r>
      <w:r w:rsidR="00141EF5">
        <w:t>( ukupno PDV za prodani automobil iznosi 6.125,00 kn te se iznos od 1.485,00 kn namiruje od preostalih sredstava na ž.r)</w:t>
      </w:r>
      <w:r w:rsidR="00673BAF">
        <w:t xml:space="preserve"> </w:t>
      </w:r>
      <w:r w:rsidR="00366786">
        <w:t xml:space="preserve"> </w:t>
      </w:r>
    </w:p>
    <w:p w:rsidRDefault="00366786" w:rsidP="00366786" w:rsidR="00366786">
      <w:pPr>
        <w:ind w:left="60"/>
        <w:jc w:val="both"/>
      </w:pPr>
    </w:p>
    <w:p w:rsidRDefault="00366786" w:rsidP="008346F4" w:rsidR="00366786">
      <w:pPr>
        <w:jc w:val="both"/>
      </w:pPr>
      <w:r>
        <w:t>2.</w:t>
      </w:r>
    </w:p>
    <w:p w:rsidRDefault="00366786" w:rsidP="009A2C0A" w:rsidR="00366786">
      <w:pPr>
        <w:jc w:val="both"/>
      </w:pPr>
      <w:r w:rsidRPr="00760AA6">
        <w:t xml:space="preserve">- trošak  otvaranja žiro računa kod  Banke        </w:t>
      </w:r>
      <w:r>
        <w:t xml:space="preserve">                </w:t>
      </w:r>
      <w:r w:rsidR="00562985">
        <w:t xml:space="preserve">                  </w:t>
      </w:r>
      <w:r w:rsidR="00F815C2">
        <w:t xml:space="preserve"> 50</w:t>
      </w:r>
      <w:r w:rsidR="009A2C0A">
        <w:t>0</w:t>
      </w:r>
      <w:r w:rsidRPr="00760AA6">
        <w:t>,00 kn</w:t>
      </w:r>
    </w:p>
    <w:p w:rsidRDefault="00562985" w:rsidP="009A2C0A" w:rsidR="00562985" w:rsidRPr="00760AA6">
      <w:pPr>
        <w:jc w:val="both"/>
      </w:pPr>
      <w:r>
        <w:lastRenderedPageBreak/>
        <w:t xml:space="preserve">- materijalni trošak                                                  </w:t>
      </w:r>
      <w:r w:rsidR="00F815C2">
        <w:t xml:space="preserve">                          </w:t>
      </w:r>
      <w:r w:rsidR="00CB4028">
        <w:t xml:space="preserve"> 1.7</w:t>
      </w:r>
      <w:r w:rsidR="00F815C2">
        <w:t>12</w:t>
      </w:r>
      <w:r>
        <w:t>,</w:t>
      </w:r>
      <w:r w:rsidR="00F815C2">
        <w:t>50</w:t>
      </w:r>
      <w:r>
        <w:t xml:space="preserve"> kn </w:t>
      </w:r>
    </w:p>
    <w:p w:rsidRDefault="00366786" w:rsidP="009A2C0A" w:rsidR="009A2C0A">
      <w:pPr>
        <w:jc w:val="both"/>
      </w:pPr>
      <w:r w:rsidRPr="00760AA6">
        <w:t>-knjigovodstvene usl</w:t>
      </w:r>
      <w:r>
        <w:t>uge u 2017.g. 7</w:t>
      </w:r>
      <w:r w:rsidRPr="00760AA6">
        <w:t xml:space="preserve">  mjeseci                             </w:t>
      </w:r>
      <w:r w:rsidR="00C21A24">
        <w:t xml:space="preserve">    10.900,00 kn</w:t>
      </w:r>
    </w:p>
    <w:p w:rsidRDefault="009A2C0A" w:rsidP="00366786" w:rsidR="007C4D09">
      <w:pPr>
        <w:jc w:val="both"/>
      </w:pPr>
      <w:r>
        <w:t xml:space="preserve">   8 x 1.090,00  ( mjesečno 1.09</w:t>
      </w:r>
      <w:r w:rsidR="00366786">
        <w:t>0</w:t>
      </w:r>
      <w:r w:rsidR="00366786" w:rsidRPr="00760AA6">
        <w:t>,00 kn + PDV</w:t>
      </w:r>
      <w:r>
        <w:t xml:space="preserve">)           </w:t>
      </w:r>
      <w:r w:rsidR="00C21A24">
        <w:t xml:space="preserve">                   </w:t>
      </w:r>
      <w:r>
        <w:t xml:space="preserve"> </w:t>
      </w:r>
    </w:p>
    <w:p w:rsidRDefault="00F815C2" w:rsidP="00366786" w:rsidR="00C21A24" w:rsidRPr="00562985">
      <w:pPr>
        <w:jc w:val="both"/>
        <w:rPr>
          <w:u w:val="single"/>
        </w:rPr>
      </w:pPr>
      <w:r>
        <w:rPr>
          <w:u w:val="single"/>
        </w:rPr>
        <w:t>Knjigovodstvene usluge  za 1.-</w:t>
      </w:r>
      <w:r w:rsidR="00C21A24" w:rsidRPr="00562985">
        <w:rPr>
          <w:u w:val="single"/>
        </w:rPr>
        <w:t xml:space="preserve"> </w:t>
      </w:r>
      <w:r>
        <w:rPr>
          <w:u w:val="single"/>
        </w:rPr>
        <w:t>3</w:t>
      </w:r>
      <w:r w:rsidR="00C21A24" w:rsidRPr="00562985">
        <w:rPr>
          <w:u w:val="single"/>
        </w:rPr>
        <w:t>. mj. 2018.g.</w:t>
      </w:r>
      <w:r>
        <w:rPr>
          <w:u w:val="single"/>
        </w:rPr>
        <w:t>+PDV                         4</w:t>
      </w:r>
      <w:r w:rsidR="00CB4028">
        <w:rPr>
          <w:u w:val="single"/>
        </w:rPr>
        <w:t>.</w:t>
      </w:r>
      <w:r>
        <w:rPr>
          <w:u w:val="single"/>
        </w:rPr>
        <w:t>087,5</w:t>
      </w:r>
      <w:r w:rsidR="001056AA">
        <w:rPr>
          <w:u w:val="single"/>
        </w:rPr>
        <w:t xml:space="preserve">0 kn                          </w:t>
      </w:r>
    </w:p>
    <w:p w:rsidRDefault="001056AA" w:rsidP="00366786" w:rsidR="001056AA">
      <w:pPr>
        <w:jc w:val="both"/>
      </w:pPr>
      <w:r w:rsidRPr="001056AA">
        <w:t xml:space="preserve">                                                                               </w:t>
      </w:r>
      <w:r w:rsidR="00CB4028">
        <w:t xml:space="preserve">                           17</w:t>
      </w:r>
      <w:r w:rsidR="008561CF">
        <w:t>.</w:t>
      </w:r>
      <w:r w:rsidR="00CB4028">
        <w:t>000</w:t>
      </w:r>
      <w:r w:rsidRPr="001056AA">
        <w:t>,00 kn</w:t>
      </w:r>
    </w:p>
    <w:p w:rsidRDefault="001056AA" w:rsidP="00366786" w:rsidR="00562985" w:rsidRPr="001056AA">
      <w:pPr>
        <w:jc w:val="both"/>
      </w:pPr>
      <w:r w:rsidRPr="001056AA">
        <w:t xml:space="preserve"> </w:t>
      </w:r>
    </w:p>
    <w:p w:rsidRDefault="00366786" w:rsidP="00366786" w:rsidR="00366786" w:rsidRPr="009A2C0A">
      <w:pPr>
        <w:jc w:val="both"/>
      </w:pPr>
      <w:r>
        <w:rPr>
          <w:u w:val="single"/>
        </w:rPr>
        <w:t>-</w:t>
      </w:r>
      <w:r w:rsidR="00C21A24">
        <w:rPr>
          <w:u w:val="single"/>
        </w:rPr>
        <w:t xml:space="preserve">  </w:t>
      </w:r>
      <w:r w:rsidR="00D17CA5">
        <w:rPr>
          <w:u w:val="single"/>
        </w:rPr>
        <w:t xml:space="preserve"> </w:t>
      </w:r>
      <w:r w:rsidR="00F815C2">
        <w:rPr>
          <w:u w:val="single"/>
        </w:rPr>
        <w:t xml:space="preserve"> nagrada</w:t>
      </w:r>
      <w:r>
        <w:rPr>
          <w:u w:val="single"/>
        </w:rPr>
        <w:t xml:space="preserve"> stečajnoj upraviteljici      </w:t>
      </w:r>
      <w:r w:rsidR="007C4D09">
        <w:rPr>
          <w:u w:val="single"/>
        </w:rPr>
        <w:t xml:space="preserve"> </w:t>
      </w:r>
      <w:r w:rsidR="00D17CA5">
        <w:rPr>
          <w:u w:val="single"/>
        </w:rPr>
        <w:t xml:space="preserve">      </w:t>
      </w:r>
      <w:r w:rsidR="00F815C2">
        <w:rPr>
          <w:u w:val="single"/>
        </w:rPr>
        <w:t xml:space="preserve">    </w:t>
      </w:r>
      <w:r w:rsidR="00C21A24">
        <w:rPr>
          <w:u w:val="single"/>
        </w:rPr>
        <w:t xml:space="preserve">        </w:t>
      </w:r>
      <w:r w:rsidR="00D17CA5">
        <w:rPr>
          <w:u w:val="single"/>
        </w:rPr>
        <w:t xml:space="preserve">         </w:t>
      </w:r>
      <w:r>
        <w:rPr>
          <w:u w:val="single"/>
        </w:rPr>
        <w:t xml:space="preserve">       </w:t>
      </w:r>
      <w:r w:rsidR="009A2C0A">
        <w:rPr>
          <w:u w:val="single"/>
        </w:rPr>
        <w:t xml:space="preserve">    </w:t>
      </w:r>
      <w:r w:rsidR="00F815C2">
        <w:rPr>
          <w:u w:val="single"/>
        </w:rPr>
        <w:t xml:space="preserve">          5</w:t>
      </w:r>
      <w:r w:rsidR="009A2C0A">
        <w:rPr>
          <w:u w:val="single"/>
        </w:rPr>
        <w:t>.</w:t>
      </w:r>
      <w:r w:rsidR="00AD4149">
        <w:rPr>
          <w:u w:val="single"/>
        </w:rPr>
        <w:t>0</w:t>
      </w:r>
      <w:r w:rsidR="00F815C2">
        <w:rPr>
          <w:u w:val="single"/>
        </w:rPr>
        <w:t>00</w:t>
      </w:r>
      <w:r>
        <w:rPr>
          <w:u w:val="single"/>
        </w:rPr>
        <w:t xml:space="preserve">,00  kn        </w:t>
      </w:r>
    </w:p>
    <w:p w:rsidRDefault="00366786" w:rsidP="00366786" w:rsidR="00366786" w:rsidRPr="00760AA6">
      <w:pPr>
        <w:ind w:left="720"/>
        <w:jc w:val="both"/>
        <w:rPr>
          <w:b/>
        </w:rPr>
      </w:pPr>
      <w:r w:rsidRPr="00760AA6">
        <w:rPr>
          <w:b/>
        </w:rPr>
        <w:t xml:space="preserve"> </w:t>
      </w:r>
    </w:p>
    <w:p w:rsidRDefault="00D17CA5" w:rsidP="00D17CA5" w:rsidR="00366786" w:rsidRPr="00760AA6">
      <w:pPr>
        <w:jc w:val="both"/>
        <w:rPr>
          <w:b/>
        </w:rPr>
      </w:pPr>
      <w:r>
        <w:rPr>
          <w:b/>
        </w:rPr>
        <w:t xml:space="preserve"> Ukupno  troškovi i nagrada st.upraviteljici  </w:t>
      </w:r>
      <w:r w:rsidR="00366786" w:rsidRPr="00760AA6">
        <w:rPr>
          <w:b/>
        </w:rPr>
        <w:t xml:space="preserve"> </w:t>
      </w:r>
      <w:r w:rsidR="009A2C0A">
        <w:rPr>
          <w:b/>
        </w:rPr>
        <w:t xml:space="preserve">                           </w:t>
      </w:r>
      <w:r w:rsidR="00AD4149">
        <w:rPr>
          <w:b/>
        </w:rPr>
        <w:t xml:space="preserve">  </w:t>
      </w:r>
      <w:r w:rsidR="009A2C0A">
        <w:rPr>
          <w:b/>
        </w:rPr>
        <w:t xml:space="preserve"> </w:t>
      </w:r>
      <w:r w:rsidR="008561CF">
        <w:rPr>
          <w:b/>
        </w:rPr>
        <w:t>22.20</w:t>
      </w:r>
      <w:r w:rsidR="00AA53BC">
        <w:rPr>
          <w:b/>
        </w:rPr>
        <w:t>0</w:t>
      </w:r>
      <w:r w:rsidR="00366786" w:rsidRPr="00760AA6">
        <w:rPr>
          <w:b/>
        </w:rPr>
        <w:t>,</w:t>
      </w:r>
      <w:r w:rsidR="00366786">
        <w:rPr>
          <w:b/>
        </w:rPr>
        <w:t>0</w:t>
      </w:r>
      <w:r w:rsidR="00366786" w:rsidRPr="00760AA6">
        <w:rPr>
          <w:b/>
        </w:rPr>
        <w:t>0 kn</w:t>
      </w:r>
    </w:p>
    <w:p w:rsidRDefault="00366786" w:rsidP="00366786" w:rsidR="00366786" w:rsidRPr="00760AA6">
      <w:pPr>
        <w:ind w:left="60"/>
        <w:jc w:val="both"/>
      </w:pPr>
    </w:p>
    <w:p w:rsidRDefault="007C4D09" w:rsidP="001E10EA" w:rsidR="001E10EA">
      <w:pPr>
        <w:jc w:val="both"/>
        <w:rPr>
          <w:b/>
        </w:rPr>
      </w:pPr>
      <w:r>
        <w:rPr>
          <w:b/>
        </w:rPr>
        <w:t xml:space="preserve">c) </w:t>
      </w:r>
      <w:r w:rsidR="001E10EA">
        <w:rPr>
          <w:b/>
        </w:rPr>
        <w:t xml:space="preserve">Razlučni vjerovnik  </w:t>
      </w:r>
    </w:p>
    <w:p w:rsidRDefault="007C4D09" w:rsidP="001E10EA" w:rsidR="007C4D09">
      <w:pPr>
        <w:jc w:val="both"/>
        <w:rPr>
          <w:b/>
        </w:rPr>
      </w:pPr>
    </w:p>
    <w:p w:rsidRDefault="007C4D09" w:rsidP="001E10EA" w:rsidR="007C4D09" w:rsidRPr="007C4D09">
      <w:pPr>
        <w:jc w:val="both"/>
      </w:pPr>
      <w:r w:rsidRPr="007C4D09">
        <w:t xml:space="preserve">Tablica namirenja </w:t>
      </w:r>
    </w:p>
    <w:p w:rsidRDefault="007C4D09" w:rsidP="001E10EA" w:rsidR="007C4D09" w:rsidRPr="00C3495B">
      <w:pPr>
        <w:jc w:val="both"/>
      </w:pPr>
    </w:p>
    <w:tbl>
      <w:tblPr>
        <w:tblpPr w:tblpY="1" w:tblpX="-323" w:vertAnchor="text" w:rightFromText="180" w:leftFromText="180"/>
        <w:tblW w:type="dxa" w:w="967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728"/>
        <w:gridCol w:w="1800"/>
        <w:gridCol w:w="1620"/>
        <w:gridCol w:w="1800"/>
        <w:gridCol w:w="1620"/>
        <w:gridCol w:w="1108"/>
      </w:tblGrid>
      <w:tr w:rsidTr="00734D1A" w:rsidR="001E10EA" w:rsidRPr="00C3495B">
        <w:trPr>
          <w:trHeight w:val="360"/>
        </w:trPr>
        <w:tc>
          <w:tcPr>
            <w:tcW w:type="dxa" w:w="1728"/>
          </w:tcPr>
          <w:p w:rsidRDefault="001E10EA" w:rsidP="00734D1A" w:rsidR="001E10EA" w:rsidRPr="00C3495B">
            <w:pPr>
              <w:jc w:val="both"/>
            </w:pPr>
            <w:r w:rsidRPr="00C3495B">
              <w:t>Razlučni vjerovnik</w:t>
            </w:r>
          </w:p>
        </w:tc>
        <w:tc>
          <w:tcPr>
            <w:tcW w:type="dxa" w:w="1800"/>
          </w:tcPr>
          <w:p w:rsidRDefault="001E10EA" w:rsidP="00734D1A" w:rsidR="001E10EA" w:rsidRPr="00C3495B">
            <w:r w:rsidRPr="00C3495B">
              <w:t>Tražbina osig.</w:t>
            </w:r>
          </w:p>
          <w:p w:rsidRDefault="001E10EA" w:rsidP="00734D1A" w:rsidR="001E10EA" w:rsidRPr="00C3495B">
            <w:r w:rsidRPr="00C3495B">
              <w:t>Razluč.pravo</w:t>
            </w:r>
          </w:p>
        </w:tc>
        <w:tc>
          <w:tcPr>
            <w:tcW w:type="dxa" w:w="1620"/>
          </w:tcPr>
          <w:p w:rsidRDefault="001E10EA" w:rsidP="00734D1A" w:rsidR="001E10EA" w:rsidRPr="00C3495B">
            <w:pPr>
              <w:jc w:val="both"/>
            </w:pPr>
            <w:r w:rsidRPr="00C3495B">
              <w:t xml:space="preserve"> Postignuta</w:t>
            </w:r>
          </w:p>
          <w:p w:rsidRDefault="001E10EA" w:rsidP="00734D1A" w:rsidR="001E10EA" w:rsidRPr="00C3495B">
            <w:pPr>
              <w:jc w:val="both"/>
            </w:pPr>
            <w:r w:rsidRPr="00C3495B">
              <w:t xml:space="preserve"> kupovnina</w:t>
            </w:r>
          </w:p>
        </w:tc>
        <w:tc>
          <w:tcPr>
            <w:tcW w:type="dxa" w:w="1800"/>
          </w:tcPr>
          <w:p w:rsidRDefault="001E10EA" w:rsidP="00734D1A" w:rsidR="001E10EA" w:rsidRPr="00C3495B">
            <w:pPr>
              <w:jc w:val="both"/>
            </w:pPr>
            <w:r>
              <w:t xml:space="preserve"> Dio Troška</w:t>
            </w:r>
            <w:r w:rsidRPr="00C3495B">
              <w:t xml:space="preserve"> </w:t>
            </w:r>
          </w:p>
        </w:tc>
        <w:tc>
          <w:tcPr>
            <w:tcW w:type="dxa" w:w="1620"/>
          </w:tcPr>
          <w:p w:rsidRDefault="001E10EA" w:rsidP="00734D1A" w:rsidR="001E10EA" w:rsidRPr="00C3495B">
            <w:pPr>
              <w:jc w:val="both"/>
            </w:pPr>
            <w:r w:rsidRPr="00C3495B">
              <w:t>Namirenja razl. vjerov</w:t>
            </w:r>
          </w:p>
        </w:tc>
        <w:tc>
          <w:tcPr>
            <w:tcW w:type="dxa" w:w="1108"/>
          </w:tcPr>
          <w:p w:rsidRDefault="001E10EA" w:rsidP="00734D1A" w:rsidR="001E10EA" w:rsidRPr="00C3495B">
            <w:pPr>
              <w:jc w:val="both"/>
            </w:pPr>
            <w:r w:rsidRPr="00C3495B">
              <w:t>Postot. Namir.</w:t>
            </w:r>
          </w:p>
        </w:tc>
      </w:tr>
      <w:tr w:rsidTr="00734D1A" w:rsidR="001E10EA" w:rsidRPr="00C3495B">
        <w:trPr>
          <w:trHeight w:val="345"/>
        </w:trPr>
        <w:tc>
          <w:tcPr>
            <w:tcW w:type="dxa" w:w="1728"/>
          </w:tcPr>
          <w:p w:rsidRDefault="001E10EA" w:rsidP="00734D1A" w:rsidR="001E10EA">
            <w:r>
              <w:t>Minist. Financ.</w:t>
            </w:r>
          </w:p>
          <w:p w:rsidRDefault="001E10EA" w:rsidP="00734D1A" w:rsidR="001E10EA" w:rsidRPr="00C3495B">
            <w:r>
              <w:t>Porezna uprava</w:t>
            </w:r>
          </w:p>
          <w:p w:rsidRDefault="001E10EA" w:rsidP="00734D1A" w:rsidR="001E10EA" w:rsidRPr="00C3495B"/>
        </w:tc>
        <w:tc>
          <w:tcPr>
            <w:tcW w:type="dxa" w:w="1800"/>
          </w:tcPr>
          <w:p w:rsidRDefault="001E10EA" w:rsidP="00734D1A" w:rsidR="001E10EA" w:rsidRPr="00C3495B">
            <w:pPr>
              <w:jc w:val="both"/>
            </w:pPr>
            <w:r>
              <w:t xml:space="preserve"> 98.133,49</w:t>
            </w:r>
            <w:r w:rsidRPr="00C3495B">
              <w:t xml:space="preserve"> + kta      </w:t>
            </w:r>
          </w:p>
        </w:tc>
        <w:tc>
          <w:tcPr>
            <w:tcW w:type="dxa" w:w="1620"/>
          </w:tcPr>
          <w:p w:rsidRDefault="001E10EA" w:rsidP="00734D1A" w:rsidR="001E10EA" w:rsidRPr="00C3495B">
            <w:pPr>
              <w:jc w:val="both"/>
            </w:pPr>
            <w:r w:rsidRPr="00C3495B">
              <w:t xml:space="preserve"> </w:t>
            </w:r>
            <w:r w:rsidR="007C4D09">
              <w:t>16.000</w:t>
            </w:r>
            <w:r>
              <w:t>,</w:t>
            </w:r>
            <w:r w:rsidR="007C4D09">
              <w:t>00</w:t>
            </w:r>
            <w:r>
              <w:t xml:space="preserve"> kn</w:t>
            </w:r>
          </w:p>
        </w:tc>
        <w:tc>
          <w:tcPr>
            <w:tcW w:type="dxa" w:w="1800"/>
          </w:tcPr>
          <w:p w:rsidRDefault="001E10EA" w:rsidP="00734D1A" w:rsidR="001E10EA" w:rsidRPr="00C3495B">
            <w:pPr>
              <w:jc w:val="both"/>
            </w:pPr>
            <w:r w:rsidRPr="00C3495B">
              <w:t xml:space="preserve"> </w:t>
            </w:r>
            <w:r w:rsidR="00562985">
              <w:t>7.120</w:t>
            </w:r>
            <w:r w:rsidR="007C4D09">
              <w:t>,00</w:t>
            </w:r>
            <w:r>
              <w:t xml:space="preserve"> kn </w:t>
            </w:r>
          </w:p>
        </w:tc>
        <w:tc>
          <w:tcPr>
            <w:tcW w:type="dxa" w:w="1620"/>
          </w:tcPr>
          <w:p w:rsidRDefault="001E10EA" w:rsidP="00734D1A" w:rsidR="001E10EA" w:rsidRPr="00C3495B">
            <w:pPr>
              <w:jc w:val="both"/>
            </w:pPr>
            <w:r w:rsidRPr="00C3495B">
              <w:t xml:space="preserve"> </w:t>
            </w:r>
            <w:r w:rsidR="008561CF">
              <w:t>8.80</w:t>
            </w:r>
            <w:r w:rsidR="007C4D09">
              <w:t>0</w:t>
            </w:r>
            <w:r>
              <w:t>,</w:t>
            </w:r>
            <w:r w:rsidR="007C4D09">
              <w:t>00</w:t>
            </w:r>
            <w:r>
              <w:t xml:space="preserve"> kn </w:t>
            </w:r>
          </w:p>
        </w:tc>
        <w:tc>
          <w:tcPr>
            <w:tcW w:type="dxa" w:w="1108"/>
          </w:tcPr>
          <w:p w:rsidRDefault="001E10EA" w:rsidP="00734D1A" w:rsidR="001E10EA" w:rsidRPr="00C3495B">
            <w:pPr>
              <w:jc w:val="both"/>
            </w:pPr>
            <w:r>
              <w:t xml:space="preserve"> </w:t>
            </w:r>
            <w:r w:rsidR="007C4D09">
              <w:t>9,05</w:t>
            </w:r>
            <w:r>
              <w:t>%</w:t>
            </w:r>
          </w:p>
        </w:tc>
      </w:tr>
    </w:tbl>
    <w:p w:rsidRDefault="001E10EA" w:rsidP="001E10EA" w:rsidR="00D17CA5">
      <w:pPr>
        <w:jc w:val="both"/>
      </w:pPr>
      <w:r w:rsidRPr="00C3495B">
        <w:t xml:space="preserve"> </w:t>
      </w:r>
    </w:p>
    <w:p w:rsidRDefault="00D17CA5" w:rsidP="001E10EA" w:rsidR="007C4D09" w:rsidRPr="00D17CA5">
      <w:pPr>
        <w:jc w:val="both"/>
        <w:rPr>
          <w:b/>
        </w:rPr>
      </w:pPr>
      <w:r w:rsidRPr="00D17CA5">
        <w:rPr>
          <w:b/>
        </w:rPr>
        <w:t xml:space="preserve">Sveukupni </w:t>
      </w:r>
      <w:r w:rsidR="001E10EA" w:rsidRPr="00D17CA5">
        <w:rPr>
          <w:b/>
        </w:rPr>
        <w:t xml:space="preserve">  </w:t>
      </w:r>
      <w:r w:rsidRPr="00D17CA5">
        <w:rPr>
          <w:b/>
        </w:rPr>
        <w:t xml:space="preserve">troškovi i razlučni vjerovnik      </w:t>
      </w:r>
      <w:r>
        <w:rPr>
          <w:b/>
        </w:rPr>
        <w:t xml:space="preserve">                           </w:t>
      </w:r>
      <w:r w:rsidRPr="00D17CA5">
        <w:rPr>
          <w:b/>
        </w:rPr>
        <w:t xml:space="preserve">   31.000,00 kn </w:t>
      </w:r>
    </w:p>
    <w:p w:rsidRDefault="001E10EA" w:rsidP="001E10EA" w:rsidR="001E10EA" w:rsidRPr="00C3495B">
      <w:pPr>
        <w:jc w:val="both"/>
      </w:pPr>
      <w:r w:rsidRPr="00C3495B">
        <w:t xml:space="preserve">                                                                                                       </w:t>
      </w:r>
    </w:p>
    <w:p w:rsidRDefault="00366786" w:rsidP="007C4D09" w:rsidR="00366786" w:rsidRPr="00194917">
      <w:pPr>
        <w:ind w:left="-360"/>
        <w:jc w:val="both"/>
      </w:pPr>
      <w:r w:rsidRPr="00E34C97">
        <w:t xml:space="preserve">Stečajni dužnik više nema nikakve imovine a  niti </w:t>
      </w:r>
      <w:r>
        <w:t xml:space="preserve"> </w:t>
      </w:r>
      <w:r w:rsidRPr="00E34C97">
        <w:t>sredstava</w:t>
      </w:r>
      <w:r w:rsidRPr="00E34C97">
        <w:rPr>
          <w:sz w:val="28"/>
          <w:szCs w:val="28"/>
        </w:rPr>
        <w:t xml:space="preserve"> </w:t>
      </w:r>
      <w:r w:rsidRPr="00E34C97">
        <w:t xml:space="preserve">iz kojih bi se namirio </w:t>
      </w:r>
      <w:r>
        <w:t xml:space="preserve">već nastali </w:t>
      </w:r>
      <w:r w:rsidRPr="00E34C97">
        <w:t>trošak  stečajnog postupka  u cijelosti  a koji je nastao v</w:t>
      </w:r>
      <w:r>
        <w:t>ođenjem ovog stečajnog postupka.</w:t>
      </w:r>
    </w:p>
    <w:p w:rsidRDefault="007C4D09" w:rsidP="007C4D09" w:rsidR="007C4D09">
      <w:pPr>
        <w:jc w:val="both"/>
        <w:rPr>
          <w:rFonts w:cs="Arial" w:hAnsi="Arial" w:ascii="Arial"/>
        </w:rPr>
      </w:pPr>
    </w:p>
    <w:p w:rsidRDefault="00366786" w:rsidP="007C4D09" w:rsidR="00366786" w:rsidRPr="00760AA6">
      <w:pPr>
        <w:ind w:left="-360"/>
        <w:jc w:val="both"/>
      </w:pPr>
      <w:r>
        <w:t xml:space="preserve">Stoga </w:t>
      </w:r>
      <w:r w:rsidRPr="00194917">
        <w:t xml:space="preserve"> u ovom trenutku</w:t>
      </w:r>
      <w:r>
        <w:t xml:space="preserve"> ne mogu se</w:t>
      </w:r>
      <w:r w:rsidRPr="00194917">
        <w:t xml:space="preserve">  namiriti </w:t>
      </w:r>
      <w:r>
        <w:t xml:space="preserve">ni </w:t>
      </w:r>
      <w:r w:rsidRPr="00194917">
        <w:t xml:space="preserve">svi troškovi stečajnog postupka  a koji su nastali. </w:t>
      </w:r>
    </w:p>
    <w:p w:rsidRDefault="00366786" w:rsidP="007C4D09" w:rsidR="00366786" w:rsidRPr="00194917">
      <w:pPr>
        <w:ind w:left="-360"/>
        <w:jc w:val="both"/>
      </w:pPr>
      <w:r w:rsidRPr="00194917">
        <w:t>Ti troškovi  se odnose:</w:t>
      </w:r>
    </w:p>
    <w:p w:rsidRDefault="00366786" w:rsidP="007C4D09" w:rsidR="00366786" w:rsidRPr="00194917">
      <w:pPr>
        <w:ind w:left="-360"/>
        <w:jc w:val="both"/>
      </w:pPr>
    </w:p>
    <w:p w:rsidRDefault="00D17CA5" w:rsidP="00D17CA5" w:rsidR="00D17CA5">
      <w:pPr>
        <w:ind w:left="-360"/>
        <w:jc w:val="both"/>
      </w:pPr>
      <w:r>
        <w:t xml:space="preserve">      -       </w:t>
      </w:r>
      <w:r w:rsidR="00366786" w:rsidRPr="00194917">
        <w:t>predujmljenje troška sređivanja arhivske građe i isti iz</w:t>
      </w:r>
      <w:r w:rsidR="00366786">
        <w:t xml:space="preserve">nosi zajedno sa PDV  u iznosu </w:t>
      </w:r>
    </w:p>
    <w:p w:rsidRDefault="00366786" w:rsidP="007C4D09" w:rsidR="00366786" w:rsidRPr="00194917">
      <w:pPr>
        <w:ind w:left="-360"/>
        <w:jc w:val="both"/>
      </w:pPr>
      <w:r>
        <w:t xml:space="preserve"> </w:t>
      </w:r>
      <w:r w:rsidR="00D17CA5">
        <w:t xml:space="preserve">                                                                                                                              </w:t>
      </w:r>
      <w:r>
        <w:t xml:space="preserve"> 6.125</w:t>
      </w:r>
      <w:r w:rsidRPr="00194917">
        <w:t>,00 kn</w:t>
      </w:r>
    </w:p>
    <w:p w:rsidRDefault="00D17CA5" w:rsidP="00D17CA5" w:rsidR="00D17CA5">
      <w:pPr>
        <w:ind w:left="-360"/>
        <w:jc w:val="both"/>
      </w:pPr>
      <w:r>
        <w:t xml:space="preserve">      -       trošak vođenja knjigovodstva </w:t>
      </w:r>
      <w:r w:rsidR="00366786">
        <w:t xml:space="preserve"> do </w:t>
      </w:r>
      <w:r w:rsidR="00366786" w:rsidRPr="00194917">
        <w:t xml:space="preserve"> zaključenja stečajnog postupka</w:t>
      </w:r>
      <w:r w:rsidR="00366786">
        <w:t xml:space="preserve"> </w:t>
      </w:r>
      <w:r w:rsidR="00366786" w:rsidRPr="00194917">
        <w:t xml:space="preserve"> zajedno</w:t>
      </w:r>
      <w:r w:rsidR="00366786">
        <w:t xml:space="preserve"> </w:t>
      </w:r>
      <w:r w:rsidR="00366786" w:rsidRPr="00194917">
        <w:t xml:space="preserve"> sa</w:t>
      </w:r>
      <w:r w:rsidR="00366786">
        <w:t xml:space="preserve"> </w:t>
      </w:r>
      <w:r w:rsidR="00366786" w:rsidRPr="00194917">
        <w:t xml:space="preserve"> izradom</w:t>
      </w:r>
      <w:r w:rsidR="00366786">
        <w:t xml:space="preserve"> </w:t>
      </w:r>
    </w:p>
    <w:p w:rsidRDefault="00D17CA5" w:rsidP="00F815C2" w:rsidR="00366786">
      <w:pPr>
        <w:ind w:left="-360"/>
        <w:jc w:val="both"/>
      </w:pPr>
      <w:r>
        <w:t xml:space="preserve">           </w:t>
      </w:r>
      <w:r w:rsidR="00366786">
        <w:t xml:space="preserve"> </w:t>
      </w:r>
      <w:r w:rsidR="00366786" w:rsidRPr="00194917">
        <w:t xml:space="preserve"> </w:t>
      </w:r>
      <w:r>
        <w:t xml:space="preserve"> </w:t>
      </w:r>
      <w:r w:rsidR="00366786" w:rsidRPr="00194917">
        <w:t xml:space="preserve">završnog </w:t>
      </w:r>
      <w:r w:rsidR="00366786">
        <w:t xml:space="preserve">  </w:t>
      </w:r>
      <w:r w:rsidR="00366786" w:rsidRPr="00194917">
        <w:t xml:space="preserve">računa  </w:t>
      </w:r>
      <w:r>
        <w:t xml:space="preserve"> </w:t>
      </w:r>
      <w:r w:rsidR="00F815C2">
        <w:t>4</w:t>
      </w:r>
      <w:r w:rsidR="00366786">
        <w:t xml:space="preserve">x 1.090,00 + PDV  u  iznosu    od  </w:t>
      </w:r>
      <w:r>
        <w:t xml:space="preserve"> </w:t>
      </w:r>
      <w:r w:rsidR="00F815C2">
        <w:t xml:space="preserve">                        5.450,00</w:t>
      </w:r>
      <w:r>
        <w:t xml:space="preserve"> kn</w:t>
      </w:r>
    </w:p>
    <w:p w:rsidRDefault="00D17CA5" w:rsidP="00D17CA5" w:rsidR="00366786" w:rsidRPr="00D17CA5">
      <w:pPr>
        <w:ind w:left="-360"/>
        <w:jc w:val="both"/>
        <w:rPr>
          <w:u w:val="single"/>
        </w:rPr>
      </w:pPr>
      <w:r w:rsidRPr="00D17CA5">
        <w:t xml:space="preserve">      </w:t>
      </w:r>
      <w:r>
        <w:t xml:space="preserve">-       </w:t>
      </w:r>
      <w:r w:rsidR="00366786" w:rsidRPr="00D17CA5">
        <w:rPr>
          <w:u w:val="single"/>
        </w:rPr>
        <w:t xml:space="preserve">materijalni troškovi u iznosu od                                                         </w:t>
      </w:r>
      <w:r w:rsidRPr="00D17CA5">
        <w:rPr>
          <w:u w:val="single"/>
        </w:rPr>
        <w:t xml:space="preserve">    </w:t>
      </w:r>
      <w:r w:rsidR="00F815C2">
        <w:rPr>
          <w:u w:val="single"/>
        </w:rPr>
        <w:t xml:space="preserve"> </w:t>
      </w:r>
      <w:r>
        <w:rPr>
          <w:u w:val="single"/>
        </w:rPr>
        <w:t xml:space="preserve"> </w:t>
      </w:r>
      <w:r w:rsidR="00F815C2">
        <w:rPr>
          <w:u w:val="single"/>
        </w:rPr>
        <w:t>1.</w:t>
      </w:r>
      <w:r w:rsidR="00CB4028">
        <w:rPr>
          <w:u w:val="single"/>
        </w:rPr>
        <w:t>978,50</w:t>
      </w:r>
      <w:r w:rsidR="00366786" w:rsidRPr="00D17CA5">
        <w:rPr>
          <w:u w:val="single"/>
        </w:rPr>
        <w:t xml:space="preserve"> kn </w:t>
      </w:r>
    </w:p>
    <w:p w:rsidRDefault="00366786" w:rsidP="007C4D09" w:rsidR="00366786">
      <w:pPr>
        <w:ind w:firstLine="360" w:left="-360"/>
        <w:jc w:val="both"/>
      </w:pPr>
      <w:r w:rsidRPr="00194917">
        <w:t xml:space="preserve"> </w:t>
      </w:r>
      <w:r w:rsidR="00D17CA5">
        <w:t xml:space="preserve">       </w:t>
      </w:r>
      <w:r>
        <w:t xml:space="preserve">Ukupno </w:t>
      </w:r>
      <w:r w:rsidR="00D17CA5">
        <w:t xml:space="preserve">                                                                      </w:t>
      </w:r>
      <w:r w:rsidR="00562985">
        <w:t xml:space="preserve">                            13.</w:t>
      </w:r>
      <w:r w:rsidR="00CB4028">
        <w:t>552,50</w:t>
      </w:r>
      <w:r>
        <w:t xml:space="preserve"> kn </w:t>
      </w:r>
    </w:p>
    <w:p w:rsidRDefault="00366786" w:rsidP="007C4D09" w:rsidR="00366786" w:rsidRPr="00194917">
      <w:pPr>
        <w:ind w:firstLine="360" w:left="-360"/>
        <w:jc w:val="both"/>
      </w:pPr>
    </w:p>
    <w:p w:rsidRDefault="00366786" w:rsidP="007C4D09" w:rsidR="00366786" w:rsidRPr="00194917">
      <w:pPr>
        <w:ind w:left="-360"/>
        <w:jc w:val="both"/>
        <w:rPr>
          <w:b/>
        </w:rPr>
      </w:pPr>
      <w:r w:rsidRPr="00194917">
        <w:rPr>
          <w:b/>
        </w:rPr>
        <w:t xml:space="preserve">Dakle iz iznesenog je vidljivo da ovaj stečajni </w:t>
      </w:r>
      <w:r>
        <w:rPr>
          <w:b/>
        </w:rPr>
        <w:t xml:space="preserve">postupak može </w:t>
      </w:r>
      <w:r w:rsidR="00FB163F">
        <w:rPr>
          <w:b/>
        </w:rPr>
        <w:t xml:space="preserve"> obustaviti i </w:t>
      </w:r>
      <w:r>
        <w:rPr>
          <w:b/>
        </w:rPr>
        <w:t>zaključiti samo zbog nedostatnosti stečajne mase i za namirenje troškova stečajnog postupka</w:t>
      </w:r>
      <w:r w:rsidR="00FB163F">
        <w:rPr>
          <w:b/>
        </w:rPr>
        <w:t>.</w:t>
      </w:r>
      <w:r>
        <w:rPr>
          <w:b/>
        </w:rPr>
        <w:t xml:space="preserve"> </w:t>
      </w:r>
    </w:p>
    <w:p w:rsidRDefault="00366786" w:rsidP="007C4D09" w:rsidR="00366786">
      <w:pPr>
        <w:ind w:firstLine="360" w:left="-36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</w:t>
      </w:r>
    </w:p>
    <w:p w:rsidRDefault="00366786" w:rsidP="007C4D09" w:rsidR="00FB163F">
      <w:pPr>
        <w:ind w:left="-360"/>
        <w:jc w:val="both"/>
        <w:rPr>
          <w:b/>
        </w:rPr>
      </w:pPr>
      <w:r w:rsidRPr="00760AA6">
        <w:rPr>
          <w:b/>
        </w:rPr>
        <w:t>Ukupni tro</w:t>
      </w:r>
      <w:r w:rsidR="00562985">
        <w:rPr>
          <w:b/>
        </w:rPr>
        <w:t xml:space="preserve">škovi temeljem </w:t>
      </w:r>
      <w:r w:rsidRPr="00760AA6">
        <w:rPr>
          <w:b/>
        </w:rPr>
        <w:t xml:space="preserve">koji se u ovom stečajnom postupku </w:t>
      </w:r>
      <w:r>
        <w:rPr>
          <w:b/>
        </w:rPr>
        <w:t xml:space="preserve">za sada </w:t>
      </w:r>
      <w:r w:rsidRPr="00760AA6">
        <w:rPr>
          <w:b/>
        </w:rPr>
        <w:t xml:space="preserve">mogu namiriti, iznose </w:t>
      </w:r>
      <w:r w:rsidR="00CB4028">
        <w:rPr>
          <w:b/>
        </w:rPr>
        <w:t>dakle 17.000</w:t>
      </w:r>
      <w:r w:rsidR="006B79E9">
        <w:rPr>
          <w:b/>
        </w:rPr>
        <w:t>,00 kn   a nagra</w:t>
      </w:r>
      <w:r w:rsidR="00CB4028">
        <w:rPr>
          <w:b/>
        </w:rPr>
        <w:t>da stečajnoj upraviteljici 5.000</w:t>
      </w:r>
      <w:r w:rsidR="006B79E9">
        <w:rPr>
          <w:b/>
        </w:rPr>
        <w:t>,00</w:t>
      </w:r>
      <w:r w:rsidRPr="00760AA6">
        <w:rPr>
          <w:b/>
        </w:rPr>
        <w:t xml:space="preserve"> kn</w:t>
      </w:r>
      <w:r w:rsidR="007F5977">
        <w:rPr>
          <w:b/>
        </w:rPr>
        <w:t xml:space="preserve"> što daje 22.20</w:t>
      </w:r>
      <w:r w:rsidR="006B79E9">
        <w:rPr>
          <w:b/>
        </w:rPr>
        <w:t>0,00 kn</w:t>
      </w:r>
      <w:r w:rsidR="00FB163F">
        <w:rPr>
          <w:b/>
        </w:rPr>
        <w:t>.</w:t>
      </w:r>
    </w:p>
    <w:p w:rsidRDefault="00FB163F" w:rsidP="007C4D09" w:rsidR="00FB163F">
      <w:pPr>
        <w:ind w:left="-360"/>
        <w:jc w:val="both"/>
        <w:rPr>
          <w:b/>
        </w:rPr>
      </w:pPr>
    </w:p>
    <w:p w:rsidRDefault="00FB163F" w:rsidP="007C4D09" w:rsidR="00366786">
      <w:pPr>
        <w:ind w:left="-360"/>
        <w:jc w:val="both"/>
        <w:rPr>
          <w:b/>
        </w:rPr>
      </w:pPr>
      <w:r>
        <w:rPr>
          <w:b/>
        </w:rPr>
        <w:t>Troškovi koji se ne mogu namiriti iznose 13.552,50 kn.</w:t>
      </w:r>
      <w:r w:rsidR="006B79E9">
        <w:rPr>
          <w:b/>
        </w:rPr>
        <w:t xml:space="preserve"> </w:t>
      </w:r>
    </w:p>
    <w:p w:rsidRDefault="00366786" w:rsidP="007C4D09" w:rsidR="00366786">
      <w:pPr>
        <w:ind w:firstLine="360" w:left="-360"/>
        <w:jc w:val="both"/>
        <w:rPr>
          <w:b/>
        </w:rPr>
      </w:pPr>
    </w:p>
    <w:p w:rsidRDefault="006B79E9" w:rsidP="00FB163F" w:rsidR="001056AA">
      <w:pPr>
        <w:ind w:left="-360"/>
      </w:pPr>
      <w:r>
        <w:t>Napominjem da se stečajni postupak može nastaviti i u ov</w:t>
      </w:r>
      <w:r w:rsidR="007A5957">
        <w:t>om slučaju, ali za isto</w:t>
      </w:r>
      <w:r w:rsidR="00366786" w:rsidRPr="00F324A9">
        <w:t xml:space="preserve"> je potrebno  pribaviti mišljenje </w:t>
      </w:r>
      <w:r w:rsidR="00FB163F">
        <w:t xml:space="preserve"> </w:t>
      </w:r>
      <w:r w:rsidR="00366786" w:rsidRPr="00F324A9">
        <w:t>vjerovnika stečajne</w:t>
      </w:r>
      <w:r w:rsidR="00FB163F">
        <w:t xml:space="preserve"> </w:t>
      </w:r>
      <w:r w:rsidR="00366786" w:rsidRPr="00F324A9">
        <w:t xml:space="preserve"> mase</w:t>
      </w:r>
      <w:r w:rsidR="00FB163F">
        <w:t xml:space="preserve"> </w:t>
      </w:r>
      <w:r w:rsidR="00366786" w:rsidRPr="00F324A9">
        <w:t xml:space="preserve"> i </w:t>
      </w:r>
      <w:r w:rsidR="00FB163F">
        <w:t xml:space="preserve"> </w:t>
      </w:r>
      <w:r w:rsidR="00366786" w:rsidRPr="00F324A9">
        <w:t>stečajnih vjerovnika, te one koji  se protive obustavi stečajnog</w:t>
      </w:r>
    </w:p>
    <w:p w:rsidRDefault="00366786" w:rsidP="00FB163F" w:rsidR="00366786">
      <w:pPr>
        <w:ind w:left="-360"/>
      </w:pPr>
      <w:r w:rsidRPr="00F324A9">
        <w:t>postupka</w:t>
      </w:r>
      <w:r w:rsidR="006B79E9">
        <w:t xml:space="preserve"> zbog</w:t>
      </w:r>
      <w:r w:rsidR="00FB163F">
        <w:t xml:space="preserve"> </w:t>
      </w:r>
      <w:r w:rsidR="006B79E9">
        <w:t xml:space="preserve"> nedostatnosti </w:t>
      </w:r>
      <w:r w:rsidR="00FB163F">
        <w:t xml:space="preserve"> </w:t>
      </w:r>
      <w:r w:rsidR="006B79E9">
        <w:t>stečajne mase</w:t>
      </w:r>
      <w:r w:rsidRPr="00F324A9">
        <w:t>, pozvati da predujme  dostatan iznos za pokriće troškova postupka u određenom roku koji odredi stečajni sudac.</w:t>
      </w:r>
    </w:p>
    <w:p w:rsidRDefault="001056AA" w:rsidP="00FB163F" w:rsidR="00CB4028">
      <w:pPr>
        <w:ind w:left="-360"/>
        <w:jc w:val="both"/>
      </w:pPr>
      <w:r>
        <w:lastRenderedPageBreak/>
        <w:t>Trošak šestomjesečnog  daljnjeg vođenja ovog stečajnog postupka iznosio</w:t>
      </w:r>
      <w:r w:rsidR="00FB163F">
        <w:t xml:space="preserve"> bi </w:t>
      </w:r>
      <w:r>
        <w:t xml:space="preserve"> </w:t>
      </w:r>
      <w:r w:rsidR="00FB163F">
        <w:t xml:space="preserve">pored nastalih a neisplaćenih troškova, </w:t>
      </w:r>
      <w:r>
        <w:t xml:space="preserve"> cca</w:t>
      </w:r>
      <w:r w:rsidR="00FB163F">
        <w:t xml:space="preserve"> još </w:t>
      </w:r>
      <w:r>
        <w:t xml:space="preserve"> 18.000,00 kn. </w:t>
      </w:r>
      <w:r w:rsidR="00CB4028">
        <w:t xml:space="preserve">dakle najmanje za daljnje vođenje stečajnog postupka cca 33.000,00 kn </w:t>
      </w:r>
    </w:p>
    <w:p w:rsidRDefault="00CB4028" w:rsidP="00FB163F" w:rsidR="001056AA" w:rsidRPr="00F324A9">
      <w:pPr>
        <w:ind w:left="-360"/>
        <w:jc w:val="both"/>
      </w:pPr>
      <w:r>
        <w:t xml:space="preserve"> </w:t>
      </w:r>
      <w:r w:rsidR="001056AA">
        <w:t xml:space="preserve"> </w:t>
      </w:r>
    </w:p>
    <w:p w:rsidRDefault="00366786" w:rsidP="003942BE" w:rsidR="00CF3D8B" w:rsidRPr="003942BE">
      <w:pPr>
        <w:ind w:left="-360"/>
        <w:jc w:val="both"/>
      </w:pPr>
      <w:r w:rsidRPr="00F324A9">
        <w:t>Ako navedeni vjer</w:t>
      </w:r>
      <w:r w:rsidR="006B79E9">
        <w:t xml:space="preserve">ovnici to ne učine ovaj </w:t>
      </w:r>
      <w:r w:rsidRPr="00F324A9">
        <w:t xml:space="preserve"> stečajn</w:t>
      </w:r>
      <w:r w:rsidR="006B79E9">
        <w:t xml:space="preserve">i postupak </w:t>
      </w:r>
      <w:r w:rsidR="001056AA">
        <w:t xml:space="preserve"> moguće je jedino  obustaviti i zaključiti</w:t>
      </w:r>
      <w:r w:rsidRPr="00F324A9">
        <w:t xml:space="preserve">  zbog nedostatnosti stečajne mase i za pokriće troškova stečajnog postupka suk</w:t>
      </w:r>
      <w:r>
        <w:t xml:space="preserve">ladno </w:t>
      </w:r>
      <w:r w:rsidRPr="00F324A9">
        <w:t xml:space="preserve"> čl. 293  SZ.</w:t>
      </w:r>
      <w:r w:rsidR="003942BE">
        <w:t>Zbog iznesenog</w:t>
      </w:r>
      <w:r w:rsidR="001056AA">
        <w:t xml:space="preserve"> </w:t>
      </w:r>
      <w:r w:rsidR="00CB4028">
        <w:t xml:space="preserve">predlaže se na </w:t>
      </w:r>
      <w:r w:rsidR="001056AA">
        <w:t xml:space="preserve"> ročišt</w:t>
      </w:r>
      <w:r w:rsidR="00CB4028">
        <w:t xml:space="preserve">u za skupštinu vjerovnika </w:t>
      </w:r>
      <w:r w:rsidR="001056AA">
        <w:t xml:space="preserve"> donijeti </w:t>
      </w:r>
      <w:r w:rsidR="00CB4028">
        <w:t>odluke predložene prethodnim izvješćem</w:t>
      </w:r>
      <w:r w:rsidR="003942BE">
        <w:t xml:space="preserve"> iz veljače 2018.g.</w:t>
      </w:r>
      <w:r w:rsidR="00CB4028">
        <w:t>.</w:t>
      </w:r>
      <w:r w:rsidR="001056AA">
        <w:t xml:space="preserve"> </w:t>
      </w:r>
    </w:p>
    <w:p w:rsidRDefault="00CF3D8B" w:rsidP="00CF3D8B" w:rsidR="00CF3D8B">
      <w:pPr>
        <w:jc w:val="right"/>
      </w:pPr>
    </w:p>
    <w:p w:rsidRDefault="00637EC6" w:rsidP="00637EC6" w:rsidR="00637EC6">
      <w:pPr>
        <w:jc w:val="both"/>
        <w:rPr>
          <w:b/>
        </w:rPr>
      </w:pPr>
    </w:p>
    <w:p w:rsidRDefault="008561CF" w:rsidP="00637EC6" w:rsidR="008561CF">
      <w:pPr>
        <w:jc w:val="both"/>
        <w:rPr>
          <w:b/>
        </w:rPr>
      </w:pPr>
    </w:p>
    <w:p w:rsidRDefault="008561CF" w:rsidP="00637EC6" w:rsidR="008561CF">
      <w:pPr>
        <w:jc w:val="both"/>
        <w:rPr>
          <w:b/>
        </w:rPr>
      </w:pPr>
    </w:p>
    <w:p w:rsidRDefault="00366786" w:rsidP="00366786" w:rsidR="00366786">
      <w:pPr>
        <w:jc w:val="right"/>
      </w:pPr>
      <w:r>
        <w:t xml:space="preserve">Stečajna upraviteljica </w:t>
      </w:r>
    </w:p>
    <w:p w:rsidRDefault="00366786" w:rsidP="00BD7F9D" w:rsidR="00366786" w:rsidRPr="00366786">
      <w:pPr>
        <w:jc w:val="both"/>
        <w:rPr>
          <w:bCs/>
        </w:rPr>
      </w:pPr>
    </w:p>
    <w:p w:rsidRDefault="008E5246" w:rsidP="00BD7F9D" w:rsidR="00BD7F9D">
      <w:pPr>
        <w:jc w:val="right"/>
      </w:pPr>
      <w:r>
        <w:t xml:space="preserve">ING –KROV </w:t>
      </w:r>
      <w:r w:rsidR="004B7E61">
        <w:t xml:space="preserve"> d.o.o</w:t>
      </w:r>
      <w:r w:rsidR="00BD7F9D">
        <w:t>. u stečaju</w:t>
      </w:r>
    </w:p>
    <w:p w:rsidRDefault="00BD7F9D" w:rsidP="00BD7F9D" w:rsidR="00BD7F9D">
      <w:pPr>
        <w:jc w:val="right"/>
      </w:pPr>
      <w:r>
        <w:t xml:space="preserve">Stečajna upraviteljica </w:t>
      </w:r>
    </w:p>
    <w:p w:rsidRDefault="00BD7F9D" w:rsidP="001B1726" w:rsidR="00AE218A">
      <w:pPr>
        <w:jc w:val="right"/>
      </w:pPr>
      <w:r>
        <w:t>Odvjetnica Biserka Jakić</w:t>
      </w:r>
    </w:p>
    <w:sectPr w:rsidSect="001056AA" w:rsidR="00AE218A">
      <w:pgSz w:h="15840" w:w="12240"/>
      <w:pgMar w:gutter="0" w:footer="720" w:header="720" w:left="1417" w:bottom="719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C3EBD"/>
    <w:multiLevelType w:val="hybridMultilevel"/>
    <w:tmpl w:val="4AB8CB0E"/>
    <w:lvl w:tplc="F5FC4BF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220AC1"/>
    <w:multiLevelType w:val="hybridMultilevel"/>
    <w:tmpl w:val="6E566A0A"/>
    <w:lvl w:tplc="D9B6D73A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2">
    <w:nsid w:val="458700C6"/>
    <w:multiLevelType w:val="hybridMultilevel"/>
    <w:tmpl w:val="BB80D412"/>
    <w:lvl w:tplc="F5FC4BF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1E42998"/>
    <w:multiLevelType w:val="hybridMultilevel"/>
    <w:tmpl w:val="DFE294F2"/>
    <w:lvl w:tplc="F5FC4BF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3BB51BE"/>
    <w:multiLevelType w:val="hybridMultilevel"/>
    <w:tmpl w:val="AA806014"/>
    <w:lvl w:tplc="AD6A2B1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8AD55C4"/>
    <w:multiLevelType w:val="hybridMultilevel"/>
    <w:tmpl w:val="53D44C02"/>
    <w:lvl w:tplc="08F029AE" w:ilvl="0">
      <w:start w:val="10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903"/>
    <w:rsid w:val="00061850"/>
    <w:rsid w:val="0006688F"/>
    <w:rsid w:val="00070EB1"/>
    <w:rsid w:val="00097968"/>
    <w:rsid w:val="000C3FE5"/>
    <w:rsid w:val="000E1E4B"/>
    <w:rsid w:val="001014D7"/>
    <w:rsid w:val="001056AA"/>
    <w:rsid w:val="00113473"/>
    <w:rsid w:val="0012200B"/>
    <w:rsid w:val="0013344E"/>
    <w:rsid w:val="00141EF5"/>
    <w:rsid w:val="00146A2E"/>
    <w:rsid w:val="001612F4"/>
    <w:rsid w:val="00170792"/>
    <w:rsid w:val="001808B8"/>
    <w:rsid w:val="00182DAC"/>
    <w:rsid w:val="00192B35"/>
    <w:rsid w:val="001B0903"/>
    <w:rsid w:val="001B1726"/>
    <w:rsid w:val="001E10EA"/>
    <w:rsid w:val="001E375E"/>
    <w:rsid w:val="002110BA"/>
    <w:rsid w:val="0022085D"/>
    <w:rsid w:val="00261D92"/>
    <w:rsid w:val="002D357D"/>
    <w:rsid w:val="003030D3"/>
    <w:rsid w:val="003030E5"/>
    <w:rsid w:val="003278F7"/>
    <w:rsid w:val="003311AF"/>
    <w:rsid w:val="003358D3"/>
    <w:rsid w:val="00352FB8"/>
    <w:rsid w:val="0035558F"/>
    <w:rsid w:val="003635CA"/>
    <w:rsid w:val="00366786"/>
    <w:rsid w:val="003909DD"/>
    <w:rsid w:val="003942BE"/>
    <w:rsid w:val="003A1C37"/>
    <w:rsid w:val="003C54FC"/>
    <w:rsid w:val="003C6B42"/>
    <w:rsid w:val="003D28BC"/>
    <w:rsid w:val="003E2896"/>
    <w:rsid w:val="00401D17"/>
    <w:rsid w:val="00427B5F"/>
    <w:rsid w:val="00427C48"/>
    <w:rsid w:val="00445497"/>
    <w:rsid w:val="00466D36"/>
    <w:rsid w:val="004A6C30"/>
    <w:rsid w:val="004B7E61"/>
    <w:rsid w:val="004D234C"/>
    <w:rsid w:val="004D7D8B"/>
    <w:rsid w:val="0051702E"/>
    <w:rsid w:val="005353C8"/>
    <w:rsid w:val="00536E74"/>
    <w:rsid w:val="00540EF9"/>
    <w:rsid w:val="00557E69"/>
    <w:rsid w:val="005611EA"/>
    <w:rsid w:val="00562985"/>
    <w:rsid w:val="00565846"/>
    <w:rsid w:val="00571CD3"/>
    <w:rsid w:val="00590980"/>
    <w:rsid w:val="0062176E"/>
    <w:rsid w:val="00637EC6"/>
    <w:rsid w:val="00673BAF"/>
    <w:rsid w:val="006757A4"/>
    <w:rsid w:val="00694DBA"/>
    <w:rsid w:val="006B79E9"/>
    <w:rsid w:val="006D0F08"/>
    <w:rsid w:val="006D47CC"/>
    <w:rsid w:val="00734D1A"/>
    <w:rsid w:val="00795ADF"/>
    <w:rsid w:val="007A5957"/>
    <w:rsid w:val="007C4D09"/>
    <w:rsid w:val="007D5804"/>
    <w:rsid w:val="007F5977"/>
    <w:rsid w:val="00800B25"/>
    <w:rsid w:val="00804793"/>
    <w:rsid w:val="008105B1"/>
    <w:rsid w:val="00811071"/>
    <w:rsid w:val="008346F4"/>
    <w:rsid w:val="008561CF"/>
    <w:rsid w:val="008837C7"/>
    <w:rsid w:val="00883E23"/>
    <w:rsid w:val="0089650A"/>
    <w:rsid w:val="008B4C50"/>
    <w:rsid w:val="008D5B90"/>
    <w:rsid w:val="008E5246"/>
    <w:rsid w:val="00902A1E"/>
    <w:rsid w:val="009908E5"/>
    <w:rsid w:val="009A2C0A"/>
    <w:rsid w:val="009B3608"/>
    <w:rsid w:val="00A10599"/>
    <w:rsid w:val="00A10B68"/>
    <w:rsid w:val="00A22876"/>
    <w:rsid w:val="00A67561"/>
    <w:rsid w:val="00A73055"/>
    <w:rsid w:val="00A832F1"/>
    <w:rsid w:val="00AA53BC"/>
    <w:rsid w:val="00AB2DB0"/>
    <w:rsid w:val="00AD4149"/>
    <w:rsid w:val="00AE218A"/>
    <w:rsid w:val="00B6179A"/>
    <w:rsid w:val="00B93637"/>
    <w:rsid w:val="00BB1CED"/>
    <w:rsid w:val="00BD5DF0"/>
    <w:rsid w:val="00BD7F9D"/>
    <w:rsid w:val="00BF69A7"/>
    <w:rsid w:val="00BF7F07"/>
    <w:rsid w:val="00C21A24"/>
    <w:rsid w:val="00C76079"/>
    <w:rsid w:val="00C763BB"/>
    <w:rsid w:val="00C8484F"/>
    <w:rsid w:val="00CB3F7B"/>
    <w:rsid w:val="00CB4028"/>
    <w:rsid w:val="00CD178E"/>
    <w:rsid w:val="00CE5373"/>
    <w:rsid w:val="00CF3D8B"/>
    <w:rsid w:val="00D009B5"/>
    <w:rsid w:val="00D06B2D"/>
    <w:rsid w:val="00D17CA5"/>
    <w:rsid w:val="00D52C27"/>
    <w:rsid w:val="00D771DE"/>
    <w:rsid w:val="00DE0C30"/>
    <w:rsid w:val="00E13D47"/>
    <w:rsid w:val="00E41DF1"/>
    <w:rsid w:val="00E72B53"/>
    <w:rsid w:val="00EC12DF"/>
    <w:rsid w:val="00EF5C0A"/>
    <w:rsid w:val="00F546BD"/>
    <w:rsid w:val="00F815C2"/>
    <w:rsid w:val="00F81DE9"/>
    <w:rsid w:val="00FA0262"/>
    <w:rsid w:val="00FA3198"/>
    <w:rsid w:val="00FB074C"/>
    <w:rsid w:val="00FB163F"/>
    <w:rsid w:val="00FB2614"/>
    <w:rsid w:val="00FB32CA"/>
    <w:rsid w:val="00FF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90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iserkaJaki" w:type="character">
    <w:name w:val="Biserka Jakić"/>
    <w:basedOn w:val="Zadanifontodlomka"/>
    <w:semiHidden/>
    <w:rsid w:val="004D234C"/>
    <w:rPr>
      <w:rFonts w:cs="Arial" w:hAnsi="Arial" w:ascii="Arial"/>
      <w:color w:val="00008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909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9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9D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9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9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90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iserkaJaki" w:type="character">
    <w:name w:val="Biserka Jakić"/>
    <w:basedOn w:val="Zadanifontodlomka"/>
    <w:semiHidden/>
    <w:rsid w:val="004D234C"/>
    <w:rPr>
      <w:rFonts w:ascii="Arial" w:cs="Arial" w:hAnsi="Arial"/>
      <w:color w:val="00008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909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9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9D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9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9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Odvjetnički ured Biserka Jakić</properties:Company>
  <properties:Pages>3</properties:Pages>
  <properties:Words>712</properties:Words>
  <properties:Characters>4135</properties:Characters>
  <properties:Lines>127</properties:Lines>
  <properties:Paragraphs>64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MONTER-ELEKTRO  d</vt:lpstr>
    </vt:vector>
  </properties:TitlesOfParts>
  <properties:LinksUpToDate>false</properties:LinksUpToDate>
  <properties:CharactersWithSpaces>5875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2018-05-16T10:43:00Z</dcterms:created>
  <dc:creator>Biserka Jakić</dc:creator>
  <cp:lastModifiedBy>Matea Bizjak</cp:lastModifiedBy>
  <cp:lastPrinted>2018-05-16T07:52:00Z</cp:lastPrinted>
  <dcterms:modified xmlns:xsi="http://www.w3.org/2001/XMLSchema-instance" xsi:type="dcterms:W3CDTF">2018-05-16T10:43:00Z</dcterms:modified>
  <cp:revision>3</cp:revision>
  <dc:title>Stečajna masa MONTER-ELEKTRO 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(ING KROV izvIspr. troška pri obust. i zaklj. st. post.17.05.2018.g.docx)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