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43aaba7" w14:paraId="43aaba7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B812D0">
        <w:t>SOKOL PROJEKT d.o.o., Zadar, Antuna Augustinčića 1a, OIB:17530988695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B812D0">
        <w:t>21</w:t>
      </w:r>
      <w:r w:rsidR="002B574C">
        <w:t xml:space="preserve">. </w:t>
      </w:r>
      <w:r w:rsidR="00B812D0">
        <w:t>svibnja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>Podatke možete dostaviti i fax-om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B20076">
        <w:t>2. listopada</w:t>
      </w:r>
      <w:r w:rsidR="009B4C3B">
        <w:t xml:space="preserve"> 2</w:t>
      </w:r>
      <w:r w:rsidR="00127F49" w:rsidRPr="00047B49">
        <w:t>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B12196">
        <w:t>17</w:t>
      </w:r>
      <w:r w:rsidR="009B4C3B">
        <w:t xml:space="preserve">. </w:t>
      </w:r>
      <w:r w:rsidR="008E3870">
        <w:t>rujna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B20076" w:rsidR="005B795B" w:rsidRPr="00047B49">
      <w:pPr>
        <w:jc w:val="right"/>
      </w:pPr>
    </w:p>
    <w:p w:rsidRDefault="00B12196" w:rsidP="00B12196" w:rsidR="00B12196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B12196" w:rsidP="00B12196" w:rsidR="00B12196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B12196" w:rsidP="00B12196" w:rsidR="00B12196"/>
    <w:p w:rsidRDefault="008D253B" w:rsidP="00B12196" w:rsidR="008D253B">
      <w:pPr>
        <w:jc w:val="center"/>
        <w:rPr>
          <w:szCs w:val="22"/>
        </w:rPr>
      </w:pPr>
    </w:p>
    <w:p w:rsidRDefault="00AB7880" w:rsidP="00B019B7" w:rsidR="00AB7880" w:rsidRPr="00047B49"/>
    <w:sectPr w:rsidR="00AB7880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B812D0">
      <w:t>314</w:t>
    </w:r>
    <w:r w:rsidR="002B574C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E3870"/>
    <w:rsid w:val="008F1162"/>
    <w:rsid w:val="00903099"/>
    <w:rsid w:val="00911E01"/>
    <w:rsid w:val="00955327"/>
    <w:rsid w:val="00970D75"/>
    <w:rsid w:val="00972609"/>
    <w:rsid w:val="00974B89"/>
    <w:rsid w:val="009A5115"/>
    <w:rsid w:val="009B4C3B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12196"/>
    <w:rsid w:val="00B20076"/>
    <w:rsid w:val="00B2198C"/>
    <w:rsid w:val="00B4528C"/>
    <w:rsid w:val="00B56DD1"/>
    <w:rsid w:val="00B57362"/>
    <w:rsid w:val="00B74966"/>
    <w:rsid w:val="00B74C24"/>
    <w:rsid w:val="00B812D0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EBA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2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EBA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2EBA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2EBA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2EBA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2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EBA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2EBA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2EBA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2EBA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PROJEKT d.o.o. za ugostiteljstvo i poslovne usluge</izvorni_sadrzaj>
    <derivirana_varijabla naziv="DomainObject.Predmet.ProtustrankaFormated_1">  SOKOL PROJEKT d.o.o. za ugostiteljstvo i poslovne usluge</derivirana_varijabla>
  </DomainObject.Predmet.ProtustrankaFormated>
  <DomainObject.Predmet.ProtustrankaFormatedOIB>
    <izvorni_sadrzaj>  SOKOL PROJEKT d.o.o. za ugostiteljstvo i poslovne usluge, OIB 17530988695</izvorni_sadrzaj>
    <derivirana_varijabla naziv="DomainObject.Predmet.ProtustrankaFormatedOIB_1">  SOKOL PROJEKT d.o.o. za ugostiteljstvo i poslovne usluge, OIB 17530988695</derivirana_varijabla>
  </DomainObject.Predmet.ProtustrankaFormatedOIB>
  <DomainObject.Predmet.ProtustrankaFormatedWithAdress>
    <izvorni_sadrzaj> SOKOL PROJEKT d.o.o. za ugostiteljstvo i poslovne usluge, Antuna Augustinčića 1/a, 23000 Zadar</izvorni_sadrzaj>
    <derivirana_varijabla naziv="DomainObject.Predmet.ProtustrankaFormatedWithAdress_1"> SOKOL PROJEKT d.o.o. za ugostiteljstvo i poslovne usluge, Antuna Augustinčića 1/a, 23000 Zadar</derivirana_varijabla>
  </DomainObject.Predmet.ProtustrankaFormatedWithAdress>
  <DomainObject.Predmet.ProtustrankaFormatedWithAdressOIB>
    <izvorni_sadrzaj> SOKOL PROJEKT d.o.o. za ugostiteljstvo i poslovne usluge, OIB 17530988695, Antuna Augustinčića 1/a, 23000 Zadar</izvorni_sadrzaj>
    <derivirana_varijabla naziv="DomainObject.Predmet.ProtustrankaFormatedWithAdressOIB_1"> SOKOL PROJEKT d.o.o. za ugostiteljstvo i poslovne usluge, OIB 17530988695, Antuna Augustinčića 1/a, 23000 Zadar</derivirana_varijabla>
  </DomainObject.Predmet.ProtustrankaFormatedWithAdressOIB>
  <DomainObject.Predmet.ProtustrankaWithAdress>
    <izvorni_sadrzaj>SOKOL PROJEKT d.o.o. za ugostiteljstvo i poslovne usluge Antuna Augustinčića 1/a, 23000 Zadar</izvorni_sadrzaj>
    <derivirana_varijabla naziv="DomainObject.Predmet.ProtustrankaWithAdress_1">SOKOL PROJEKT d.o.o. za ugostiteljstvo i poslovne usluge Antuna Augustinčića 1/a, 23000 Zadar</derivirana_varijabla>
  </DomainObject.Predmet.ProtustrankaWithAdress>
  <DomainObject.Predmet.ProtustrankaWithAdressOIB>
    <izvorni_sadrzaj>SOKOL PROJEKT d.o.o. za ugostiteljstvo i poslovne usluge, OIB 17530988695, Antuna Augustinčića 1/a, 23000 Zadar</izvorni_sadrzaj>
    <derivirana_varijabla naziv="DomainObject.Predmet.ProtustrankaWithAdressOIB_1">SOKOL PROJEKT d.o.o. za ugostiteljstvo i poslovne usluge, OIB 17530988695, Antuna Augustinčića 1/a, 23000 Zadar</derivirana_varijabla>
  </DomainObject.Predmet.ProtustrankaWithAdressOIB>
  <DomainObject.Predmet.ProtustrankaNazivFormated>
    <izvorni_sadrzaj>SOKOL PROJEKT d.o.o. za ugostiteljstvo i poslovne usluge</izvorni_sadrzaj>
    <derivirana_varijabla naziv="DomainObject.Predmet.ProtustrankaNazivFormated_1">SOKOL PROJEKT d.o.o. za ugostiteljstvo i poslovne usluge</derivirana_varijabla>
  </DomainObject.Predmet.ProtustrankaNazivFormated>
  <DomainObject.Predmet.ProtustrankaNazivFormatedOIB>
    <izvorni_sadrzaj>SOKOL PROJEKT d.o.o. za ugostiteljstvo i poslovne usluge, OIB 17530988695</izvorni_sadrzaj>
    <derivirana_varijabla naziv="DomainObject.Predmet.ProtustrankaNazivFormatedOIB_1">SOKOL PROJEKT d.o.o. za ugostiteljstvo i poslovne usluge, OIB 17530988695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SOKOL PROJEKT d.o.o. za ugostiteljstvo i poslovne usluge</item>
    </izvorni_sadrzaj>
    <derivirana_varijabla naziv="DomainObject.Predmet.ProtuStrankaListFormated_1">
      <item>SOKOL PROJEKT d.o.o. za ugostiteljstvo i poslovne usluge</item>
    </derivirana_varijabla>
  </DomainObject.Predmet.ProtuStrankaListFormated>
  <DomainObject.Predmet.ProtuStrankaListFormatedOIB>
    <izvorni_sadrzaj>
      <item>SOKOL PROJEKT d.o.o. za ugostiteljstvo i poslovne usluge, OIB 17530988695</item>
    </izvorni_sadrzaj>
    <derivirana_varijabla naziv="DomainObject.Predmet.ProtuStrankaListFormatedOIB_1">
      <item>SOKOL PROJEKT d.o.o. za ugostiteljstvo i poslovne usluge, OIB 17530988695</item>
    </derivirana_varijabla>
  </DomainObject.Predmet.ProtuStrankaListFormatedOIB>
  <DomainObject.Predmet.ProtuStrankaListFormatedWithAdress>
    <izvorni_sadrzaj>
      <item>SOKOL PROJEKT d.o.o. za ugostiteljstvo i poslovne usluge, Antuna Augustinčića 1/a, 23000 Zadar</item>
    </izvorni_sadrzaj>
    <derivirana_varijabla naziv="DomainObject.Predmet.ProtuStrankaListFormatedWithAdress_1">
      <item>SOKOL PROJEKT d.o.o. za ugostiteljstvo i poslovne usluge, Antuna Augustinčića 1/a, 23000 Zadar</item>
    </derivirana_varijabla>
  </DomainObject.Predmet.ProtuStrankaListFormatedWithAdress>
  <DomainObject.Predmet.ProtuStrankaListFormatedWithAdressOIB>
    <izvorni_sadrzaj>
      <item>SOKOL PROJEKT d.o.o. za ugostiteljstvo i poslovne usluge, OIB 17530988695, Antuna Augustinčića 1/a, 23000 Zadar</item>
    </izvorni_sadrzaj>
    <derivirana_varijabla naziv="DomainObject.Predmet.ProtuStrankaListFormatedWithAdressOIB_1">
      <item>SOKOL PROJEKT d.o.o. za ugostiteljstvo i poslovne usluge, OIB 17530988695, Antuna Augustinčića 1/a, 23000 Zadar</item>
    </derivirana_varijabla>
  </DomainObject.Predmet.ProtuStrankaListFormatedWithAdressOIB>
  <DomainObject.Predmet.ProtuStrankaListNazivFormated>
    <izvorni_sadrzaj>
      <item>SOKOL PROJEKT d.o.o. za ugostiteljstvo i poslovne usluge</item>
    </izvorni_sadrzaj>
    <derivirana_varijabla naziv="DomainObject.Predmet.ProtuStrankaListNazivFormated_1">
      <item>SOKOL PROJEKT d.o.o. za ugostiteljstvo i poslovne usluge</item>
    </derivirana_varijabla>
  </DomainObject.Predmet.ProtuStrankaListNazivFormated>
  <DomainObject.Predmet.ProtuStrankaListNazivFormatedOIB>
    <izvorni_sadrzaj>
      <item>SOKOL PROJEKT d.o.o. za ugostiteljstvo i poslovne usluge, OIB 17530988695</item>
    </izvorni_sadrzaj>
    <derivirana_varijabla naziv="DomainObject.Predmet.ProtuStrankaListNazivFormatedOIB_1">
      <item>SOKOL PROJEKT d.o.o. za ugostiteljstvo i poslovne usluge, OIB 17530988695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SOKOL PROJEKT d.o.o. za ugostiteljstvo i poslovne usluge</izvorni_sadrzaj>
    <derivirana_varijabla naziv="DomainObject.Predmet.ProtustrankaIDrugi_1">SOKOL PROJEKT d.o.o. za ugostiteljstvo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SOKOL PROJEKT d.o.o. za ugostiteljstvo i poslovne usluge, OIB 17530988695, Antuna Augustinčića 1/a, 23000 Zadar</izvorni_sadrzaj>
    <derivirana_varijabla naziv="DomainObject.Predmet.ProtustrankaIDrugiAdressOIB_1">SOKOL PROJEKT d.o.o. za ugostiteljstvo i poslovne usluge, OIB 17530988695, Antuna Augustinčića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PROJEKT d.o.o. za ugostiteljstvo i poslovne usluge</item>
      <item>FINA</item>
    </izvorni_sadrzaj>
    <derivirana_varijabla naziv="DomainObject.Predmet.SudioniciListNaziv_1">
      <item>SOKOL PROJEKT d.o.o. za ugostiteljstvo i poslovne usluge</item>
      <item>FINA</item>
    </derivirana_varijabla>
  </DomainObject.Predmet.SudioniciListNaziv>
  <DomainObject.Predmet.SudioniciListAdressOIB>
    <izvorni_sadrzaj>
      <item>SOKOL PROJEKT d.o.o. za ugostiteljstvo i poslovne usluge, OIB 17530988695, Antuna Augustinčića 1/a,23000 Zadar</item>
      <item>FINA, OIB 85821130368, Ivana Danila 4,23000 Zadar</item>
    </izvorni_sadrzaj>
    <derivirana_varijabla naziv="DomainObject.Predmet.SudioniciListAdressOIB_1">
      <item>SOKOL PROJEKT d.o.o. za ugostiteljstvo i poslovne usluge, OIB 17530988695, Antuna Augustinčića 1/a,23000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17530988695</item>
      <item>, OIB 85821130368</item>
    </izvorni_sadrzaj>
    <derivirana_varijabla naziv="DomainObject.Predmet.SudioniciListNazivOIB_1">
      <item>, OIB 17530988695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0BF6F-519E-45F6-AB52-61086D965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701</properties:Characters>
  <properties:Lines>27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2018-09-14T12:55:00Z</dcterms:created>
  <dc:creator>Administrator</dc:creator>
  <cp:lastModifiedBy>Merlina Klišmanić</cp:lastModifiedBy>
  <cp:lastPrinted>2018-09-17T11:55:00Z</cp:lastPrinted>
  <dcterms:modified xmlns:xsi="http://www.w3.org/2001/XMLSchema-instance" xsi:type="dcterms:W3CDTF">2018-09-17T12:16:00Z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(St-314-18 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