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d51a" w14:paraId="7ccd51a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CD6E58">
        <w:t>3569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CD6E58">
        <w:rPr>
          <w:lang w:val="pt-BR"/>
        </w:rPr>
        <w:t xml:space="preserve">OREŠEC j.d.o.o., </w:t>
      </w:r>
      <w:r w:rsidR="00CD6E58">
        <w:t>Sušobreg-dio (Donji Sušobreg), Donji Sušobreg 9B, OIB: 78099538288</w:t>
      </w:r>
      <w:r w:rsidR="003C198B" w:rsidRPr="00F5405D">
        <w:rPr>
          <w:lang w:val="pt-BR"/>
        </w:rPr>
        <w:t xml:space="preserve">, </w:t>
      </w:r>
      <w:r w:rsidR="005C54C4">
        <w:rPr>
          <w:lang w:val="pt-BR"/>
        </w:rPr>
        <w:t xml:space="preserve">16. studenog </w:t>
      </w:r>
      <w:r w:rsidR="00B9670D">
        <w:rPr>
          <w:lang w:val="pt-BR"/>
        </w:rPr>
        <w:t>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C608F5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CD6E58">
        <w:t>Đurđice Orešec</w:t>
      </w:r>
      <w:r w:rsidR="003E6DD7" w:rsidRPr="006603F8">
        <w:t xml:space="preserve">, </w:t>
      </w:r>
      <w:r w:rsidR="00CD6E58">
        <w:t>Sušobreg-dio (Donji Sušobreg), Donji Sušobreg 9B</w:t>
      </w:r>
      <w:r w:rsidR="00C60189">
        <w:t xml:space="preserve">, </w:t>
      </w:r>
      <w:r w:rsidR="00012330">
        <w:t xml:space="preserve">OIB: </w:t>
      </w:r>
      <w:r w:rsidR="00676FC2" w:rsidRPr="00676FC2">
        <w:t>25474558437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676FC2">
        <w:t>3569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676FC2">
        <w:t>24.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C608F5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676FC2">
        <w:t>Đurđica Orešec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AC7B64">
        <w:t>la</w:t>
      </w:r>
      <w:r w:rsidR="00F246E2">
        <w:t xml:space="preserve"> dokaz da je navedeni novčani iznos</w:t>
      </w:r>
      <w:r w:rsidR="00F5405D" w:rsidRPr="00F5405D">
        <w:t xml:space="preserve"> plati</w:t>
      </w:r>
      <w:r w:rsidR="00AC7B64">
        <w:t>la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C608F5" w:rsidP="00403E25" w:rsidR="00F5405D" w:rsidRPr="00F5405D">
      <w:pPr>
        <w:ind w:firstLine="720"/>
        <w:jc w:val="both"/>
      </w:pPr>
      <w:r>
        <w:t>III. Nalaže</w:t>
      </w:r>
      <w:r w:rsidR="00F5405D" w:rsidRPr="00F5405D">
        <w:t xml:space="preserve"> se Financijsk</w:t>
      </w:r>
      <w:r>
        <w:t>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676FC2">
        <w:t>3569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676FC2">
        <w:t>3569</w:t>
      </w:r>
      <w:r w:rsidR="00666BA3">
        <w:t xml:space="preserve">/16 od </w:t>
      </w:r>
      <w:r w:rsidR="00676FC2">
        <w:t>24.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676FC2">
        <w:t>3569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C608F5">
        <w:t xml:space="preserve">Stečajnog zakona ("Narodne novine" broj 71/15; dalje SZ), </w:t>
      </w:r>
      <w:r w:rsidR="000C0D14">
        <w:t>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5C54C4">
        <w:rPr>
          <w:lang w:val="pt-BR"/>
        </w:rPr>
        <w:t xml:space="preserve">16. studenog </w:t>
      </w:r>
      <w:r w:rsidR="0039751D">
        <w:t>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6C54B4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6C54B4" w:rsidP="006C54B4" w:rsidR="006C54B4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6C54B4" w:rsidP="006C54B4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C54B4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CD6E58">
      <w:t>3569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52D76"/>
    <w:rsid w:val="000C0D14"/>
    <w:rsid w:val="000E19ED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5199A"/>
    <w:rsid w:val="004A7355"/>
    <w:rsid w:val="004B1113"/>
    <w:rsid w:val="004B7F3F"/>
    <w:rsid w:val="004E5469"/>
    <w:rsid w:val="004E6735"/>
    <w:rsid w:val="004F022B"/>
    <w:rsid w:val="005071FA"/>
    <w:rsid w:val="00541F44"/>
    <w:rsid w:val="00555310"/>
    <w:rsid w:val="005640F5"/>
    <w:rsid w:val="005708AE"/>
    <w:rsid w:val="00575C7A"/>
    <w:rsid w:val="005A5DF4"/>
    <w:rsid w:val="005C35F3"/>
    <w:rsid w:val="005C54C4"/>
    <w:rsid w:val="005E4DC8"/>
    <w:rsid w:val="005F5721"/>
    <w:rsid w:val="00615C84"/>
    <w:rsid w:val="0063051F"/>
    <w:rsid w:val="00660259"/>
    <w:rsid w:val="00666BA3"/>
    <w:rsid w:val="00676FC2"/>
    <w:rsid w:val="00685A5E"/>
    <w:rsid w:val="0069138A"/>
    <w:rsid w:val="006A079E"/>
    <w:rsid w:val="006A22C0"/>
    <w:rsid w:val="006B708C"/>
    <w:rsid w:val="006C54B4"/>
    <w:rsid w:val="006E4475"/>
    <w:rsid w:val="007141AF"/>
    <w:rsid w:val="007262B0"/>
    <w:rsid w:val="00756F8A"/>
    <w:rsid w:val="00766F7B"/>
    <w:rsid w:val="007A6843"/>
    <w:rsid w:val="007B3F07"/>
    <w:rsid w:val="007D2792"/>
    <w:rsid w:val="00820565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A56C5"/>
    <w:rsid w:val="009B1899"/>
    <w:rsid w:val="00A05FEA"/>
    <w:rsid w:val="00A34C9C"/>
    <w:rsid w:val="00A34F8C"/>
    <w:rsid w:val="00A45CFF"/>
    <w:rsid w:val="00A57A16"/>
    <w:rsid w:val="00A6657A"/>
    <w:rsid w:val="00A74D61"/>
    <w:rsid w:val="00A91331"/>
    <w:rsid w:val="00AC7B64"/>
    <w:rsid w:val="00AE690B"/>
    <w:rsid w:val="00AF5E16"/>
    <w:rsid w:val="00B47261"/>
    <w:rsid w:val="00B63494"/>
    <w:rsid w:val="00B639DE"/>
    <w:rsid w:val="00B9670D"/>
    <w:rsid w:val="00BA7AA8"/>
    <w:rsid w:val="00C20295"/>
    <w:rsid w:val="00C515C3"/>
    <w:rsid w:val="00C60189"/>
    <w:rsid w:val="00C608F5"/>
    <w:rsid w:val="00C819E7"/>
    <w:rsid w:val="00C86AF4"/>
    <w:rsid w:val="00CB7BF7"/>
    <w:rsid w:val="00CD6E58"/>
    <w:rsid w:val="00CE1064"/>
    <w:rsid w:val="00D345C9"/>
    <w:rsid w:val="00D47D35"/>
    <w:rsid w:val="00D52D3B"/>
    <w:rsid w:val="00D74489"/>
    <w:rsid w:val="00DB06B8"/>
    <w:rsid w:val="00E07559"/>
    <w:rsid w:val="00E47343"/>
    <w:rsid w:val="00E732B7"/>
    <w:rsid w:val="00E76B86"/>
    <w:rsid w:val="00EA6E6B"/>
    <w:rsid w:val="00F246E2"/>
    <w:rsid w:val="00F24D5A"/>
    <w:rsid w:val="00F378C1"/>
    <w:rsid w:val="00F4108B"/>
    <w:rsid w:val="00F5405D"/>
    <w:rsid w:val="00F550E2"/>
    <w:rsid w:val="00F558C7"/>
    <w:rsid w:val="00F7320E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5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8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8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8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8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5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8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8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8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8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St-3569/2016-33</izvorni_sadrzaj>
    <derivirana_varijabla naziv="DomainObject.Oznaka_1">St-3569/2016-33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3569</izvorni_sadrzaj>
    <derivirana_varijabla naziv="DomainObject.Predmet.Broj_1">3569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St-3569/2016</izvorni_sadrzaj>
    <derivirana_varijabla naziv="DomainObject.Predmet.OznakaBroj_1">St-3569/2016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OREŠEC jednostavno društvo s ograničenom odgovornošću za proizvodnju, trgovinu i usluge</izvorni_sadrzaj>
    <derivirana_varijabla naziv="DomainObject.Predmet.ProtustrankaFormated_1">  OREŠEC jednostavno društvo s ograničenom odgovornošću za proizvodnju, trgovinu i usluge</derivirana_varijabla>
  </DomainObject.Predmet.ProtustrankaFormated>
  <DomainObject.Predmet.ProtustrankaFormatedOIB>
    <izvorni_sadrzaj>  OREŠEC jednostavno društvo s ograničenom odgovornošću za proizvodnju, trgovinu i usluge, OIB 78099538288</izvorni_sadrzaj>
    <derivirana_varijabla naziv="DomainObject.Predmet.ProtustrankaFormatedOIB_1">  OREŠEC jednostavno društvo s ograničenom odgovornošću za proizvodnju, trgovinu i usluge, OIB 78099538288</derivirana_varijabla>
  </DomainObject.Predmet.ProtustrankaFormatedOIB>
  <DomainObject.Predmet.ProtustrankaFormatedWithAdress>
    <izvorni_sadrzaj> OREŠEC jednostavno društvo s ograničenom odgovornošću za proizvodnju, trgovinu i usluge, Donji Sušobreg 9 B, 49282 Donji Sušobreg</izvorni_sadrzaj>
    <derivirana_varijabla naziv="DomainObject.Predmet.ProtustrankaFormatedWithAdress_1"> OREŠEC jednostavno društvo s ograničenom odgovornošću za proizvodnju, trgovinu i usluge, Donji Sušobreg 9 B, 49282 Donji Sušobreg</derivirana_varijabla>
  </DomainObject.Predmet.ProtustrankaFormatedWithAdress>
  <DomainObject.Predmet.ProtustrankaFormatedWithAdressOIB>
    <izvorni_sadrzaj> OREŠEC jednostavno društvo s ograničenom odgovornošću za proizvodnju, trgovinu i usluge, OIB 78099538288, Donji Sušobreg 9 B, 49282 Donji Sušobreg</izvorni_sadrzaj>
    <derivirana_varijabla naziv="DomainObject.Predmet.ProtustrankaFormatedWithAdressOIB_1"> OREŠEC jednostavno društvo s ograničenom odgovornošću za proizvodnju, trgovinu i usluge, OIB 78099538288, Donji Sušobreg 9 B, 49282 Donji Sušobreg</derivirana_varijabla>
  </DomainObject.Predmet.ProtustrankaFormatedWithAdressOIB>
  <DomainObject.Predmet.ProtustrankaWithAdress>
    <izvorni_sadrzaj>OREŠEC jednostavno društvo s ograničenom odgovornošću za proizvodnju, trgovinu i usluge Donji Sušobreg 9 B, 49282 Donji Sušobreg</izvorni_sadrzaj>
    <derivirana_varijabla naziv="DomainObject.Predmet.ProtustrankaWithAdress_1">OREŠEC jednostavno društvo s ograničenom odgovornošću za proizvodnju, trgovinu i usluge Donji Sušobreg 9 B, 49282 Donji Sušobreg</derivirana_varijabla>
  </DomainObject.Predmet.ProtustrankaWithAdress>
  <DomainObject.Predmet.ProtustrankaWithAdressOIB>
    <izvorni_sadrzaj>OREŠEC jednostavno društvo s ograničenom odgovornošću za proizvodnju, trgovinu i usluge, OIB 78099538288, Donji Sušobreg 9 B, 49282 Donji Sušobreg</izvorni_sadrzaj>
    <derivirana_varijabla naziv="DomainObject.Predmet.ProtustrankaWithAdressOIB_1">OREŠEC jednostavno društvo s ograničenom odgovornošću za proizvodnju, trgovinu i usluge, OIB 78099538288, Donji Sušobreg 9 B, 49282 Donji Sušobreg</derivirana_varijabla>
  </DomainObject.Predmet.ProtustrankaWithAdressOIB>
  <DomainObject.Predmet.ProtustrankaNazivFormated>
    <izvorni_sadrzaj>OREŠEC jednostavno društvo s ograničenom odgovornošću za proizvodnju, trgovinu i usluge</izvorni_sadrzaj>
    <derivirana_varijabla naziv="DomainObject.Predmet.ProtustrankaNazivFormated_1">OREŠEC jednostavno društvo s ograničenom odgovornošću za proizvodnju, trgovinu i usluge</derivirana_varijabla>
  </DomainObject.Predmet.ProtustrankaNazivFormated>
  <DomainObject.Predmet.ProtustrankaNazivFormatedOIB>
    <izvorni_sadrzaj>OREŠEC jednostavno društvo s ograničenom odgovornošću za proizvodnju, trgovinu i usluge, OIB 78099538288</izvorni_sadrzaj>
    <derivirana_varijabla naziv="DomainObject.Predmet.ProtustrankaNazivFormatedOIB_1">OREŠEC jednostavno društvo s ograničenom odgovornošću za proizvodnju, trgovinu i usluge, OIB 78099538288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Đurđica Orešec</izvorni_sadrzaj>
    <derivirana_varijabla naziv="DomainObject.Predmet.StrankaFormated_1">  FINA Regionalni centar Zagreb; Đurđica Orešec</derivirana_varijabla>
  </DomainObject.Predmet.StrankaFormated>
  <DomainObject.Predmet.StrankaFormatedOIB>
    <izvorni_sadrzaj>  FINA Regionalni centar Zagreb, OIB 85821130368; Đurđica Orešec, OIB 25474558437</izvorni_sadrzaj>
    <derivirana_varijabla naziv="DomainObject.Predmet.StrankaFormatedOIB_1">  FINA Regionalni centar Zagreb, OIB 85821130368; Đurđica Orešec, OIB 25474558437</derivirana_varijabla>
  </DomainObject.Predmet.StrankaFormatedOIB>
  <DomainObject.Predmet.StrankaFormatedWithAdress>
    <izvorni_sadrzaj> FINA Regionalni centar Zagreb, Trg svibanjskih žrtava 1995. br. 1, 10000 Zagreb; Đurđica Orešec, Donji Sušobreg 9 B, 49282 Zagreb</izvorni_sadrzaj>
    <derivirana_varijabla naziv="DomainObject.Predmet.StrankaFormatedWithAdress_1"> FINA Regionalni centar Zagreb, Trg svibanjskih žrtava 1995. br. 1, 10000 Zagreb; Đurđica Orešec, Donji Sušobreg 9 B, 49282 Zagreb</derivirana_varijabla>
  </DomainObject.Predmet.StrankaFormatedWithAdress>
  <DomainObject.Predmet.StrankaFormatedWithAdressOIB>
    <izvorni_sadrzaj> FINA Regionalni centar Zagreb, OIB 85821130368, Trg svibanjskih žrtava 1995. br. 1, 10000 Zagreb; Đurđica Orešec, OIB 25474558437, Donji Sušobreg 9 B, 49282 Zagreb</izvorni_sadrzaj>
    <derivirana_varijabla naziv="DomainObject.Predmet.StrankaFormatedWithAdressOIB_1"> FINA Regionalni centar Zagreb, OIB 85821130368, Trg svibanjskih žrtava 1995. br. 1, 10000 Zagreb; Đurđica Orešec, OIB 25474558437, Donji Sušobreg 9 B, 49282 Zagreb</derivirana_varijabla>
  </DomainObject.Predmet.StrankaFormatedWithAdressOIB>
  <DomainObject.Predmet.StrankaWithAdress>
    <izvorni_sadrzaj>FINA Regionalni centar Zagreb Trg svibanjskih žrtava 1995. br. 1,10000 Zagreb,Đurđica Orešec Donji Sušobreg 9 B,49282 Zagreb</izvorni_sadrzaj>
    <derivirana_varijabla naziv="DomainObject.Predmet.StrankaWithAdress_1">FINA Regionalni centar Zagreb Trg svibanjskih žrtava 1995. br. 1,10000 Zagreb,Đurđica Orešec Donji Sušobreg 9 B,49282 Zagreb</derivirana_varijabla>
  </DomainObject.Predmet.StrankaWithAdress>
  <DomainObject.Predmet.StrankaWithAdressOIB>
    <izvorni_sadrzaj>FINA Regionalni centar Zagreb, OIB 85821130368, Trg svibanjskih žrtava 1995. br. 1,10000 Zagreb,Đurđica Orešec, OIB 25474558437, Donji Sušobreg 9 B,49282 Zagreb</izvorni_sadrzaj>
    <derivirana_varijabla naziv="DomainObject.Predmet.StrankaWithAdressOIB_1">FINA Regionalni centar Zagreb, OIB 85821130368, Trg svibanjskih žrtava 1995. br. 1,10000 Zagreb,Đurđica Orešec, OIB 25474558437, Donji Sušobreg 9 B,49282 Zagreb</derivirana_varijabla>
  </DomainObject.Predmet.StrankaWithAdressOIB>
  <DomainObject.Predmet.StrankaNazivFormated>
    <izvorni_sadrzaj>FINA Regionalni centar Zagreb,Đurđica Orešec</izvorni_sadrzaj>
    <derivirana_varijabla naziv="DomainObject.Predmet.StrankaNazivFormated_1">FINA Regionalni centar Zagreb,Đurđica Orešec</derivirana_varijabla>
  </DomainObject.Predmet.StrankaNazivFormated>
  <DomainObject.Predmet.StrankaNazivFormatedOIB>
    <izvorni_sadrzaj>FINA Regionalni centar Zagreb, OIB 85821130368,Đurđica Orešec, OIB 25474558437</izvorni_sadrzaj>
    <derivirana_varijabla naziv="DomainObject.Predmet.StrankaNazivFormatedOIB_1">FINA Regionalni centar Zagreb, OIB 85821130368,Đurđica Orešec, OIB 25474558437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Đurđica Orešec</item>
    </izvorni_sadrzaj>
    <derivirana_varijabla naziv="DomainObject.Predmet.StrankaListFormated_1">
      <item>FINA Regionalni centar Zagreb</item>
      <item>Đurđica Orešec</item>
    </derivirana_varijabla>
  </DomainObject.Predmet.StrankaListFormated>
  <DomainObject.Predmet.StrankaListFormatedOIB>
    <izvorni_sadrzaj>
      <item>FINA Regionalni centar Zagreb, OIB 85821130368</item>
      <item>Đurđica Orešec, OIB 25474558437</item>
    </izvorni_sadrzaj>
    <derivirana_varijabla naziv="DomainObject.Predmet.StrankaListFormatedOIB_1">
      <item>FINA Regionalni centar Zagreb, OIB 85821130368</item>
      <item>Đurđica Orešec, OIB 25474558437</item>
    </derivirana_varijabla>
  </DomainObject.Predmet.StrankaListFormatedOIB>
  <DomainObject.Predmet.StrankaListFormatedWithAdress>
    <izvorni_sadrzaj>
      <item>FINA Regionalni centar Zagreb, Trg svibanjskih žrtava 1995. br. 1, 10000 Zagreb</item>
      <item>Đurđica Orešec, Donji Sušobreg 9 B, 49282 Zagreb</item>
    </izvorni_sadrzaj>
    <derivirana_varijabla naziv="DomainObject.Predmet.StrankaListFormatedWithAdress_1">
      <item>FINA Regionalni centar Zagreb, Trg svibanjskih žrtava 1995. br. 1, 10000 Zagreb</item>
      <item>Đurđica Orešec, Donji Sušobreg 9 B, 49282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Đurđica Orešec, OIB 25474558437, Donji Sušobreg 9 B, 49282 Zagreb</item>
    </izvorni_sadrzaj>
    <derivirana_varijabla naziv="DomainObject.Predmet.StrankaListFormatedWithAdressOIB_1">
      <item>FINA Regionalni centar Zagreb, OIB 85821130368, Trg svibanjskih žrtava 1995. br. 1, 10000 Zagreb</item>
      <item>Đurđica Orešec, OIB 25474558437, Donji Sušobreg 9 B, 49282 Zagreb</item>
    </derivirana_varijabla>
  </DomainObject.Predmet.StrankaListFormatedWithAdressOIB>
  <DomainObject.Predmet.StrankaListNazivFormated>
    <izvorni_sadrzaj>
      <item>FINA Regionalni centar Zagreb</item>
      <item>Đurđica Orešec</item>
    </izvorni_sadrzaj>
    <derivirana_varijabla naziv="DomainObject.Predmet.StrankaListNazivFormated_1">
      <item>FINA Regionalni centar Zagreb</item>
      <item>Đurđica Orešec</item>
    </derivirana_varijabla>
  </DomainObject.Predmet.StrankaListNazivFormated>
  <DomainObject.Predmet.StrankaListNazivFormatedOIB>
    <izvorni_sadrzaj>
      <item>FINA Regionalni centar Zagreb, OIB 85821130368</item>
      <item>Đurđica Orešec, OIB 25474558437</item>
    </izvorni_sadrzaj>
    <derivirana_varijabla naziv="DomainObject.Predmet.StrankaListNazivFormatedOIB_1">
      <item>FINA Regionalni centar Zagreb, OIB 85821130368</item>
      <item>Đurđica Orešec, OIB 25474558437</item>
    </derivirana_varijabla>
  </DomainObject.Predmet.StrankaListNazivFormatedOIB>
  <DomainObject.Predmet.ProtuStrankaListFormated>
    <izvorni_sadrzaj>
      <item>OREŠEC jednostavno društvo s ograničenom odgovornošću za proizvodnju, trgovinu i usluge</item>
    </izvorni_sadrzaj>
    <derivirana_varijabla naziv="DomainObject.Predmet.ProtuStrankaListFormated_1">
      <item>OREŠEC jednostavno društvo s ograničenom odgovornošću za proizvodnju, trgovinu i usluge</item>
    </derivirana_varijabla>
  </DomainObject.Predmet.ProtuStrankaListFormated>
  <DomainObject.Predmet.ProtuStrankaListFormatedOIB>
    <izvorni_sadrzaj>
      <item>OREŠEC jednostavno društvo s ograničenom odgovornošću za proizvodnju, trgovinu i usluge, OIB 78099538288</item>
    </izvorni_sadrzaj>
    <derivirana_varijabla naziv="DomainObject.Predmet.ProtuStrankaListFormatedOIB_1">
      <item>OREŠEC jednostavno društvo s ograničenom odgovornošću za proizvodnju, trgovinu i usluge, OIB 78099538288</item>
    </derivirana_varijabla>
  </DomainObject.Predmet.ProtuStrankaListFormatedOIB>
  <DomainObject.Predmet.ProtuStrankaListFormatedWithAdress>
    <izvorni_sadrzaj>
      <item>OREŠEC jednostavno društvo s ograničenom odgovornošću za proizvodnju, trgovinu i usluge, Donji Sušobreg 9 B, 49282 Donji Sušobreg</item>
    </izvorni_sadrzaj>
    <derivirana_varijabla naziv="DomainObject.Predmet.ProtuStrankaListFormatedWithAdress_1">
      <item>OREŠEC jednostavno društvo s ograničenom odgovornošću za proizvodnju, trgovinu i usluge, Donji Sušobreg 9 B, 49282 Donji Sušobreg</item>
    </derivirana_varijabla>
  </DomainObject.Predmet.ProtuStrankaListFormatedWithAdress>
  <DomainObject.Predmet.ProtuStrankaListFormatedWithAdressOIB>
    <izvorni_sadrzaj>
      <item>OREŠEC jednostavno društvo s ograničenom odgovornošću za proizvodnju, trgovinu i usluge, OIB 78099538288, Donji Sušobreg 9 B, 49282 Donji Sušobreg</item>
    </izvorni_sadrzaj>
    <derivirana_varijabla naziv="DomainObject.Predmet.ProtuStrankaListFormatedWithAdressOIB_1">
      <item>OREŠEC jednostavno društvo s ograničenom odgovornošću za proizvodnju, trgovinu i usluge, OIB 78099538288, Donji Sušobreg 9 B, 49282 Donji Sušobreg</item>
    </derivirana_varijabla>
  </DomainObject.Predmet.ProtuStrankaListFormatedWithAdressOIB>
  <DomainObject.Predmet.ProtuStrankaListNazivFormated>
    <izvorni_sadrzaj>
      <item>OREŠEC jednostavno društvo s ograničenom odgovornošću za proizvodnju, trgovinu i usluge</item>
    </izvorni_sadrzaj>
    <derivirana_varijabla naziv="DomainObject.Predmet.ProtuStrankaListNazivFormated_1">
      <item>OREŠEC jednostavno društvo s ograničenom odgovornošću za proizvodnju, trgovinu i usluge</item>
    </derivirana_varijabla>
  </DomainObject.Predmet.ProtuStrankaListNazivFormated>
  <DomainObject.Predmet.ProtuStrankaListNazivFormatedOIB>
    <izvorni_sadrzaj>
      <item>OREŠEC jednostavno društvo s ograničenom odgovornošću za proizvodnju, trgovinu i usluge, OIB 78099538288</item>
    </izvorni_sadrzaj>
    <derivirana_varijabla naziv="DomainObject.Predmet.ProtuStrankaListNazivFormatedOIB_1">
      <item>OREŠEC jednostavno društvo s ograničenom odgovornošću za proizvodnju, trgovinu i usluge, OIB 78099538288</item>
    </derivirana_varijabla>
  </DomainObject.Predmet.ProtuStrankaListNazivFormatedOIB>
  <DomainObject.Predmet.OstaliListFormated>
    <izvorni_sadrzaj>
      <item>ERSTE&amp;STEIERMÄRKISCHE BANKA dioničko društvo</item>
      <item>Đurđica Orešec</item>
    </izvorni_sadrzaj>
    <derivirana_varijabla naziv="DomainObject.Predmet.OstaliListFormated_1">
      <item>ERSTE&amp;STEIERMÄRKISCHE BANKA dioničko društvo</item>
      <item>Đurđica Orešec</item>
    </derivirana_varijabla>
  </DomainObject.Predmet.OstaliListFormated>
  <DomainObject.Predmet.OstaliListFormatedOIB>
    <izvorni_sadrzaj>
      <item>ERSTE&amp;STEIERMÄRKISCHE BANKA dioničko društvo, OIB 23057039320</item>
      <item>Đurđica Orešec, OIB 25474558437</item>
    </izvorni_sadrzaj>
    <derivirana_varijabla naziv="DomainObject.Predmet.OstaliListFormatedOIB_1">
      <item>ERSTE&amp;STEIERMÄRKISCHE BANKA dioničko društvo, OIB 23057039320</item>
      <item>Đurđica Orešec, OIB 25474558437</item>
    </derivirana_varijabla>
  </DomainObject.Predmet.OstaliListFormatedOIB>
  <DomainObject.Predmet.OstaliListFormatedWithAdress>
    <izvorni_sadrzaj>
      <item>ERSTE&amp;STEIERMÄRKISCHE BANKA dioničko društvo, Jadranski Trg 3/a, 51000 Rijeka</item>
      <item>Đurđica Orešec, Donji Sušobreg 9 B, 49282 Zagreb</item>
    </izvorni_sadrzaj>
    <derivirana_varijabla naziv="DomainObject.Predmet.OstaliListFormatedWithAdress_1">
      <item>ERSTE&amp;STEIERMÄRKISCHE BANKA dioničko društvo, Jadranski Trg 3/a, 51000 Rijeka</item>
      <item>Đurđica Orešec, Donji Sušobreg 9 B, 49282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Đurđica Orešec, OIB 25474558437, Donji Sušobreg 9 B, 49282 Zagreb</item>
    </izvorni_sadrzaj>
    <derivirana_varijabla naziv="DomainObject.Predmet.OstaliListFormatedWithAdressOIB_1">
      <item>ERSTE&amp;STEIERMÄRKISCHE BANKA dioničko društvo, OIB 23057039320, Jadranski Trg 3/a, 51000 Rijeka</item>
      <item>Đurđica Orešec, OIB 25474558437, Donji Sušobreg 9 B, 49282 Zagreb</item>
    </derivirana_varijabla>
  </DomainObject.Predmet.OstaliListFormatedWithAdressOIB>
  <DomainObject.Predmet.OstaliListNazivFormated>
    <izvorni_sadrzaj>
      <item>ERSTE&amp;STEIERMÄRKISCHE BANKA dioničko društvo</item>
      <item>Đurđica Orešec</item>
    </izvorni_sadrzaj>
    <derivirana_varijabla naziv="DomainObject.Predmet.OstaliListNazivFormated_1">
      <item>ERSTE&amp;STEIERMÄRKISCHE BANKA dioničko društvo</item>
      <item>Đurđica Orešec</item>
    </derivirana_varijabla>
  </DomainObject.Predmet.OstaliListNazivFormated>
  <DomainObject.Predmet.OstaliListNazivFormatedOIB>
    <izvorni_sadrzaj>
      <item>ERSTE&amp;STEIERMÄRKISCHE BANKA dioničko društvo, OIB 23057039320</item>
      <item>Đurđica Orešec, OIB 25474558437</item>
    </izvorni_sadrzaj>
    <derivirana_varijabla naziv="DomainObject.Predmet.OstaliListNazivFormatedOIB_1">
      <item>ERSTE&amp;STEIERMÄRKISCHE BANKA dioničko društvo, OIB 23057039320</item>
      <item>Đurđica Orešec, OIB 25474558437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St-3569/2016-33</izvorni_sadrzaj>
    <derivirana_varijabla naziv="DomainObject.PoslovniBrojDokumenta_1">St-3569/2016-33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OREŠEC jednostavno društvo s ograničenom odgovornošću za proizvodnju, trgovinu i usluge</izvorni_sadrzaj>
    <derivirana_varijabla naziv="DomainObject.Predmet.ProtustrankaIDrugi_1">OREŠEC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OREŠEC jednostavno društvo s ograničenom odgovornošću za proizvodnju, trgovinu i usluge, OIB 78099538288, Donji Sušobreg 9 B, 49282 Donji Sušobreg</izvorni_sadrzaj>
    <derivirana_varijabla naziv="DomainObject.Predmet.ProtustrankaIDrugiAdressOIB_1">OREŠEC jednostavno društvo s ograničenom odgovornošću za proizvodnju, trgovinu i usluge, OIB 78099538288, Donji Sušobreg 9 B, 49282 Donji Sušobreg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>8. studenog 2017.</izvorni_sadrzaj>
    <derivirana_varijabla naziv="DomainObject.Predmet.OdlukaRjesenje.DatumPravomocnosti_1">8. studenog 2017.</derivirana_varijabla>
  </DomainObject.Predmet.OdlukaRjesenje.DatumPravomocnosti>
  <DomainObject.Predmet.OdlukaRjesenje.Oznaka>
    <izvorni_sadrzaj>St-3569/2016-23</izvorni_sadrzaj>
    <derivirana_varijabla naziv="DomainObject.Predmet.OdlukaRjesenje.Oznaka_1">St-3569/2016-23</derivirana_varijabla>
  </DomainObject.Predmet.OdlukaRjesenje.Oznaka>
  <DomainObject.Predmet.SudioniciListNaziv>
    <izvorni_sadrzaj>
      <item>FINA Regionalni centar Zagreb</item>
      <item>OREŠEC jednostavno društvo s ograničenom odgovornošću za proizvodnju, trgovinu i usluge</item>
      <item>ERSTE&amp;STEIERMÄRKISCHE BANKA dioničko društvo</item>
      <item>Đurđica Orešec</item>
      <item>Đurđica Orešec</item>
    </izvorni_sadrzaj>
    <derivirana_varijabla naziv="DomainObject.Predmet.SudioniciListNaziv_1">
      <item>FINA Regionalni centar Zagreb</item>
      <item>OREŠEC jednostavno društvo s ograničenom odgovornošću za proizvodnju, trgovinu i usluge</item>
      <item>ERSTE&amp;STEIERMÄRKISCHE BANKA dioničko društvo</item>
      <item>Đurđica Orešec</item>
      <item>Đurđica Orešec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OREŠEC jednostavno društvo s ograničenom odgovornošću za proizvodnju, trgovinu i usluge, OIB 78099538288, Donji Sušobreg 9 B,49282 Donji Sušobreg</item>
      <item>ERSTE&amp;STEIERMÄRKISCHE BANKA dioničko društvo, OIB 23057039320, Jadranski Trg 3/a,51000 Rijeka</item>
      <item>Đurđica Orešec, OIB 25474558437, Donji Sušobreg 9 B,49282 Zagreb</item>
      <item>Đurđica Orešec, OIB 25474558437, Donji Sušobreg 9 B,49282 Zagreb</item>
    </izvorni_sadrzaj>
    <derivirana_varijabla naziv="DomainObject.Predmet.SudioniciListAdressOIB_1">
      <item>FINA Regionalni centar Zagreb, OIB 85821130368, Trg svibanjskih žrtava 1995. br. 1,10000 Zagreb</item>
      <item>OREŠEC jednostavno društvo s ograničenom odgovornošću za proizvodnju, trgovinu i usluge, OIB 78099538288, Donji Sušobreg 9 B,49282 Donji Sušobreg</item>
      <item>ERSTE&amp;STEIERMÄRKISCHE BANKA dioničko društvo, OIB 23057039320, Jadranski Trg 3/a,51000 Rijeka</item>
      <item>Đurđica Orešec, OIB 25474558437, Donji Sušobreg 9 B,49282 Zagreb</item>
      <item>Đurđica Orešec, OIB 25474558437, Donji Sušobreg 9 B,49282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78099538288</item>
      <item>, OIB 23057039320</item>
      <item>, OIB 25474558437</item>
      <item>, OIB 25474558437</item>
    </izvorni_sadrzaj>
    <derivirana_varijabla naziv="DomainObject.Predmet.SudioniciListNazivOIB_1">
      <item>, OIB 85821130368</item>
      <item>, OIB 78099538288</item>
      <item>, OIB 23057039320</item>
      <item>, OIB 25474558437</item>
      <item>, OIB 25474558437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24. siječnja 2018.</izvorni_sadrzaj>
    <derivirana_varijabla naziv="DomainObject.PredzadnjaOdlukaIzPredmeta.DatumDonosenjaOdluke_1">24. siječnja 2018.</derivirana_varijabla>
  </DomainObject.PredzadnjaOdlukaIzPredmeta.DatumDonosenjaOdluke>
  <DomainObject.PredzadnjaOdlukaIzPredmeta.Oznaka>
    <izvorni_sadrzaj>St-3569/2016-31</izvorni_sadrzaj>
    <derivirana_varijabla naziv="DomainObject.PredzadnjaOdlukaIzPredmeta.Oznaka_1">St-3569/2016-31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2115</properties:Characters>
  <properties:Lines>61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2018-04-13T08:39:00Z</dcterms:created>
  <dc:creator>nmarkovic</dc:creator>
  <cp:lastModifiedBy>Katarina Drndelić</cp:lastModifiedBy>
  <cp:lastPrinted>2018-11-22T08:56:00Z</cp:lastPrinted>
  <dcterms:modified xmlns:xsi="http://www.w3.org/2001/XMLSchema-instance" xsi:type="dcterms:W3CDTF">2018-11-22T08:56:00Z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St-3569/2016-33 / Odluka - Zaključak (3569-16.docx)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