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61f3" w14:paraId="65d61f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D7394">
        <w:t>154</w:t>
      </w:r>
      <w:r w:rsidR="00674D04">
        <w:t>4</w:t>
      </w:r>
      <w:r w:rsidR="00805AAB">
        <w:t>/</w:t>
      </w:r>
      <w:r w:rsidR="00065B58">
        <w:t>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4D7394">
        <w:t>2. srpnja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674D04">
        <w:t>ZLATNA ŠKRINJICA d.o.o.</w:t>
      </w:r>
      <w:r w:rsidR="004D7394">
        <w:t xml:space="preserve"> </w:t>
      </w:r>
      <w:r w:rsidR="00674D04">
        <w:t xml:space="preserve">Velika </w:t>
      </w:r>
      <w:proofErr w:type="spellStart"/>
      <w:r w:rsidR="00674D04">
        <w:t>Ves</w:t>
      </w:r>
      <w:proofErr w:type="spellEnd"/>
      <w:r w:rsidR="004D7394">
        <w:t>,</w:t>
      </w:r>
      <w:r w:rsidR="00674D04">
        <w:t xml:space="preserve"> Velika </w:t>
      </w:r>
      <w:proofErr w:type="spellStart"/>
      <w:r w:rsidR="00674D04">
        <w:t>Ves</w:t>
      </w:r>
      <w:proofErr w:type="spellEnd"/>
      <w:r w:rsidR="00674D04">
        <w:t xml:space="preserve"> 108 C</w:t>
      </w:r>
      <w:r w:rsidR="00AE1C7D">
        <w:t xml:space="preserve">, OIB: </w:t>
      </w:r>
      <w:r w:rsidR="00674D04">
        <w:t>61643768066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674D04">
        <w:t>6</w:t>
      </w:r>
      <w:r w:rsidR="004D7394">
        <w:t>.</w:t>
      </w:r>
      <w:r w:rsidR="00674D04">
        <w:t>468,05</w:t>
      </w:r>
      <w:r w:rsidR="00E6370E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4D7394">
        <w:t xml:space="preserve"> 12. srp</w:t>
      </w:r>
      <w:r w:rsidR="00805AAB">
        <w:t>n</w:t>
      </w:r>
      <w:r w:rsidR="00065B58">
        <w:t>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394"/>
    <w:rsid w:val="004D7C50"/>
    <w:rsid w:val="004F3962"/>
    <w:rsid w:val="0053446F"/>
    <w:rsid w:val="005606E8"/>
    <w:rsid w:val="00570730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4D04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5AAB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2AA5"/>
    <w:rsid w:val="00DD5A7C"/>
    <w:rsid w:val="00E6370E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7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7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7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7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7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7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7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7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St-1544/2018</izvorni_sadrzaj>
    <derivirana_varijabla naziv="DomainObject.Predmet.OznakaBroj_1">St-1544/2018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ŠKRINJICA d.o.o.</izvorni_sadrzaj>
    <derivirana_varijabla naziv="DomainObject.Predmet.ProtustrankaFormated_1">  ZLATNA ŠKRINJICA d.o.o.</derivirana_varijabla>
  </DomainObject.Predmet.ProtustrankaFormated>
  <DomainObject.Predmet.ProtustrankaFormatedOIB>
    <izvorni_sadrzaj>  ZLATNA ŠKRINJICA d.o.o., OIB 61643768066</izvorni_sadrzaj>
    <derivirana_varijabla naziv="DomainObject.Predmet.ProtustrankaFormatedOIB_1">  ZLATNA ŠKRINJICA d.o.o., OIB 61643768066</derivirana_varijabla>
  </DomainObject.Predmet.ProtustrankaFormatedOIB>
  <DomainObject.Predmet.ProtustrankaFormatedWithAdress>
    <izvorni_sadrzaj> ZLATNA ŠKRINJICA d.o.o., Velika Ves 108 C , 49000 Velika Ves</izvorni_sadrzaj>
    <derivirana_varijabla naziv="DomainObject.Predmet.ProtustrankaFormatedWithAdress_1"> ZLATNA ŠKRINJICA d.o.o., Velika Ves 108 C , 49000 Velika Ves</derivirana_varijabla>
  </DomainObject.Predmet.ProtustrankaFormatedWithAdress>
  <DomainObject.Predmet.ProtustrankaFormatedWithAdressOIB>
    <izvorni_sadrzaj> ZLATNA ŠKRINJICA d.o.o., OIB 61643768066, Velika Ves 108 C , 49000 Velika Ves</izvorni_sadrzaj>
    <derivirana_varijabla naziv="DomainObject.Predmet.ProtustrankaFormatedWithAdressOIB_1"> ZLATNA ŠKRINJICA d.o.o., OIB 61643768066, Velika Ves 108 C , 49000 Velika Ves</derivirana_varijabla>
  </DomainObject.Predmet.ProtustrankaFormatedWithAdressOIB>
  <DomainObject.Predmet.ProtustrankaWithAdress>
    <izvorni_sadrzaj>ZLATNA ŠKRINJICA d.o.o. Velika Ves 108 C , 49000 Velika Ves</izvorni_sadrzaj>
    <derivirana_varijabla naziv="DomainObject.Predmet.ProtustrankaWithAdress_1">ZLATNA ŠKRINJICA d.o.o. Velika Ves 108 C , 49000 Velika Ves</derivirana_varijabla>
  </DomainObject.Predmet.ProtustrankaWithAdress>
  <DomainObject.Predmet.ProtustrankaWithAdressOIB>
    <izvorni_sadrzaj>ZLATNA ŠKRINJICA d.o.o., OIB 61643768066, Velika Ves 108 C , 49000 Velika Ves</izvorni_sadrzaj>
    <derivirana_varijabla naziv="DomainObject.Predmet.ProtustrankaWithAdressOIB_1">ZLATNA ŠKRINJICA d.o.o., OIB 61643768066, Velika Ves 108 C , 49000 Velika Ves</derivirana_varijabla>
  </DomainObject.Predmet.ProtustrankaWithAdressOIB>
  <DomainObject.Predmet.ProtustrankaNazivFormated>
    <izvorni_sadrzaj>ZLATNA ŠKRINJICA d.o.o.</izvorni_sadrzaj>
    <derivirana_varijabla naziv="DomainObject.Predmet.ProtustrankaNazivFormated_1">ZLATNA ŠKRINJICA d.o.o.</derivirana_varijabla>
  </DomainObject.Predmet.ProtustrankaNazivFormated>
  <DomainObject.Predmet.ProtustrankaNazivFormatedOIB>
    <izvorni_sadrzaj>ZLATNA ŠKRINJICA d.o.o., OIB 61643768066</izvorni_sadrzaj>
    <derivirana_varijabla naziv="DomainObject.Predmet.ProtustrankaNazivFormatedOIB_1">ZLATNA ŠKRINJICA d.o.o., OIB 61643768066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ŠKRINJICA d.o.o.</item>
    </izvorni_sadrzaj>
    <derivirana_varijabla naziv="DomainObject.Predmet.ProtuStrankaListFormated_1">
      <item>ZLATNA ŠKRINJICA d.o.o.</item>
    </derivirana_varijabla>
  </DomainObject.Predmet.ProtuStrankaListFormated>
  <DomainObject.Predmet.ProtuStrankaListFormatedOIB>
    <izvorni_sadrzaj>
      <item>ZLATNA ŠKRINJICA d.o.o., OIB 61643768066</item>
    </izvorni_sadrzaj>
    <derivirana_varijabla naziv="DomainObject.Predmet.ProtuStrankaListFormatedOIB_1">
      <item>ZLATNA ŠKRINJICA d.o.o., OIB 61643768066</item>
    </derivirana_varijabla>
  </DomainObject.Predmet.ProtuStrankaListFormatedOIB>
  <DomainObject.Predmet.ProtuStrankaListFormatedWithAdress>
    <izvorni_sadrzaj>
      <item>ZLATNA ŠKRINJICA d.o.o., Velika Ves 108 C , 49000 Velika Ves</item>
    </izvorni_sadrzaj>
    <derivirana_varijabla naziv="DomainObject.Predmet.ProtuStrankaListFormatedWithAdress_1">
      <item>ZLATNA ŠKRINJICA d.o.o., Velika Ves 108 C , 49000 Velika Ves</item>
    </derivirana_varijabla>
  </DomainObject.Predmet.ProtuStrankaListFormatedWithAdress>
  <DomainObject.Predmet.ProtuStrankaListFormatedWithAdressOIB>
    <izvorni_sadrzaj>
      <item>ZLATNA ŠKRINJICA d.o.o., OIB 61643768066, Velika Ves 108 C , 49000 Velika Ves</item>
    </izvorni_sadrzaj>
    <derivirana_varijabla naziv="DomainObject.Predmet.ProtuStrankaListFormatedWithAdressOIB_1">
      <item>ZLATNA ŠKRINJICA d.o.o., OIB 61643768066, Velika Ves 108 C , 49000 Velika Ves</item>
    </derivirana_varijabla>
  </DomainObject.Predmet.ProtuStrankaListFormatedWithAdressOIB>
  <DomainObject.Predmet.ProtuStrankaListNazivFormated>
    <izvorni_sadrzaj>
      <item>ZLATNA ŠKRINJICA d.o.o.</item>
    </izvorni_sadrzaj>
    <derivirana_varijabla naziv="DomainObject.Predmet.ProtuStrankaListNazivFormated_1">
      <item>ZLATNA ŠKRINJICA d.o.o.</item>
    </derivirana_varijabla>
  </DomainObject.Predmet.ProtuStrankaListNazivFormated>
  <DomainObject.Predmet.ProtuStrankaListNazivFormatedOIB>
    <izvorni_sadrzaj>
      <item>ZLATNA ŠKRINJICA d.o.o., OIB 61643768066</item>
    </izvorni_sadrzaj>
    <derivirana_varijabla naziv="DomainObject.Predmet.ProtuStrankaListNazivFormatedOIB_1">
      <item>ZLATNA ŠKRINJICA d.o.o., OIB 61643768066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ŠKRINJICA d.o.o.</izvorni_sadrzaj>
    <derivirana_varijabla naziv="DomainObject.Predmet.ProtustrankaIDrugi_1">ZLATNA ŠKRINJICA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ZLATNA ŠKRINJICA d.o.o., OIB 61643768066, Velika Ves 108 C , 49000 Velika Ves</izvorni_sadrzaj>
    <derivirana_varijabla naziv="DomainObject.Predmet.ProtustrankaIDrugiAdressOIB_1">ZLATNA ŠKRINJICA d.o.o., OIB 61643768066, Velika Ves 108 C , 49000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ŠKRINJICA d.o.o.</item>
    </izvorni_sadrzaj>
    <derivirana_varijabla naziv="DomainObject.Predmet.SudioniciListNaziv_1">
      <item>FINA Regionalni centar Zagreb</item>
      <item>ZLATNA ŠKRINJICA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ZLATNA ŠKRINJICA d.o.o., OIB 61643768066, Velika Ves 108 C ,49000 Velika Ves</item>
    </izvorni_sadrzaj>
    <derivirana_varijabla naziv="DomainObject.Predmet.SudioniciListAdressOIB_1">
      <item>FINA Regionalni centar Zagreb, OIB 85821130368, Trg svibanjskih žrtava 1995. br. 1,10000 Zagreb</item>
      <item>ZLATNA ŠKRINJICA d.o.o., OIB 61643768066, Velika Ves 108 C ,49000 Velika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61643768066</item>
    </izvorni_sadrzaj>
    <derivirana_varijabla naziv="DomainObject.Predmet.SudioniciListNazivOIB_1">
      <item>, OIB 85821130368</item>
      <item>, OIB 61643768066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2018-07-12T11:43:00Z</dcterms:created>
  <dc:creator>ilukac</dc:creator>
  <cp:lastModifiedBy>Monika Fuček</cp:lastModifiedBy>
  <cp:lastPrinted>2018-05-15T08:44:00Z</cp:lastPrinted>
  <dcterms:modified xmlns:xsi="http://www.w3.org/2001/XMLSchema-instance" xsi:type="dcterms:W3CDTF">2018-07-12T11:44:00Z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(St-1544-18.docx)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