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c8a4" w14:paraId="613c8a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33150E">
        <w:rPr>
          <w:szCs w:val="24"/>
        </w:rPr>
        <w:t>13</w:t>
      </w:r>
      <w:r w:rsidR="0090293D">
        <w:rPr>
          <w:szCs w:val="24"/>
        </w:rPr>
        <w:t xml:space="preserve">. </w:t>
      </w:r>
      <w:r w:rsidR="0033150E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1A6B93">
        <w:rPr>
          <w:szCs w:val="24"/>
        </w:rPr>
        <w:t>NUBES VIRIDIS</w:t>
      </w:r>
      <w:r w:rsidR="00CF09D9">
        <w:rPr>
          <w:szCs w:val="24"/>
        </w:rPr>
        <w:t xml:space="preserve"> </w:t>
      </w:r>
      <w:r w:rsidR="000632F8" w:rsidRPr="000632F8">
        <w:rPr>
          <w:szCs w:val="24"/>
        </w:rPr>
        <w:t xml:space="preserve">j.d.o.o., </w:t>
      </w:r>
      <w:r w:rsidR="0025435B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proofErr w:type="spellStart"/>
      <w:r w:rsidR="001A6B93">
        <w:rPr>
          <w:szCs w:val="24"/>
        </w:rPr>
        <w:t>Vukovica</w:t>
      </w:r>
      <w:proofErr w:type="spellEnd"/>
      <w:r w:rsidR="001A6B93">
        <w:rPr>
          <w:szCs w:val="24"/>
        </w:rPr>
        <w:t xml:space="preserve"> 13</w:t>
      </w:r>
      <w:r w:rsidR="000632F8" w:rsidRPr="000632F8">
        <w:rPr>
          <w:szCs w:val="24"/>
        </w:rPr>
        <w:t xml:space="preserve">, OIB: </w:t>
      </w:r>
      <w:r w:rsidR="001A6B93">
        <w:rPr>
          <w:szCs w:val="24"/>
        </w:rPr>
        <w:t>25477349741</w:t>
      </w:r>
      <w:r w:rsidR="0090293D">
        <w:rPr>
          <w:szCs w:val="24"/>
        </w:rPr>
        <w:t xml:space="preserve">, </w:t>
      </w:r>
      <w:r w:rsidR="00265CA5">
        <w:rPr>
          <w:color w:themeColor="text1" w:val="000000"/>
          <w:szCs w:val="24"/>
        </w:rPr>
        <w:t>21. kolovoza</w:t>
      </w:r>
      <w:r w:rsidR="009B665E" w:rsidRPr="00265CA5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5CA5" w:rsidRPr="00265C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21. kolovoza 2017.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1A6B93">
      <w:rPr>
        <w:rFonts w:cs="Times New Roman" w:eastAsia="Times New Roman" w:hAnsi="Times New Roman" w:ascii="Times New Roman"/>
        <w:sz w:val="24"/>
        <w:szCs w:val="24"/>
        <w:lang w:eastAsia="hr-HR"/>
      </w:rPr>
      <w:t>267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1A6B93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A6B93"/>
    <w:rsid w:val="001E1706"/>
    <w:rsid w:val="00223D57"/>
    <w:rsid w:val="0025435B"/>
    <w:rsid w:val="00255E5D"/>
    <w:rsid w:val="00265CA5"/>
    <w:rsid w:val="002F13C6"/>
    <w:rsid w:val="00301978"/>
    <w:rsid w:val="00302F28"/>
    <w:rsid w:val="0033150E"/>
    <w:rsid w:val="003C5A7A"/>
    <w:rsid w:val="00406EFC"/>
    <w:rsid w:val="00425277"/>
    <w:rsid w:val="00462226"/>
    <w:rsid w:val="0058023C"/>
    <w:rsid w:val="00674740"/>
    <w:rsid w:val="006F6AED"/>
    <w:rsid w:val="00705AA6"/>
    <w:rsid w:val="00850DC5"/>
    <w:rsid w:val="00901178"/>
    <w:rsid w:val="0090293D"/>
    <w:rsid w:val="009B665E"/>
    <w:rsid w:val="00B035C2"/>
    <w:rsid w:val="00C77EBB"/>
    <w:rsid w:val="00C975B0"/>
    <w:rsid w:val="00CE25E2"/>
    <w:rsid w:val="00CF09D9"/>
    <w:rsid w:val="00DA0ECD"/>
    <w:rsid w:val="00DB5451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3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13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13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13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3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13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13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13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NUBES VIRIDIS j.d.o.o. za turizam i usluge</izvorni_sadrzaj>
    <derivirana_varijabla naziv="DomainObject.Predmet.ProtustrankaFormated_1">  NUBES VIRIDIS j.d.o.o. za turizam i usluge</derivirana_varijabla>
  </DomainObject.Predmet.ProtustrankaFormated>
  <DomainObject.Predmet.ProtustrankaFormatedOIB>
    <izvorni_sadrzaj>  NUBES VIRIDIS j.d.o.o. za turizam i usluge, OIB 25477349741</izvorni_sadrzaj>
    <derivirana_varijabla naziv="DomainObject.Predmet.ProtustrankaFormatedOIB_1">  NUBES VIRIDIS j.d.o.o. za turizam i usluge, OIB 25477349741</derivirana_varijabla>
  </DomainObject.Predmet.ProtustrankaFormatedOIB>
  <DomainObject.Predmet.ProtustrankaFormatedWithAdress>
    <izvorni_sadrzaj> NUBES VIRIDIS j.d.o.o. za turizam i usluge, Vukovica 13, 23000 Zadar</izvorni_sadrzaj>
    <derivirana_varijabla naziv="DomainObject.Predmet.ProtustrankaFormatedWithAdress_1"> NUBES VIRIDIS j.d.o.o. za turizam i usluge, Vukovica 13, 23000 Zadar</derivirana_varijabla>
  </DomainObject.Predmet.ProtustrankaFormatedWithAdress>
  <DomainObject.Predmet.ProtustrankaFormatedWithAdressOIB>
    <izvorni_sadrzaj> NUBES VIRIDIS j.d.o.o. za turizam i usluge, OIB 25477349741, Vukovica 13, 23000 Zadar</izvorni_sadrzaj>
    <derivirana_varijabla naziv="DomainObject.Predmet.ProtustrankaFormatedWithAdressOIB_1"> NUBES VIRIDIS j.d.o.o. za turizam i usluge, OIB 25477349741, Vukovica 13, 23000 Zadar</derivirana_varijabla>
  </DomainObject.Predmet.ProtustrankaFormatedWithAdressOIB>
  <DomainObject.Predmet.ProtustrankaWithAdress>
    <izvorni_sadrzaj>NUBES VIRIDIS j.d.o.o. za turizam i usluge Vukovica 13, 23000 Zadar</izvorni_sadrzaj>
    <derivirana_varijabla naziv="DomainObject.Predmet.ProtustrankaWithAdress_1">NUBES VIRIDIS j.d.o.o. za turizam i usluge Vukovica 13, 23000 Zadar</derivirana_varijabla>
  </DomainObject.Predmet.ProtustrankaWithAdress>
  <DomainObject.Predmet.ProtustrankaWithAdressOIB>
    <izvorni_sadrzaj>NUBES VIRIDIS j.d.o.o. za turizam i usluge, OIB 25477349741, Vukovica 13, 23000 Zadar</izvorni_sadrzaj>
    <derivirana_varijabla naziv="DomainObject.Predmet.ProtustrankaWithAdressOIB_1">NUBES VIRIDIS j.d.o.o. za turizam i usluge, OIB 25477349741, Vukovica 13, 23000 Zadar</derivirana_varijabla>
  </DomainObject.Predmet.ProtustrankaWithAdressOIB>
  <DomainObject.Predmet.ProtustrankaNazivFormated>
    <izvorni_sadrzaj>NUBES VIRIDIS j.d.o.o. za turizam i usluge</izvorni_sadrzaj>
    <derivirana_varijabla naziv="DomainObject.Predmet.ProtustrankaNazivFormated_1">NUBES VIRIDIS j.d.o.o. za turizam i usluge</derivirana_varijabla>
  </DomainObject.Predmet.ProtustrankaNazivFormated>
  <DomainObject.Predmet.ProtustrankaNazivFormatedOIB>
    <izvorni_sadrzaj>NUBES VIRIDIS j.d.o.o. za turizam i usluge, OIB 25477349741</izvorni_sadrzaj>
    <derivirana_varijabla naziv="DomainObject.Predmet.ProtustrankaNazivFormatedOIB_1">NUBES VIRIDIS j.d.o.o. za turizam i usluge, OIB 25477349741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6970.00</izvorni_sadrzaj>
    <derivirana_varijabla naziv="DomainObject.Predmet.TrenutnaVrijednost_1">6970.00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NUBES VIRIDIS j.d.o.o. za turizam i usluge</item>
    </izvorni_sadrzaj>
    <derivirana_varijabla naziv="DomainObject.Predmet.ProtuStrankaListFormated_1">
      <item>NUBES VIRIDIS j.d.o.o. za turizam i usluge</item>
    </derivirana_varijabla>
  </DomainObject.Predmet.ProtuStrankaListFormated>
  <DomainObject.Predmet.ProtuStrankaListFormatedOIB>
    <izvorni_sadrzaj>
      <item>NUBES VIRIDIS j.d.o.o. za turizam i usluge, OIB 25477349741</item>
    </izvorni_sadrzaj>
    <derivirana_varijabla naziv="DomainObject.Predmet.ProtuStrankaListFormatedOIB_1">
      <item>NUBES VIRIDIS j.d.o.o. za turizam i usluge, OIB 25477349741</item>
    </derivirana_varijabla>
  </DomainObject.Predmet.ProtuStrankaListFormatedOIB>
  <DomainObject.Predmet.ProtuStrankaListFormatedWithAdress>
    <izvorni_sadrzaj>
      <item>NUBES VIRIDIS j.d.o.o. za turizam i usluge, Vukovica 13, 23000 Zadar</item>
    </izvorni_sadrzaj>
    <derivirana_varijabla naziv="DomainObject.Predmet.ProtuStrankaListFormatedWithAdress_1">
      <item>NUBES VIRIDIS j.d.o.o. za turizam i usluge, Vukovica 13, 23000 Zadar</item>
    </derivirana_varijabla>
  </DomainObject.Predmet.ProtuStrankaListFormatedWithAdress>
  <DomainObject.Predmet.ProtuStrankaListFormatedWithAdressOIB>
    <izvorni_sadrzaj>
      <item>NUBES VIRIDIS j.d.o.o. za turizam i usluge, OIB 25477349741, Vukovica 13, 23000 Zadar</item>
    </izvorni_sadrzaj>
    <derivirana_varijabla naziv="DomainObject.Predmet.ProtuStrankaListFormatedWithAdressOIB_1">
      <item>NUBES VIRIDIS j.d.o.o. za turizam i usluge, OIB 25477349741, Vukovica 13, 23000 Zadar</item>
    </derivirana_varijabla>
  </DomainObject.Predmet.ProtuStrankaListFormatedWithAdressOIB>
  <DomainObject.Predmet.ProtuStrankaListNazivFormated>
    <izvorni_sadrzaj>
      <item>NUBES VIRIDIS j.d.o.o. za turizam i usluge</item>
    </izvorni_sadrzaj>
    <derivirana_varijabla naziv="DomainObject.Predmet.ProtuStrankaListNazivFormated_1">
      <item>NUBES VIRIDIS j.d.o.o. za turizam i usluge</item>
    </derivirana_varijabla>
  </DomainObject.Predmet.ProtuStrankaListNazivFormated>
  <DomainObject.Predmet.ProtuStrankaListNazivFormatedOIB>
    <izvorni_sadrzaj>
      <item>NUBES VIRIDIS j.d.o.o. za turizam i usluge, OIB 25477349741</item>
    </izvorni_sadrzaj>
    <derivirana_varijabla naziv="DomainObject.Predmet.ProtuStrankaListNazivFormatedOIB_1">
      <item>NUBES VIRIDIS j.d.o.o. za turizam i usluge, OIB 25477349741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NUBES VIRIDIS j.d.o.o. za turizam i usluge</izvorni_sadrzaj>
    <derivirana_varijabla naziv="DomainObject.Predmet.ProtustrankaIDrugi_1">NUBES VIRIDIS j.d.o.o. za turizam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NUBES VIRIDIS j.d.o.o. za turizam i usluge, OIB 25477349741, Vukovica 13, 23000 Zadar</izvorni_sadrzaj>
    <derivirana_varijabla naziv="DomainObject.Predmet.ProtustrankaIDrugiAdressOIB_1">NUBES VIRIDIS j.d.o.o. za turizam i usluge, OIB 25477349741, Vukovica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NUBES VIRIDIS j.d.o.o. za turizam i usluge</item>
    </izvorni_sadrzaj>
    <derivirana_varijabla naziv="DomainObject.Predmet.SudioniciListNaziv_1">
      <item>Financijska agencija, Podružnica Zadar</item>
      <item>NUBES VIRIDIS j.d.o.o. za turizam i usluge</item>
    </derivirana_varijabla>
  </DomainObject.Predmet.SudioniciListNaziv>
  <DomainObject.Predmet.SudioniciListAdressOIB>
    <izvorni_sadrzaj>
      <item>Financijska agencija, Podružnica Zadar, OIB 85821130368</item>
      <item>NUBES VIRIDIS j.d.o.o. za turizam i usluge, OIB 25477349741, Vukovica 13,23000 Zadar</item>
    </izvorni_sadrzaj>
    <derivirana_varijabla naziv="DomainObject.Predmet.SudioniciListAdressOIB_1">
      <item>Financijska agencija, Podružnica Zadar, OIB 85821130368</item>
      <item>NUBES VIRIDIS j.d.o.o. za turizam i usluge, OIB 25477349741, Vukovica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25477349741</item>
    </izvorni_sadrzaj>
    <derivirana_varijabla naziv="DomainObject.Predmet.SudioniciListNazivOIB_1">
      <item>, OIB 85821130368</item>
      <item>, OIB 25477349741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976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2017-07-20T09:45:00Z</dcterms:created>
  <dc:creator>Krešimir Torbarina</dc:creator>
  <cp:lastModifiedBy>wsadmin</cp:lastModifiedBy>
  <cp:lastPrinted>2017-08-21T12:33:00Z</cp:lastPrinted>
  <dcterms:modified xmlns:xsi="http://www.w3.org/2001/XMLSchema-instance" xsi:type="dcterms:W3CDTF">2017-08-21T12:35:00Z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