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29ac7" w14:paraId="a929ac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E6A6D">
        <w:rPr>
          <w:b/>
        </w:rPr>
        <w:t>782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4E6A6D">
        <w:t>BOBITA</w:t>
      </w:r>
      <w:r w:rsidR="00FF6B66">
        <w:t xml:space="preserve"> </w:t>
      </w:r>
      <w:r w:rsidR="00023585" w:rsidRPr="007303A9">
        <w:t>d.o.o.</w:t>
      </w:r>
      <w:r w:rsidR="00FF6B66">
        <w:t xml:space="preserve"> za</w:t>
      </w:r>
      <w:r w:rsidR="00D62A17">
        <w:t xml:space="preserve"> </w:t>
      </w:r>
      <w:r w:rsidR="004E6A6D">
        <w:t>proizvodnju</w:t>
      </w:r>
      <w:r w:rsidR="00D62A17">
        <w:t xml:space="preserve"> i</w:t>
      </w:r>
      <w:r w:rsidR="00FF6B66">
        <w:t xml:space="preserve"> </w:t>
      </w:r>
      <w:r w:rsidR="00C67E23">
        <w:t>usluge</w:t>
      </w:r>
      <w:r w:rsidR="0043746D">
        <w:t>,</w:t>
      </w:r>
      <w:r w:rsidR="00023585" w:rsidRPr="007303A9">
        <w:t xml:space="preserve"> </w:t>
      </w:r>
      <w:r w:rsidR="004E6A6D">
        <w:t>Makarska, Stjepana Radića 7</w:t>
      </w:r>
      <w:r w:rsidR="0043746D">
        <w:t xml:space="preserve">, </w:t>
      </w:r>
      <w:r w:rsidR="00023585" w:rsidRPr="007303A9">
        <w:t xml:space="preserve">MBS: </w:t>
      </w:r>
      <w:r w:rsidR="00D62A17">
        <w:t>060</w:t>
      </w:r>
      <w:r w:rsidR="004E6A6D">
        <w:t>187619</w:t>
      </w:r>
      <w:r w:rsidR="00023585" w:rsidRPr="007303A9">
        <w:t xml:space="preserve">, OIB: </w:t>
      </w:r>
      <w:r w:rsidR="004E6A6D">
        <w:t>23286331962</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E6A6D" w:rsidRPr="004E6A6D">
        <w:t>BOBITA d.o.o. za proizvodnju i usluge, Makarska, Stjepana Radića 7, MBS: 060187619, OIB: 23286331962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w:t>
      </w:r>
      <w:r w:rsidR="00D62A17">
        <w:rPr>
          <w:b/>
          <w:u w:val="single"/>
        </w:rPr>
        <w:t>2</w:t>
      </w:r>
      <w:r w:rsidR="004A11A6" w:rsidRPr="007303A9">
        <w:rPr>
          <w:b/>
          <w:u w:val="single"/>
        </w:rPr>
        <w:t>,</w:t>
      </w:r>
      <w:r w:rsidR="004E6A6D">
        <w:rPr>
          <w:b/>
          <w:u w:val="single"/>
        </w:rPr>
        <w:t>2</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4E6A6D">
        <w:t>Marinko Sulić i Mirjana Bebek</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4E6A6D" w:rsidRPr="004E6A6D">
        <w:t>Marink</w:t>
      </w:r>
      <w:r w:rsidR="004E6A6D">
        <w:t>u</w:t>
      </w:r>
      <w:r w:rsidR="004E6A6D" w:rsidRPr="004E6A6D">
        <w:t xml:space="preserve"> Sulić i Mirjan</w:t>
      </w:r>
      <w:r w:rsidR="004E6A6D">
        <w:t>i</w:t>
      </w:r>
      <w:r w:rsidR="004E6A6D" w:rsidRPr="004E6A6D">
        <w:t xml:space="preserve"> Bebek</w:t>
      </w:r>
      <w:r w:rsidR="00D62A17" w:rsidRPr="00D62A17">
        <w:t xml:space="preserve"> </w:t>
      </w:r>
      <w:r w:rsidRPr="007303A9">
        <w:t>da</w:t>
      </w:r>
      <w:r w:rsidR="004E6A6D">
        <w:t xml:space="preserve"> u roku od 8 (osam) dana dostave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4E6A6D">
        <w:t>ju</w:t>
      </w:r>
      <w:r w:rsidRPr="007303A9">
        <w:t xml:space="preserve"> se</w:t>
      </w:r>
      <w:r w:rsidR="004E6A6D">
        <w:t xml:space="preserve"> zakonski zastupnici</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4E6A6D">
        <w:t>ju</w:t>
      </w:r>
      <w:r w:rsidRPr="007303A9">
        <w:t xml:space="preserve"> se zakonski zastupni</w:t>
      </w:r>
      <w:r w:rsidR="004E6A6D">
        <w:t>ci</w:t>
      </w:r>
      <w:r w:rsidRPr="007303A9">
        <w:t xml:space="preserve"> dužnika da odgovara</w:t>
      </w:r>
      <w:r w:rsidR="004E6A6D">
        <w:t>ju</w:t>
      </w:r>
      <w:r w:rsidRPr="007303A9">
        <w:t xml:space="preserve">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4E6A6D">
        <w:t>18</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4E6A6D" w:rsidRPr="004E6A6D">
        <w:t>BOBITA d.o.o. za proizvodnju i usluge, Makarska, Stjepana Radića 7, MBS: 060187619, OIB: 23286331962</w:t>
      </w:r>
      <w:r w:rsidRPr="007303A9">
        <w:t xml:space="preserve">. </w:t>
      </w:r>
      <w:r w:rsidR="00AC3607" w:rsidRPr="00AC3607">
        <w:t xml:space="preserve">U prijedlogu se u bitnome navodi da temeljem čl. </w:t>
      </w:r>
      <w:r w:rsidR="004C649B">
        <w:t>110</w:t>
      </w:r>
      <w:r w:rsidR="001A7F0D">
        <w:t xml:space="preserve">. st. </w:t>
      </w:r>
      <w:r w:rsidR="004C649B">
        <w:t>1</w:t>
      </w:r>
      <w:r w:rsidR="00AC3607" w:rsidRPr="00AC3607">
        <w:t xml:space="preserve">. SZ-a podnosi prijedlog, te da na dan </w:t>
      </w:r>
      <w:r w:rsidR="00D62A17">
        <w:t>1</w:t>
      </w:r>
      <w:r w:rsidR="004E6A6D">
        <w:t>6</w:t>
      </w:r>
      <w:r w:rsidR="001A7F0D">
        <w:t>.0</w:t>
      </w:r>
      <w:r w:rsidR="004C649B">
        <w:t>3</w:t>
      </w:r>
      <w:r w:rsidR="001A7F0D">
        <w:t>.201</w:t>
      </w:r>
      <w:r w:rsidR="004C649B">
        <w:t>6</w:t>
      </w:r>
      <w:r w:rsidR="00AC3607" w:rsidRPr="00AC3607">
        <w:t xml:space="preserve">.g. dužnik ima u očevidniku redoslijeda osnova za plaćanje evidentirane osnove za plaćanje u neprekinutom razdoblju od </w:t>
      </w:r>
      <w:r w:rsidR="004C649B">
        <w:t>120</w:t>
      </w:r>
      <w:r w:rsidR="00AC3607" w:rsidRPr="00AC3607">
        <w:t xml:space="preserve"> dana u ukupnom iznosu od </w:t>
      </w:r>
      <w:r w:rsidR="004E6A6D">
        <w:t>401.678,21</w:t>
      </w:r>
      <w:r w:rsidR="00AC3607" w:rsidRPr="00AC3607">
        <w:t xml:space="preserve"> kuna u koji iznos je uračunata kamata i naknada predlagatelja za provedbu ovrhe na novčanim sredstvima. Navodi se da dužnik ima </w:t>
      </w:r>
      <w:r w:rsidR="004E6A6D">
        <w:t>jednog</w:t>
      </w:r>
      <w:r w:rsidR="00C67E23">
        <w:t xml:space="preserve"> zaposlen</w:t>
      </w:r>
      <w:r w:rsidR="004E6A6D">
        <w:t>og</w:t>
      </w:r>
      <w:r w:rsidR="00AC3607">
        <w:t xml:space="preserve">, te </w:t>
      </w:r>
      <w:r w:rsidR="004C649B">
        <w:t>otvoren</w:t>
      </w:r>
      <w:r w:rsidR="004E6A6D">
        <w:t>e</w:t>
      </w:r>
      <w:r w:rsidR="004C649B">
        <w:t xml:space="preserve"> račun</w:t>
      </w:r>
      <w:r w:rsidR="004E6A6D">
        <w:t>e</w:t>
      </w:r>
      <w:r w:rsidR="004C649B">
        <w:t xml:space="preserve"> kod </w:t>
      </w:r>
      <w:r w:rsidR="004E6A6D">
        <w:t>Hypo Alpe-Adria-bank d.d., Erste &amp; Steiermarkische bank d.d., OTP banka Hrvatska d.d., Zagrebačka banka d.d., Hrvatska poštanska banka d.d., Kreditna banka Zagreb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4E6A6D"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4E6A6D">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zastupni</w:t>
      </w:r>
      <w:r w:rsidR="004E6A6D">
        <w:t>ci</w:t>
      </w:r>
      <w:r w:rsidRPr="007303A9">
        <w:t xml:space="preserve"> po zakonu dužnika </w:t>
      </w:r>
      <w:r w:rsidR="004E6A6D" w:rsidRPr="004E6A6D">
        <w:t>Marinko Sulić i Mirjana Bebek</w:t>
      </w:r>
    </w:p>
    <w:p w:rsidRDefault="008C679E" w:rsidP="008C679E" w:rsidR="008C679E">
      <w:r w:rsidRPr="007303A9">
        <w:t xml:space="preserve">- FINA, </w:t>
      </w:r>
      <w:r w:rsidR="00A90EF9">
        <w:t>RC Split</w:t>
      </w:r>
      <w:r w:rsidRPr="007303A9">
        <w:t>,</w:t>
      </w:r>
      <w:r w:rsidR="00AC3607">
        <w:t xml:space="preserve"> </w:t>
      </w:r>
    </w:p>
    <w:p w:rsidRDefault="004E6A6D" w:rsidP="00A90EF9" w:rsidR="004E6A6D">
      <w:r>
        <w:t xml:space="preserve">- </w:t>
      </w:r>
      <w:r w:rsidRPr="004E6A6D">
        <w:t>Hypo Alpe-Adria-bank d.d.,</w:t>
      </w:r>
    </w:p>
    <w:p w:rsidRDefault="004E6A6D" w:rsidP="00A90EF9" w:rsidR="004E6A6D">
      <w:r>
        <w:t>-</w:t>
      </w:r>
      <w:r w:rsidRPr="004E6A6D">
        <w:t xml:space="preserve"> Erste &amp; Steiermarkische bank d.d.,</w:t>
      </w:r>
    </w:p>
    <w:p w:rsidRDefault="004E6A6D" w:rsidP="00A90EF9" w:rsidR="004E6A6D">
      <w:r>
        <w:t>-</w:t>
      </w:r>
      <w:r w:rsidRPr="004E6A6D">
        <w:t xml:space="preserve"> OTP banka Hrvatska d.d., </w:t>
      </w:r>
    </w:p>
    <w:p w:rsidRDefault="004E6A6D" w:rsidP="00A90EF9" w:rsidR="004E6A6D">
      <w:r>
        <w:t xml:space="preserve">- </w:t>
      </w:r>
      <w:r w:rsidRPr="004E6A6D">
        <w:t xml:space="preserve">Zagrebačka banka d.d., </w:t>
      </w:r>
    </w:p>
    <w:p w:rsidRDefault="004E6A6D" w:rsidP="00A90EF9" w:rsidR="004E6A6D">
      <w:r>
        <w:t>-</w:t>
      </w:r>
      <w:r w:rsidRPr="004E6A6D">
        <w:t xml:space="preserve"> Hrvatska poštanska banka d.d.</w:t>
      </w:r>
    </w:p>
    <w:p w:rsidRDefault="004E6A6D" w:rsidP="00A90EF9" w:rsidR="004E6A6D">
      <w:r>
        <w:t xml:space="preserve">- </w:t>
      </w:r>
      <w:r w:rsidRPr="004E6A6D">
        <w:t>Kreditna banka Zagreb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A47F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E6A6D">
      <w:rPr>
        <w:rFonts w:hAnsi="Book Antiqua" w:ascii="Book Antiqua"/>
        <w:b/>
        <w:sz w:val="20"/>
        <w:szCs w:val="20"/>
      </w:rPr>
      <w:t>782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67788"/>
    <w:rsid w:val="00270034"/>
    <w:rsid w:val="0027060D"/>
    <w:rsid w:val="0027349C"/>
    <w:rsid w:val="00276F44"/>
    <w:rsid w:val="00287E14"/>
    <w:rsid w:val="0029352F"/>
    <w:rsid w:val="0029447E"/>
    <w:rsid w:val="002A3403"/>
    <w:rsid w:val="002A47FE"/>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6A6D"/>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9516F"/>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775C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A47FE"/>
    <w:rPr>
      <w:color w:val="808080"/>
      <w:bdr w:space="0" w:sz="0" w:color="auto" w:val="none"/>
      <w:shd w:fill="auto" w:color="auto" w:val="clear"/>
    </w:rPr>
  </w:style>
  <w:style w:customStyle="true" w:styleId="eSPISCCParagraphDefaultFont" w:type="character">
    <w:name w:val="eSPIS_CC_Paragraph Default Font"/>
    <w:basedOn w:val="Zadanifontodlomka"/>
    <w:rsid w:val="002A47F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A47FE"/>
    <w:rPr>
      <w:b/>
      <w:bdr w:space="0" w:sz="0" w:color="auto" w:val="none"/>
      <w:shd w:fill="FFFFCC" w:color="auto" w:val="clear"/>
      <w:lang w:val="hr-HR"/>
    </w:rPr>
  </w:style>
  <w:style w:customStyle="true" w:styleId="PozadinaSvijetloCrvena" w:type="character">
    <w:name w:val="Pozadina_SvijetloCrvena"/>
    <w:basedOn w:val="eSPISCCParagraphDefaultFont"/>
    <w:rsid w:val="002A47F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A47F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A47FE"/>
    <w:rPr>
      <w:color w:val="808080"/>
      <w:bdr w:color="auto" w:space="0" w:sz="0" w:val="none"/>
      <w:shd w:color="auto" w:fill="auto" w:val="clear"/>
    </w:rPr>
  </w:style>
  <w:style w:customStyle="1" w:styleId="eSPISCCParagraphDefaultFont" w:type="character">
    <w:name w:val="eSPIS_CC_Paragraph Default Font"/>
    <w:basedOn w:val="Zadanifontodlomka"/>
    <w:rsid w:val="002A47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A47FE"/>
    <w:rPr>
      <w:b/>
      <w:bdr w:color="auto" w:space="0" w:sz="0" w:val="none"/>
      <w:shd w:color="auto" w:fill="FFFFCC" w:val="clear"/>
      <w:lang w:val="hr-HR"/>
    </w:rPr>
  </w:style>
  <w:style w:customStyle="1" w:styleId="PozadinaSvijetloCrvena" w:type="character">
    <w:name w:val="Pozadina_SvijetloCrvena"/>
    <w:basedOn w:val="eSPISCCParagraphDefaultFont"/>
    <w:rsid w:val="002A47F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A47F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St-782/2016</izvorni_sadrzaj>
    <derivirana_varijabla naziv="DomainObject.Predmet.OznakaBroj_1">St-782/2016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BOBITA društvo s ograničenom odgovornošću za proizvodnju i usluge</izvorni_sadrzaj>
    <derivirana_varijabla naziv="DomainObject.Predmet.ProtustrankaFormated_1">  BOBITA društvo s ograničenom odgovornošću za proizvodnju i usluge</derivirana_varijabla>
  </DomainObject.Predmet.ProtustrankaFormated>
  <DomainObject.Predmet.ProtustrankaFormatedOIB>
    <izvorni_sadrzaj>  BOBITA društvo s ograničenom odgovornošću za proizvodnju i usluge, OIB 23286331962</izvorni_sadrzaj>
    <derivirana_varijabla naziv="DomainObject.Predmet.ProtustrankaFormatedOIB_1">  BOBITA društvo s ograničenom odgovornošću za proizvodnju i usluge, OIB 23286331962</derivirana_varijabla>
  </DomainObject.Predmet.ProtustrankaFormatedOIB>
  <DomainObject.Predmet.ProtustrankaFormatedWithAdress>
    <izvorni_sadrzaj> BOBITA društvo s ograničenom odgovornošću za proizvodnju i usluge, Stjepana Radića 7, 21300 Makarska</izvorni_sadrzaj>
    <derivirana_varijabla naziv="DomainObject.Predmet.ProtustrankaFormatedWithAdress_1"> BOBITA društvo s ograničenom odgovornošću za proizvodnju i usluge, Stjepana Radića 7, 21300 Makarska</derivirana_varijabla>
  </DomainObject.Predmet.ProtustrankaFormatedWithAdress>
  <DomainObject.Predmet.ProtustrankaFormatedWithAdressOIB>
    <izvorni_sadrzaj> BOBITA društvo s ograničenom odgovornošću za proizvodnju i usluge, OIB 23286331962, Stjepana Radića 7, 21300 Makarska</izvorni_sadrzaj>
    <derivirana_varijabla naziv="DomainObject.Predmet.ProtustrankaFormatedWithAdressOIB_1"> BOBITA društvo s ograničenom odgovornošću za proizvodnju i usluge, OIB 23286331962, Stjepana Radića 7, 21300 Makarska</derivirana_varijabla>
  </DomainObject.Predmet.ProtustrankaFormatedWithAdressOIB>
  <DomainObject.Predmet.ProtustrankaWithAdress>
    <izvorni_sadrzaj>BOBITA društvo s ograničenom odgovornošću za proizvodnju i usluge Stjepana Radića 7, 21300 Makarska</izvorni_sadrzaj>
    <derivirana_varijabla naziv="DomainObject.Predmet.ProtustrankaWithAdress_1">BOBITA društvo s ograničenom odgovornošću za proizvodnju i usluge Stjepana Radića 7, 21300 Makarska</derivirana_varijabla>
  </DomainObject.Predmet.ProtustrankaWithAdress>
  <DomainObject.Predmet.ProtustrankaWithAdressOIB>
    <izvorni_sadrzaj>BOBITA društvo s ograničenom odgovornošću za proizvodnju i usluge, OIB 23286331962, Stjepana Radića 7, 21300 Makarska</izvorni_sadrzaj>
    <derivirana_varijabla naziv="DomainObject.Predmet.ProtustrankaWithAdressOIB_1">BOBITA društvo s ograničenom odgovornošću za proizvodnju i usluge, OIB 23286331962, Stjepana Radića 7, 21300 Makarska</derivirana_varijabla>
  </DomainObject.Predmet.ProtustrankaWithAdressOIB>
  <DomainObject.Predmet.ProtustrankaNazivFormated>
    <izvorni_sadrzaj>BOBITA društvo s ograničenom odgovornošću za proizvodnju i usluge</izvorni_sadrzaj>
    <derivirana_varijabla naziv="DomainObject.Predmet.ProtustrankaNazivFormated_1">BOBITA društvo s ograničenom odgovornošću za proizvodnju i usluge</derivirana_varijabla>
  </DomainObject.Predmet.ProtustrankaNazivFormated>
  <DomainObject.Predmet.ProtustrankaNazivFormatedOIB>
    <izvorni_sadrzaj>BOBITA društvo s ograničenom odgovornošću za proizvodnju i usluge, OIB 23286331962</izvorni_sadrzaj>
    <derivirana_varijabla naziv="DomainObject.Predmet.ProtustrankaNazivFormatedOIB_1">BOBITA društvo s ograničenom odgovornošću za proizvodnju i usluge, OIB 23286331962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401678.21</izvorni_sadrzaj>
    <derivirana_varijabla naziv="DomainObject.Predmet.TrenutnaVrijednost_1">401678.21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BOBITA društvo s ograničenom odgovornošću za proizvodnju i usluge</item>
    </izvorni_sadrzaj>
    <derivirana_varijabla naziv="DomainObject.Predmet.ProtuStrankaListFormated_1">
      <item>BOBITA društvo s ograničenom odgovornošću za proizvodnju i usluge</item>
    </derivirana_varijabla>
  </DomainObject.Predmet.ProtuStrankaListFormated>
  <DomainObject.Predmet.ProtuStrankaListFormatedOIB>
    <izvorni_sadrzaj>
      <item>BOBITA društvo s ograničenom odgovornošću za proizvodnju i usluge, OIB 23286331962</item>
    </izvorni_sadrzaj>
    <derivirana_varijabla naziv="DomainObject.Predmet.ProtuStrankaListFormatedOIB_1">
      <item>BOBITA društvo s ograničenom odgovornošću za proizvodnju i usluge, OIB 23286331962</item>
    </derivirana_varijabla>
  </DomainObject.Predmet.ProtuStrankaListFormatedOIB>
  <DomainObject.Predmet.ProtuStrankaListFormatedWithAdress>
    <izvorni_sadrzaj>
      <item>BOBITA društvo s ograničenom odgovornošću za proizvodnju i usluge, Stjepana Radića 7, 21300 Makarska</item>
    </izvorni_sadrzaj>
    <derivirana_varijabla naziv="DomainObject.Predmet.ProtuStrankaListFormatedWithAdress_1">
      <item>BOBITA društvo s ograničenom odgovornošću za proizvodnju i usluge, Stjepana Radića 7, 21300 Makarska</item>
    </derivirana_varijabla>
  </DomainObject.Predmet.ProtuStrankaListFormatedWithAdress>
  <DomainObject.Predmet.ProtuStrankaListFormatedWithAdressOIB>
    <izvorni_sadrzaj>
      <item>BOBITA društvo s ograničenom odgovornošću za proizvodnju i usluge, OIB 23286331962, Stjepana Radića 7, 21300 Makarska</item>
    </izvorni_sadrzaj>
    <derivirana_varijabla naziv="DomainObject.Predmet.ProtuStrankaListFormatedWithAdressOIB_1">
      <item>BOBITA društvo s ograničenom odgovornošću za proizvodnju i usluge, OIB 23286331962, Stjepana Radića 7, 21300 Makarska</item>
    </derivirana_varijabla>
  </DomainObject.Predmet.ProtuStrankaListFormatedWithAdressOIB>
  <DomainObject.Predmet.ProtuStrankaListNazivFormated>
    <izvorni_sadrzaj>
      <item>BOBITA društvo s ograničenom odgovornošću za proizvodnju i usluge</item>
    </izvorni_sadrzaj>
    <derivirana_varijabla naziv="DomainObject.Predmet.ProtuStrankaListNazivFormated_1">
      <item>BOBITA društvo s ograničenom odgovornošću za proizvodnju i usluge</item>
    </derivirana_varijabla>
  </DomainObject.Predmet.ProtuStrankaListNazivFormated>
  <DomainObject.Predmet.ProtuStrankaListNazivFormatedOIB>
    <izvorni_sadrzaj>
      <item>BOBITA društvo s ograničenom odgovornošću za proizvodnju i usluge, OIB 23286331962</item>
    </izvorni_sadrzaj>
    <derivirana_varijabla naziv="DomainObject.Predmet.ProtuStrankaListNazivFormatedOIB_1">
      <item>BOBITA društvo s ograničenom odgovornošću za proizvodnju i usluge, OIB 23286331962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BOBITA društvo s ograničenom odgovornošću za proizvodnju i usluge</izvorni_sadrzaj>
    <derivirana_varijabla naziv="DomainObject.Predmet.ProtustrankaIDrugi_1">BOBITA društvo s ograničenom odgovornošću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BOBITA društvo s ograničenom odgovornošću za proizvodnju i usluge, OIB 23286331962, Stjepana Radića 7, 21300 Makarska</izvorni_sadrzaj>
    <derivirana_varijabla naziv="DomainObject.Predmet.ProtustrankaIDrugiAdressOIB_1">BOBITA društvo s ograničenom odgovornošću za proizvodnju i usluge, OIB 23286331962,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BOBITA društvo s ograničenom odgovornošću za proizvodnju i usluge</item>
      <item>FINANCIJSKA AGENCIJA, RC SPLIT</item>
    </izvorni_sadrzaj>
    <derivirana_varijabla naziv="DomainObject.Predmet.SudioniciListNaziv_1">
      <item>BOBITA društvo s ograničenom odgovornošću za proizvodnju i usluge</item>
      <item>FINANCIJSKA AGENCIJA, RC SPLIT</item>
    </derivirana_varijabla>
  </DomainObject.Predmet.SudioniciListNaziv>
  <DomainObject.Predmet.SudioniciListAdressOIB>
    <izvorni_sadrzaj>
      <item>BOBITA društvo s ograničenom odgovornošću za proizvodnju i usluge, OIB 23286331962, Stjepana Radića 7,21300 Makarska</item>
      <item>FINANCIJSKA AGENCIJA, RC SPLIT, OIB 85821130368, Mažuranićevo šetalište 24 b,21000 Split</item>
    </izvorni_sadrzaj>
    <derivirana_varijabla naziv="DomainObject.Predmet.SudioniciListAdressOIB_1">
      <item>BOBITA društvo s ograničenom odgovornošću za proizvodnju i usluge, OIB 23286331962, Stjepana Radića 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23286331962</item>
      <item>, OIB 85821130368</item>
    </izvorni_sadrzaj>
    <derivirana_varijabla naziv="DomainObject.Predmet.SudioniciListNazivOIB_1">
      <item>, OIB 23286331962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1140</properties:Words>
  <properties:Characters>6378</properties:Characters>
  <properties:Lines>147</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2016-05-05T12:44:00Z</dcterms:created>
  <dc:creator>Katarina Franković</dc:creator>
  <cp:lastModifiedBy>Katarina Franković</cp:lastModifiedBy>
  <cp:lastPrinted>2016-05-05T12:45:00Z</cp:lastPrinted>
  <dcterms:modified xmlns:xsi="http://www.w3.org/2001/XMLSchema-instance" xsi:type="dcterms:W3CDTF">2016-05-05T12:45:00Z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