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52afdd1" w14:textId="52afdd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C1683">
        <w:t>1924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2349AE">
        <w:t xml:space="preserve">05.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2A4A4D" w:rsidP="00366141" w:rsidRDefault="008737E7">
      <w:pPr>
        <w:jc w:val="both"/>
      </w:pPr>
      <w:r>
        <w:t>I           Za dužnika</w:t>
      </w:r>
      <w:r w:rsidR="002C1683">
        <w:t xml:space="preserve"> </w:t>
      </w:r>
      <w:r w:rsidRPr="002C1683" w:rsidR="002C1683">
        <w:t xml:space="preserve">ZEN TEREN, društvo s ograničenom odgovornošću za unapređenje </w:t>
      </w:r>
    </w:p>
    <w:p w:rsidR="000D3D7E" w:rsidP="00366141" w:rsidRDefault="002A4A4D">
      <w:pPr>
        <w:jc w:val="both"/>
      </w:pPr>
      <w:r>
        <w:t xml:space="preserve">            </w:t>
      </w:r>
      <w:r w:rsidRPr="002C1683" w:rsidR="002C1683">
        <w:t>svojstava motornih vozila</w:t>
      </w:r>
      <w:r w:rsidR="002349AE">
        <w:t>, OIB:</w:t>
      </w:r>
      <w:r w:rsidRPr="002A4A4D">
        <w:t xml:space="preserve"> 29634485472</w:t>
      </w:r>
      <w:r>
        <w:t>, Zagreb</w:t>
      </w:r>
      <w:r w:rsidR="00345373">
        <w:t>,</w:t>
      </w:r>
      <w:r>
        <w:t xml:space="preserve"> </w:t>
      </w:r>
      <w:r w:rsidRPr="002A4A4D">
        <w:t>Ilica 341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izvršenih osnova za plaćanje je 7.375,00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320AE1">
        <w:t>05.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 w:rsidR="00244BD6">
        <w:t xml:space="preserve">                  </w:t>
      </w:r>
      <w:r>
        <w:t>Goran Iskra</w:t>
      </w:r>
      <w:r w:rsidR="00244BD6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244BD6" w:rsidRDefault="00244BD6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244BD6" w:rsidP="00244BD6" w:rsidRDefault="00244BD6">
      <w:pPr>
        <w:ind w:left="6372"/>
      </w:pPr>
      <w:r>
        <w:t xml:space="preserve">           Danijela Jovanovska</w:t>
      </w:r>
    </w:p>
    <w:sectPr w:rsidRPr="00126C7C" w:rsidR="00244BD6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4BD6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2F1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St-1924/2019</izvorni_sadrzaj>
    <derivirana_varijabla naziv="DomainObject.Predmet.OznakaBroj_1">St-1924/2019</derivirana_varijabla>
  </DomainObject.Predmet.OznakaBroj>
  <DomainObject.Predmet.OznakaBrojOptuznogAkta>
    <izvorni_sadrzaj>04-06-19-3334</izvorni_sadrzaj>
    <derivirana_varijabla naziv="DomainObject.Predmet.OznakaBrojOptuznogAkta_1">04-06-19-3334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 TEREN, društvo s ograničenom odgovornošću za unapređenje svojstava motornih vozila</izvorni_sadrzaj>
    <derivirana_varijabla naziv="DomainObject.Predmet.ProtustrankaFormated_1">  ZEN TEREN, društvo s ograničenom odgovornošću za unapređenje svojstava motornih vozila</derivirana_varijabla>
  </DomainObject.Predmet.ProtustrankaFormated>
  <DomainObject.Predmet.ProtustrankaFormatedOIB>
    <izvorni_sadrzaj>  ZEN TEREN, društvo s ograničenom odgovornošću za unapređenje svojstava motornih vozila, OIB 29634485472</izvorni_sadrzaj>
    <derivirana_varijabla naziv="DomainObject.Predmet.ProtustrankaFormatedOIB_1">  ZEN TEREN, društvo s ograničenom odgovornošću za unapređenje svojstava motornih vozila, OIB 29634485472</derivirana_varijabla>
  </DomainObject.Predmet.ProtustrankaFormatedOIB>
  <DomainObject.Predmet.ProtustrankaFormatedWithAdress>
    <izvorni_sadrzaj> ZEN TEREN, društvo s ograničenom odgovornošću za unapređenje svojstava motornih vozila, Ilica 341, 10000 Zagreb</izvorni_sadrzaj>
    <derivirana_varijabla naziv="DomainObject.Predmet.ProtustrankaFormatedWithAdress_1"> ZEN TEREN, društvo s ograničenom odgovornošću za unapređenje svojstava motornih vozila, Ilica 341, 10000 Zagreb</derivirana_varijabla>
  </DomainObject.Predmet.ProtustrankaFormatedWithAdress>
  <DomainObject.Predmet.ProtustrankaFormatedWithAdressOIB>
    <izvorni_sadrzaj> ZEN TEREN, društvo s ograničenom odgovornošću za unapređenje svojstava motornih vozila, OIB 29634485472, Ilica 341, 10000 Zagreb</izvorni_sadrzaj>
    <derivirana_varijabla naziv="DomainObject.Predmet.ProtustrankaFormatedWithAdressOIB_1"> ZEN TEREN, društvo s ograničenom odgovornošću za unapređenje svojstava motornih vozila, OIB 29634485472, Ilica 341, 10000 Zagreb</derivirana_varijabla>
  </DomainObject.Predmet.ProtustrankaFormatedWithAdressOIB>
  <DomainObject.Predmet.ProtustrankaWithAdress>
    <izvorni_sadrzaj>ZEN TEREN, društvo s ograničenom odgovornošću za unapređenje svojstava motornih vozila Ilica 341, 10000 Zagreb</izvorni_sadrzaj>
    <derivirana_varijabla naziv="DomainObject.Predmet.ProtustrankaWithAdress_1">ZEN TEREN, društvo s ograničenom odgovornošću za unapređenje svojstava motornih vozila Ilica 341, 10000 Zagreb</derivirana_varijabla>
  </DomainObject.Predmet.ProtustrankaWithAdress>
  <DomainObject.Predmet.ProtustrankaWithAdressOIB>
    <izvorni_sadrzaj>ZEN TEREN, društvo s ograničenom odgovornošću za unapređenje svojstava motornih vozila, OIB 29634485472, Ilica 341, 10000 Zagreb</izvorni_sadrzaj>
    <derivirana_varijabla naziv="DomainObject.Predmet.ProtustrankaWithAdressOIB_1">ZEN TEREN, društvo s ograničenom odgovornošću za unapređenje svojstava motornih vozila, OIB 29634485472, Ilica 341, 10000 Zagreb</derivirana_varijabla>
  </DomainObject.Predmet.ProtustrankaWithAdressOIB>
  <DomainObject.Predmet.ProtustrankaNazivFormated>
    <izvorni_sadrzaj>ZEN TEREN, društvo s ograničenom odgovornošću za unapređenje svojstava motornih vozila</izvorni_sadrzaj>
    <derivirana_varijabla naziv="DomainObject.Predmet.ProtustrankaNazivFormated_1">ZEN TEREN, društvo s ograničenom odgovornošću za unapređenje svojstava motornih vozila</derivirana_varijabla>
  </DomainObject.Predmet.ProtustrankaNazivFormated>
  <DomainObject.Predmet.ProtustrankaNazivFormatedOIB>
    <izvorni_sadrzaj>ZEN TEREN, društvo s ograničenom odgovornošću za unapređenje svojstava motornih vozila, OIB 29634485472</izvorni_sadrzaj>
    <derivirana_varijabla naziv="DomainObject.Predmet.ProtustrankaNazivFormatedOIB_1">ZEN TEREN, društvo s ograničenom odgovornošću za unapređenje svojstava motornih vozila, OIB 29634485472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ZEN TEREN, društvo s ograničenom odgovornošću za unapređenje svojstava motornih vozila</item>
    </izvorni_sadrzaj>
    <derivirana_varijabla naziv="DomainObject.Predmet.ProtuStrankaListFormated_1">
      <item>ZEN TEREN, društvo s ograničenom odgovornošću za unapređenje svojstava motornih vozila</item>
    </derivirana_varijabla>
  </DomainObject.Predmet.ProtuStrankaListFormated>
  <DomainObject.Predmet.ProtuStrankaListFormatedOIB>
    <izvorni_sadrzaj>
      <item>ZEN TEREN, društvo s ograničenom odgovornošću za unapređenje svojstava motornih vozila, OIB 29634485472</item>
    </izvorni_sadrzaj>
    <derivirana_varijabla naziv="DomainObject.Predmet.ProtuStrankaListFormatedOIB_1">
      <item>ZEN TEREN, društvo s ograničenom odgovornošću za unapređenje svojstava motornih vozila, OIB 29634485472</item>
    </derivirana_varijabla>
  </DomainObject.Predmet.ProtuStrankaListFormatedOIB>
  <DomainObject.Predmet.ProtuStrankaListFormatedWithAdress>
    <izvorni_sadrzaj>
      <item>ZEN TEREN, društvo s ograničenom odgovornošću za unapređenje svojstava motornih vozila, Ilica 341, 10000 Zagreb</item>
    </izvorni_sadrzaj>
    <derivirana_varijabla naziv="DomainObject.Predmet.ProtuStrankaListFormatedWithAdress_1">
      <item>ZEN TEREN, društvo s ograničenom odgovornošću za unapređenje svojstava motornih vozila, Ilica 341, 10000 Zagreb</item>
    </derivirana_varijabla>
  </DomainObject.Predmet.ProtuStrankaListFormatedWithAdress>
  <DomainObject.Predmet.ProtuStrankaListFormatedWithAdressOIB>
    <izvorni_sadrzaj>
      <item>ZEN TEREN, društvo s ograničenom odgovornošću za unapređenje svojstava motornih vozila, OIB 29634485472, Ilica 341, 10000 Zagreb</item>
    </izvorni_sadrzaj>
    <derivirana_varijabla naziv="DomainObject.Predmet.ProtuStrankaListFormatedWithAdressOIB_1">
      <item>ZEN TEREN, društvo s ograničenom odgovornošću za unapređenje svojstava motornih vozila, OIB 29634485472, Ilica 341, 10000 Zagreb</item>
    </derivirana_varijabla>
  </DomainObject.Predmet.ProtuStrankaListFormatedWithAdressOIB>
  <DomainObject.Predmet.ProtuStrankaListNazivFormated>
    <izvorni_sadrzaj>
      <item>ZEN TEREN, društvo s ograničenom odgovornošću za unapređenje svojstava motornih vozila</item>
    </izvorni_sadrzaj>
    <derivirana_varijabla naziv="DomainObject.Predmet.ProtuStrankaListNazivFormated_1">
      <item>ZEN TEREN, društvo s ograničenom odgovornošću za unapređenje svojstava motornih vozila</item>
    </derivirana_varijabla>
  </DomainObject.Predmet.ProtuStrankaListNazivFormated>
  <DomainObject.Predmet.ProtuStrankaListNazivFormatedOIB>
    <izvorni_sadrzaj>
      <item>ZEN TEREN, društvo s ograničenom odgovornošću za unapređenje svojstava motornih vozila, OIB 29634485472</item>
    </izvorni_sadrzaj>
    <derivirana_varijabla naziv="DomainObject.Predmet.ProtuStrankaListNazivFormatedOIB_1">
      <item>ZEN TEREN, društvo s ograničenom odgovornošću za unapređenje svojstava motornih vozila, OIB 29634485472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ZEN TEREN, društvo s ograničenom odgovornošću za unapređenje svojstava motornih vozila</izvorni_sadrzaj>
    <derivirana_varijabla naziv="DomainObject.Predmet.ProtustrankaIDrugi_1">ZEN TEREN, društvo s ograničenom odgovornošću za unapređenje svojstava motornih vozila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ZEN TEREN, društvo s ograničenom odgovornošću za unapređenje svojstava motornih vozila, OIB 29634485472, Ilica 341, 10000 Zagreb</izvorni_sadrzaj>
    <derivirana_varijabla naziv="DomainObject.Predmet.ProtustrankaIDrugiAdressOIB_1">ZEN TEREN, društvo s ograničenom odgovornošću za unapređenje svojstava motornih vozila, OIB 29634485472, Ilica 341,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 TEREN, društvo s ograničenom odgovornošću za unapređenje svojstava motornih vozila</item>
      <item>Financijska agencija</item>
    </izvorni_sadrzaj>
    <derivirana_varijabla naziv="DomainObject.Predmet.SudioniciListNaziv_1">
      <item>ZEN TEREN, društvo s ograničenom odgovornošću za unapređenje svojstava motornih vozila</item>
      <item>Financijska agencija</item>
    </derivirana_varijabla>
  </DomainObject.Predmet.SudioniciListNaziv>
  <DomainObject.Predmet.SudioniciListAdressOIB>
    <izvorni_sadrzaj>
      <item>ZEN TEREN, društvo s ograničenom odgovornošću za unapređenje svojstava motornih vozila, OIB 29634485472, Ilica 341,10000 Zagreb</item>
      <item>Financijska agencija, OIB 85821130368, TRG SVIBANJSKIH ŽRTAVA 1995. 1,10000 Zagreb</item>
    </izvorni_sadrzaj>
    <derivirana_varijabla naziv="DomainObject.Predmet.SudioniciListAdressOIB_1">
      <item>ZEN TEREN, društvo s ograničenom odgovornošću za unapređenje svojstava motornih vozila, OIB 29634485472, Ilica 341,10000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29634485472</item>
    </izvorni_sadrzaj>
    <derivirana_varijabla naziv="DomainObject.Predmet.SudioniciListNazivOIB_1">
      <item>, OIB 85821130368</item>
      <item>, OIB 29634485472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9D8D0-3220-471B-BB14-0F77AC99992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1387</properties:Characters>
  <properties:Lines>44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2019-11-05T14:41:00Z</dcterms:created>
  <dc:creator>Korisnik</dc:creator>
  <cp:lastModifiedBy>Danijela Jovanovska</cp:lastModifiedBy>
  <cp:lastPrinted>2019-11-05T14:39:00Z</cp:lastPrinted>
  <dcterms:modified xmlns:xsi="http://www.w3.org/2001/XMLSchema-instance" xsi:type="dcterms:W3CDTF">2019-11-05T14:42:00Z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(st-1924_19 oglas  05.11.19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