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5737f0" w14:paraId="a5737f0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E83B7E">
        <w:t>SMart PANO jednostavno društvo s ograničenom odgovornošću za trgovinu i usluge, Zagreb, Dragutina Golika 63, MBS: 080904092, OIB: 36885666346</w:t>
      </w:r>
      <w:r w:rsidR="00DB1A9C">
        <w:t xml:space="preserve">, </w:t>
      </w:r>
      <w:r>
        <w:t xml:space="preserve">  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E83B7E">
        <w:t>SMart PANO jednostavno društvo s ograničenom odgovornošću za trgovinu i usluge, Zagreb, Dragutina Golika 63, MBS: 080904092, OIB: 36885666346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E83B7E">
        <w:t>28.562,75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E83B7E">
        <w:t xml:space="preserve">Stjepan Matijević, OIB: 69017284982, Zagreb, Ulica Vladimira Ruždjaka 19,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83B7E">
        <w:t>440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E83B7E">
      <w:t>broj 18 St-440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A7CBC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8E02C6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SMart PANO jednostavno društvo s ograničenom odgovornošću za trgovinu i usluge</izvorni_sadrzaj>
    <derivirana_varijabla naziv="DomainObject.Predmet.ProtustrankaFormated_1">  SMart PANO jednostavno društvo s ograničenom odgovornošću za trgovinu i usluge</derivirana_varijabla>
  </DomainObject.Predmet.ProtustrankaFormated>
  <DomainObject.Predmet.ProtustrankaFormatedOIB>
    <izvorni_sadrzaj>  SMart PANO jednostavno društvo s ograničenom odgovornošću za trgovinu i usluge, OIB 36885666346</izvorni_sadrzaj>
    <derivirana_varijabla naziv="DomainObject.Predmet.ProtustrankaFormatedOIB_1">  SMart PANO jednostavno društvo s ograničenom odgovornošću za trgovinu i usluge, OIB 36885666346</derivirana_varijabla>
  </DomainObject.Predmet.ProtustrankaFormatedOIB>
  <DomainObject.Predmet.ProtustrankaFormatedWithAdress>
    <izvorni_sadrzaj> SMart PANO jednostavno društvo s ograničenom odgovornošću za trgovinu i usluge, Dragutina Golika 63, 10000 Zagreb</izvorni_sadrzaj>
    <derivirana_varijabla naziv="DomainObject.Predmet.ProtustrankaFormatedWithAdress_1"> SMart PANO jednostavno društvo s ograničenom odgovornošću za trgovinu i usluge, Dragutina Golika 63, 10000 Zagreb</derivirana_varijabla>
  </DomainObject.Predmet.ProtustrankaFormatedWithAdress>
  <DomainObject.Predmet.ProtustrankaFormatedWithAdressOIB>
    <izvorni_sadrzaj> SMart PANO jednostavno društvo s ograničenom odgovornošću za trgovinu i usluge, OIB 36885666346, Dragutina Golika 63, 10000 Zagreb</izvorni_sadrzaj>
    <derivirana_varijabla naziv="DomainObject.Predmet.ProtustrankaFormatedWithAdressOIB_1"> SMart PANO jednostavno društvo s ograničenom odgovornošću za trgovinu i usluge, OIB 36885666346, Dragutina Golika 63, 10000 Zagreb</derivirana_varijabla>
  </DomainObject.Predmet.ProtustrankaFormatedWithAdressOIB>
  <DomainObject.Predmet.ProtustrankaWithAdress>
    <izvorni_sadrzaj>SMart PANO jednostavno društvo s ograničenom odgovornošću za trgovinu i usluge Dragutina Golika 63, 10000 Zagreb</izvorni_sadrzaj>
    <derivirana_varijabla naziv="DomainObject.Predmet.ProtustrankaWithAdress_1">SMart PANO jednostavno društvo s ograničenom odgovornošću za trgovinu i usluge Dragutina Golika 63, 10000 Zagreb</derivirana_varijabla>
  </DomainObject.Predmet.ProtustrankaWithAdress>
  <DomainObject.Predmet.ProtustrankaWithAdressOIB>
    <izvorni_sadrzaj>SMart PANO jednostavno društvo s ograničenom odgovornošću za trgovinu i usluge, OIB 36885666346, Dragutina Golika 63, 10000 Zagreb</izvorni_sadrzaj>
    <derivirana_varijabla naziv="DomainObject.Predmet.ProtustrankaWithAdressOIB_1">SMart PANO jednostavno društvo s ograničenom odgovornošću za trgovinu i usluge, OIB 36885666346, Dragutina Golika 63, 10000 Zagreb</derivirana_varijabla>
  </DomainObject.Predmet.ProtustrankaWithAdressOIB>
  <DomainObject.Predmet.ProtustrankaNazivFormated>
    <izvorni_sadrzaj>SMart PANO jednostavno društvo s ograničenom odgovornošću za trgovinu i usluge</izvorni_sadrzaj>
    <derivirana_varijabla naziv="DomainObject.Predmet.ProtustrankaNazivFormated_1">SMart PANO jednostavno društvo s ograničenom odgovornošću za trgovinu i usluge</derivirana_varijabla>
  </DomainObject.Predmet.ProtustrankaNazivFormated>
  <DomainObject.Predmet.ProtustrankaNazivFormatedOIB>
    <izvorni_sadrzaj>SMart PANO jednostavno društvo s ograničenom odgovornošću za trgovinu i usluge, OIB 36885666346</izvorni_sadrzaj>
    <derivirana_varijabla naziv="DomainObject.Predmet.ProtustrankaNazivFormatedOIB_1">SMart PANO jednostavno društvo s ograničenom odgovornošću za trgovinu i usluge, OIB 36885666346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PANO jednostavno društvo s ograničenom odgovornošću za trgovinu i usluge</item>
    </izvorni_sadrzaj>
    <derivirana_varijabla naziv="DomainObject.Predmet.ProtuStrankaListFormated_1">
      <item>SMart PANO jednostavno društvo s ograničenom odgovornošću za trgovinu i usluge</item>
    </derivirana_varijabla>
  </DomainObject.Predmet.ProtuStrankaListFormated>
  <DomainObject.Predmet.ProtuStrankaListFormatedOIB>
    <izvorni_sadrzaj>
      <item>SMart PANO jednostavno društvo s ograničenom odgovornošću za trgovinu i usluge, OIB 36885666346</item>
    </izvorni_sadrzaj>
    <derivirana_varijabla naziv="DomainObject.Predmet.ProtuStrankaListFormatedOIB_1">
      <item>SMart PANO jednostavno društvo s ograničenom odgovornošću za trgovinu i usluge, OIB 36885666346</item>
    </derivirana_varijabla>
  </DomainObject.Predmet.ProtuStrankaListFormatedOIB>
  <DomainObject.Predmet.ProtuStrankaListFormatedWithAdress>
    <izvorni_sadrzaj>
      <item>SMart PANO jednostavno društvo s ograničenom odgovornošću za trgovinu i usluge, Dragutina Golika 63, 10000 Zagreb</item>
    </izvorni_sadrzaj>
    <derivirana_varijabla naziv="DomainObject.Predmet.ProtuStrankaListFormatedWithAdress_1">
      <item>SMart PANO jednostavno društvo s ograničenom odgovornošću za trgovinu i usluge, Dragutina Golika 63, 10000 Zagreb</item>
    </derivirana_varijabla>
  </DomainObject.Predmet.ProtuStrankaListFormatedWithAdress>
  <DomainObject.Predmet.ProtuStrankaListFormatedWithAdressOIB>
    <izvorni_sadrzaj>
      <item>SMart PANO jednostavno društvo s ograničenom odgovornošću za trgovinu i usluge, OIB 36885666346, Dragutina Golika 63, 10000 Zagreb</item>
    </izvorni_sadrzaj>
    <derivirana_varijabla naziv="DomainObject.Predmet.ProtuStrankaListFormatedWithAdressOIB_1">
      <item>SMart PANO jednostavno društvo s ograničenom odgovornošću za trgovinu i usluge, OIB 36885666346, Dragutina Golika 63, 10000 Zagreb</item>
    </derivirana_varijabla>
  </DomainObject.Predmet.ProtuStrankaListFormatedWithAdressOIB>
  <DomainObject.Predmet.ProtuStrankaListNazivFormated>
    <izvorni_sadrzaj>
      <item>SMart PANO jednostavno društvo s ograničenom odgovornošću za trgovinu i usluge</item>
    </izvorni_sadrzaj>
    <derivirana_varijabla naziv="DomainObject.Predmet.ProtuStrankaListNazivFormated_1">
      <item>SMart PANO jednostavno društvo s ograničenom odgovornošću za trgovinu i usluge</item>
    </derivirana_varijabla>
  </DomainObject.Predmet.ProtuStrankaListNazivFormated>
  <DomainObject.Predmet.ProtuStrankaListNazivFormatedOIB>
    <izvorni_sadrzaj>
      <item>SMart PANO jednostavno društvo s ograničenom odgovornošću za trgovinu i usluge, OIB 36885666346</item>
    </izvorni_sadrzaj>
    <derivirana_varijabla naziv="DomainObject.Predmet.ProtuStrankaListNazivFormatedOIB_1">
      <item>SMart PANO jednostavno društvo s ograničenom odgovornošću za trgovinu i usluge, OIB 36885666346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PANO jednostavno društvo s ograničenom odgovornošću za trgovinu i usluge</izvorni_sadrzaj>
    <derivirana_varijabla naziv="DomainObject.Predmet.ProtustrankaIDrugi_1">SMart PANO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PANO jednostavno društvo s ograničenom odgovornošću za trgovinu i usluge, OIB 36885666346, Dragutina Golika 63, 10000 Zagreb</izvorni_sadrzaj>
    <derivirana_varijabla naziv="DomainObject.Predmet.ProtustrankaIDrugiAdressOIB_1">SMart PANO jednostavno društvo s ograničenom odgovornošću za trgovinu i usluge, OIB 36885666346, Dragutina Golika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PANO jednostavno društvo s ograničenom odgovornošću za trgovinu i usluge</item>
      <item>FINA Regionalni centar Zagreb</item>
    </izvorni_sadrzaj>
    <derivirana_varijabla naziv="DomainObject.Predmet.SudioniciListNaziv_1">
      <item>SMart PANO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SMart PANO jednostavno društvo s ograničenom odgovornošću za trgovinu i usluge, OIB 36885666346, Dragutina Golika 63,10000 Zagreb</item>
      <item>FINA Regionalni centar Zagreb, OIB 85821130368, Trg svibanjskih žrtava 1995. 1,10000 Zagreb</item>
    </izvorni_sadrzaj>
    <derivirana_varijabla naziv="DomainObject.Predmet.SudioniciListAdressOIB_1">
      <item>SMart PANO jednostavno društvo s ograničenom odgovornošću za trgovinu i usluge, OIB 36885666346, Dragutina Golika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36885666346</item>
      <item>, OIB 85821130368</item>
    </izvorni_sadrzaj>
    <derivirana_varijabla naziv="DomainObject.Predmet.SudioniciListNazivOIB_1">
      <item>, OIB 36885666346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2213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2018-05-18T06:28:00Z</dcterms:created>
  <dc:creator>Snježana Andrijanić</dc:creator>
  <cp:lastModifiedBy>Gordana Harc</cp:lastModifiedBy>
  <cp:lastPrinted>2018-05-18T06:28:00Z</cp:lastPrinted>
  <dcterms:modified xmlns:xsi="http://www.w3.org/2001/XMLSchema-instance" xsi:type="dcterms:W3CDTF">2018-05-18T06:30:00Z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- 440-18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