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b3dd" w14:paraId="c1eb3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052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5289" w:rsidP="00905289" w:rsidR="00905289" w:rsidRPr="00905289">
      <w:pPr>
        <w:spacing w:after="0"/>
        <w:rPr>
          <w:rFonts w:cs="Times New Roman" w:eastAsia="Times New Roman"/>
          <w:b/>
          <w:lang w:eastAsia="hr-HR"/>
        </w:rPr>
      </w:pPr>
      <w:r w:rsidRPr="00905289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905289">
        <w:rPr>
          <w:rFonts w:cs="Times New Roman" w:eastAsia="Times New Roman"/>
          <w:b/>
          <w:lang w:eastAsia="hr-HR"/>
        </w:rPr>
        <w:t>Broj: 14. St-1937/2015.</w:t>
      </w:r>
    </w:p>
    <w:p w:rsidRDefault="00905289" w:rsidP="00905289" w:rsidR="00905289" w:rsidRPr="00905289">
      <w:pPr>
        <w:spacing w:after="0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05289" w:rsidP="00905289" w:rsidR="00905289" w:rsidRPr="00905289">
      <w:pPr>
        <w:spacing w:after="0"/>
        <w:rPr>
          <w:rFonts w:cs="Times New Roman" w:eastAsia="Times New Roman"/>
          <w:b/>
          <w:lang w:eastAsia="hr-HR"/>
        </w:rPr>
      </w:pPr>
      <w:r w:rsidRPr="0090528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05289">
        <w:rPr>
          <w:rFonts w:cs="Times New Roman" w:eastAsia="Times New Roman"/>
          <w:b/>
          <w:lang w:eastAsia="hr-HR"/>
        </w:rPr>
        <w:t>Sukoišanska</w:t>
      </w:r>
      <w:proofErr w:type="spellEnd"/>
      <w:r w:rsidRPr="0090528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0528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05289">
        <w:rPr>
          <w:rFonts w:cs="Times New Roman" w:eastAsia="Times New Roman"/>
          <w:b/>
          <w:lang w:eastAsia="hr-HR"/>
        </w:rPr>
        <w:t>R J E Š E NJ E</w:t>
      </w: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b/>
          <w:lang w:eastAsia="hr-HR"/>
        </w:rPr>
        <w:tab/>
      </w:r>
      <w:r w:rsidRPr="0090528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STALUM za trgovinu i usluge, društvo s ograničenom odgovornošću, Žrnovnica, Put za Žrnovnicu 78., OIB: 08702963881., MBS: 060263125., dana 01. srpnja 2016. godine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r i j e š i o  j e</w:t>
      </w: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Otvara se skraćeni stečajni postupak nad Dužnikom: STALUM za trgovinu i usluge, društvo s ograničenom odgovornošću, Žrnovnica, Put za Žrnovnicu 78., OIB: 08702963881., MBS: 060263125. Skraćeni stečajni postupak je otvoren dana 01. srpnja 2016. godine u 12,00 sati, kada je ovo rješenje objavljeno na mrežnoj stranici e-Oglasna ploča sudova.</w:t>
      </w:r>
    </w:p>
    <w:p w:rsidRDefault="00905289" w:rsidP="00905289" w:rsidR="00905289" w:rsidRPr="0090528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905289">
        <w:rPr>
          <w:rFonts w:cs="Times New Roman" w:eastAsia="Times New Roman"/>
          <w:lang w:eastAsia="hr-HR"/>
        </w:rPr>
        <w:t>Gjurašić</w:t>
      </w:r>
      <w:proofErr w:type="spellEnd"/>
      <w:r w:rsidRPr="00905289">
        <w:rPr>
          <w:rFonts w:cs="Times New Roman" w:eastAsia="Times New Roman"/>
          <w:lang w:eastAsia="hr-HR"/>
        </w:rPr>
        <w:t>, Petrinjska 28., Zagreb, OIB: 66025260916.</w:t>
      </w:r>
    </w:p>
    <w:p w:rsidRDefault="00905289" w:rsidP="00905289" w:rsidR="00905289" w:rsidRPr="0090528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Zaključuje se skraćeni stečajni postupak nad Dužnikom: STALUM za trgovinu i usluge, društvo s ograničenom odgovornošću, Žrnovnica, Put za Žrnovnicu 78., OIB: 08702963881., MBS: 060263125.</w:t>
      </w:r>
    </w:p>
    <w:p w:rsidRDefault="00905289" w:rsidP="00905289" w:rsidR="00905289" w:rsidRPr="0090528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05289" w:rsidP="00905289" w:rsidR="00905289" w:rsidRPr="009052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Obrazloženje</w:t>
      </w:r>
    </w:p>
    <w:p w:rsidRDefault="00905289" w:rsidP="00905289" w:rsidR="00905289" w:rsidRPr="009052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09. studenog 2015. godine Zahtjev za provedbu skraćenog stečajnog postupka (Zahtjev) nad Dužnikom: STALUM za trgovinu i usluge, društvo s ograničenom odgovornošću, Žrnovnica, Put za Žrnovnicu 78.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897. dana, u ukupnom iznosu od: 417,49 kn, kao i da prema podacima koji su dostavljeni od Hrvatskog zavoda za mirovinskog osiguranje, Dužnik nema zaposlenih.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0528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90528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0528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05289">
        <w:rPr>
          <w:rFonts w:cs="Times New Roman" w:eastAsia="Times New Roman"/>
          <w:b/>
          <w:lang w:eastAsia="hr-HR" w:val="en-AU"/>
        </w:rPr>
        <w:t xml:space="preserve">: 14. </w:t>
      </w:r>
      <w:r w:rsidRPr="00905289">
        <w:rPr>
          <w:rFonts w:cs="Times New Roman" w:eastAsia="Times New Roman"/>
          <w:b/>
          <w:lang w:eastAsia="hr-HR"/>
        </w:rPr>
        <w:t>St-1937/2015.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05289">
        <w:rPr>
          <w:rFonts w:cs="Times New Roman" w:eastAsia="Times New Roman"/>
          <w:i/>
          <w:lang w:eastAsia="hr-HR"/>
        </w:rPr>
        <w:t>Narodne novine</w:t>
      </w:r>
      <w:r w:rsidRPr="00905289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ab/>
      </w: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U Splitu, 01. srpnja 2016. godine</w:t>
      </w:r>
    </w:p>
    <w:p w:rsidRDefault="00905289" w:rsidP="00905289" w:rsidR="00905289" w:rsidRPr="0090528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S U D A C</w:t>
      </w:r>
    </w:p>
    <w:p w:rsidRDefault="00905289" w:rsidP="00905289" w:rsidR="00905289" w:rsidRPr="009052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Jozo Ćaleta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0528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0528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0528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05289">
        <w:rPr>
          <w:rFonts w:cs="Times New Roman" w:eastAsia="Times New Roman"/>
          <w:b/>
          <w:lang w:eastAsia="hr-HR" w:val="en-AU"/>
        </w:rPr>
        <w:t xml:space="preserve">: 14. </w:t>
      </w:r>
      <w:r w:rsidRPr="00905289">
        <w:rPr>
          <w:rFonts w:cs="Times New Roman" w:eastAsia="Times New Roman"/>
          <w:b/>
          <w:lang w:eastAsia="hr-HR"/>
        </w:rPr>
        <w:t>St-1937/2015.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POUKA O PRAVNOM LIJEKU: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DNA: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Dužniku,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905289">
        <w:rPr>
          <w:rFonts w:cs="Times New Roman" w:eastAsia="Times New Roman"/>
          <w:lang w:eastAsia="hr-HR"/>
        </w:rPr>
        <w:t>Gjurašić</w:t>
      </w:r>
      <w:proofErr w:type="spellEnd"/>
      <w:r w:rsidRPr="00905289">
        <w:rPr>
          <w:rFonts w:cs="Times New Roman" w:eastAsia="Times New Roman"/>
          <w:lang w:eastAsia="hr-HR"/>
        </w:rPr>
        <w:t xml:space="preserve">, Petrinjska 28., 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Županijsko državno odvjetništvo Split,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 xml:space="preserve">Porezna uprava Split, 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e-Oglasna ploča Suda – rok 20. dana,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sudski registar – nakon pravomoćnosti</w:t>
      </w:r>
    </w:p>
    <w:p w:rsidRDefault="00905289" w:rsidP="00905289" w:rsidR="00905289" w:rsidRPr="0090528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05289">
        <w:rPr>
          <w:rFonts w:cs="Times New Roman" w:eastAsia="Times New Roman"/>
          <w:lang w:eastAsia="hr-HR"/>
        </w:rPr>
        <w:t>u spis.</w:t>
      </w: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289" w:rsidP="00905289" w:rsidR="00905289" w:rsidRPr="009052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28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2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St-1937/2015-5</izvorni_sadrzaj>
    <derivirana_varijabla naziv="DomainObject.Oznaka_1">St-1937/2015-5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St-1937/2015</izvorni_sadrzaj>
    <derivirana_varijabla naziv="DomainObject.Predmet.OznakaBroj_1">St-1937/2015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STALUM za trgovinu i usluge, društvo s ograničenom odgovornošću</izvorni_sadrzaj>
    <derivirana_varijabla naziv="DomainObject.Predmet.ProtustrankaFormated_1">  STALUM za trgovinu i usluge, društvo s ograničenom odgovornošću</derivirana_varijabla>
  </DomainObject.Predmet.ProtustrankaFormated>
  <DomainObject.Predmet.ProtustrankaFormatedOIB>
    <izvorni_sadrzaj>  STALUM za trgovinu i usluge, društvo s ograničenom odgovornošću, OIB 08702963881</izvorni_sadrzaj>
    <derivirana_varijabla naziv="DomainObject.Predmet.ProtustrankaFormatedOIB_1">  STALUM za trgovinu i usluge, društvo s ograničenom odgovornošću, OIB 08702963881</derivirana_varijabla>
  </DomainObject.Predmet.ProtustrankaFormatedOIB>
  <DomainObject.Predmet.ProtustrankaFormatedWithAdress>
    <izvorni_sadrzaj> STALUM za trgovinu i usluge, društvo s ograničenom odgovornošću, Put za Žrnovnicu 78, 21311 Žrnovnica</izvorni_sadrzaj>
    <derivirana_varijabla naziv="DomainObject.Predmet.ProtustrankaFormatedWithAdress_1"> STALUM za trgovinu i usluge, društvo s ograničenom odgovornošću, Put za Žrnovnicu 78, 21311 Žrnovnica</derivirana_varijabla>
  </DomainObject.Predmet.ProtustrankaFormatedWithAdress>
  <DomainObject.Predmet.ProtustrankaFormatedWithAdressOIB>
    <izvorni_sadrzaj> STALUM za trgovinu i usluge, društvo s ograničenom odgovornošću, OIB 08702963881, Put za Žrnovnicu 78, 21311 Žrnovnica</izvorni_sadrzaj>
    <derivirana_varijabla naziv="DomainObject.Predmet.ProtustrankaFormatedWithAdressOIB_1"> STALUM za trgovinu i usluge, društvo s ograničenom odgovornošću, OIB 08702963881, Put za Žrnovnicu 78, 21311 Žrnovnica</derivirana_varijabla>
  </DomainObject.Predmet.ProtustrankaFormatedWithAdressOIB>
  <DomainObject.Predmet.ProtustrankaWithAdress>
    <izvorni_sadrzaj>STALUM za trgovinu i usluge, društvo s ograničenom odgovornošću Put za Žrnovnicu 78, 21311 Žrnovnica</izvorni_sadrzaj>
    <derivirana_varijabla naziv="DomainObject.Predmet.ProtustrankaWithAdress_1">STALUM za trgovinu i usluge, društvo s ograničenom odgovornošću Put za Žrnovnicu 78, 21311 Žrnovnica</derivirana_varijabla>
  </DomainObject.Predmet.ProtustrankaWithAdress>
  <DomainObject.Predmet.ProtustrankaWithAdressOIB>
    <izvorni_sadrzaj>STALUM za trgovinu i usluge, društvo s ograničenom odgovornošću, OIB 08702963881, Put za Žrnovnicu 78, 21311 Žrnovnica</izvorni_sadrzaj>
    <derivirana_varijabla naziv="DomainObject.Predmet.ProtustrankaWithAdressOIB_1">STALUM za trgovinu i usluge, društvo s ograničenom odgovornošću, OIB 08702963881, Put za Žrnovnicu 78, 21311 Žrnovnica</derivirana_varijabla>
  </DomainObject.Predmet.ProtustrankaWithAdressOIB>
  <DomainObject.Predmet.ProtustrankaNazivFormated>
    <izvorni_sadrzaj>STALUM za trgovinu i usluge, društvo s ograničenom odgovornošću</izvorni_sadrzaj>
    <derivirana_varijabla naziv="DomainObject.Predmet.ProtustrankaNazivFormated_1">STALUM za trgovinu i usluge, društvo s ograničenom odgovornošću</derivirana_varijabla>
  </DomainObject.Predmet.ProtustrankaNazivFormated>
  <DomainObject.Predmet.ProtustrankaNazivFormatedOIB>
    <izvorni_sadrzaj>STALUM za trgovinu i usluge, društvo s ograničenom odgovornošću, OIB 08702963881</izvorni_sadrzaj>
    <derivirana_varijabla naziv="DomainObject.Predmet.ProtustrankaNazivFormatedOIB_1">STALUM za trgovinu i usluge, društvo s ograničenom odgovornošću, OIB 08702963881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417.49</izvorni_sadrzaj>
    <derivirana_varijabla naziv="DomainObject.Predmet.TrenutnaVrijednost_1">417.49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STALUM za trgovinu i usluge, društvo s ograničenom odgovornošću</item>
    </izvorni_sadrzaj>
    <derivirana_varijabla naziv="DomainObject.Predmet.ProtuStrankaListFormated_1">
      <item>STALUM za trgovinu i usluge, društvo s ograničenom odgovornošću</item>
    </derivirana_varijabla>
  </DomainObject.Predmet.ProtuStrankaListFormated>
  <DomainObject.Predmet.ProtuStrankaListFormatedOIB>
    <izvorni_sadrzaj>
      <item>STALUM za trgovinu i usluge, društvo s ograničenom odgovornošću, OIB 08702963881</item>
    </izvorni_sadrzaj>
    <derivirana_varijabla naziv="DomainObject.Predmet.ProtuStrankaListFormatedOIB_1">
      <item>STALUM za trgovinu i usluge, društvo s ograničenom odgovornošću, OIB 08702963881</item>
    </derivirana_varijabla>
  </DomainObject.Predmet.ProtuStrankaListFormatedOIB>
  <DomainObject.Predmet.ProtuStrankaListFormatedWithAdress>
    <izvorni_sadrzaj>
      <item>STALUM za trgovinu i usluge, društvo s ograničenom odgovornošću, Put za Žrnovnicu 78, 21311 Žrnovnica</item>
    </izvorni_sadrzaj>
    <derivirana_varijabla naziv="DomainObject.Predmet.ProtuStrankaListFormatedWithAdress_1">
      <item>STALUM za trgovinu i usluge, društvo s ograničenom odgovornošću, Put za Žrnovnicu 78, 21311 Žrnovnica</item>
    </derivirana_varijabla>
  </DomainObject.Predmet.ProtuStrankaListFormatedWithAdress>
  <DomainObject.Predmet.ProtuStrankaListFormatedWithAdressOIB>
    <izvorni_sadrzaj>
      <item>STALUM za trgovinu i usluge, društvo s ograničenom odgovornošću, OIB 08702963881, Put za Žrnovnicu 78, 21311 Žrnovnica</item>
    </izvorni_sadrzaj>
    <derivirana_varijabla naziv="DomainObject.Predmet.ProtuStrankaListFormatedWithAdressOIB_1">
      <item>STALUM za trgovinu i usluge, društvo s ograničenom odgovornošću, OIB 08702963881, Put za Žrnovnicu 78, 21311 Žrnovnica</item>
    </derivirana_varijabla>
  </DomainObject.Predmet.ProtuStrankaListFormatedWithAdressOIB>
  <DomainObject.Predmet.ProtuStrankaListNazivFormated>
    <izvorni_sadrzaj>
      <item>STALUM za trgovinu i usluge, društvo s ograničenom odgovornošću</item>
    </izvorni_sadrzaj>
    <derivirana_varijabla naziv="DomainObject.Predmet.ProtuStrankaListNazivFormated_1">
      <item>STALUM za trgovinu i usluge, društvo s ograničenom odgovornošću</item>
    </derivirana_varijabla>
  </DomainObject.Predmet.ProtuStrankaListNazivFormated>
  <DomainObject.Predmet.ProtuStrankaListNazivFormatedOIB>
    <izvorni_sadrzaj>
      <item>STALUM za trgovinu i usluge, društvo s ograničenom odgovornošću, OIB 08702963881</item>
    </izvorni_sadrzaj>
    <derivirana_varijabla naziv="DomainObject.Predmet.ProtuStrankaListNazivFormatedOIB_1">
      <item>STALUM za trgovinu i usluge, društvo s ograničenom odgovornošću, OIB 08702963881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St-1937/2015-5</izvorni_sadrzaj>
    <derivirana_varijabla naziv="DomainObject.PoslovniBrojDokumenta_1">St-1937/2015-5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STALUM za trgovinu i usluge, društvo s ograničenom odgovornošću</izvorni_sadrzaj>
    <derivirana_varijabla naziv="DomainObject.Predmet.ProtustrankaIDrugi_1">STALUM za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STALUM za trgovinu i usluge, društvo s ograničenom odgovornošću, OIB 08702963881, Put za Žrnovnicu 78, 21311 Žrnovnica</izvorni_sadrzaj>
    <derivirana_varijabla naziv="DomainObject.Predmet.ProtustrankaIDrugiAdressOIB_1">STALUM za trgovinu i usluge, društvo s ograničenom odgovornošću, OIB 08702963881, Put za Žrnovnicu 78,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STALUM za trgovinu i usluge, društvo s ograničenom odgovornošću</item>
      <item>FINANCIJSKA AGENCIJA RC SPLIT</item>
    </izvorni_sadrzaj>
    <derivirana_varijabla naziv="DomainObject.Predmet.SudioniciListNaziv_1">
      <item>STALUM za trgovinu i usluge, društvo s ograničenom odgovornošću</item>
      <item>FINANCIJSKA AGENCIJA RC SPLIT</item>
    </derivirana_varijabla>
  </DomainObject.Predmet.SudioniciListNaziv>
  <DomainObject.Predmet.SudioniciListAdressOIB>
    <izvorni_sadrzaj>
      <item>STALUM za trgovinu i usluge, društvo s ograničenom odgovornošću, OIB 08702963881, Put za Žrnovnicu 78,21311 Žrnovnica</item>
      <item>FINANCIJSKA AGENCIJA RC SPLIT, OIB 85821130368, Mažuranićevo šetalište 24b,21000 Split</item>
    </izvorni_sadrzaj>
    <derivirana_varijabla naziv="DomainObject.Predmet.SudioniciListAdressOIB_1">
      <item>STALUM za trgovinu i usluge, društvo s ograničenom odgovornošću, OIB 08702963881, Put za Žrnovnicu 78,21311 Žrnovnica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44C61-CBFC-4837-9424-B0169FF75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4307</properties:Characters>
  <properties:Lines>138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2016-07-01T09:53:00Z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St-1937/2015-5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