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a1b4" w14:paraId="f87a1b4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4E4FD7">
        <w:t>4892/16-8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4E4FD7" w:rsidRPr="005C52A0">
        <w:rPr>
          <w:color w:themeColor="text1" w:val="000000"/>
        </w:rPr>
        <w:t>ŠKEGRO GRUPA društvo s ograničenom odgovornošću za trgovinu i usluge, Zagreb, Barutanski breg 23/A, OIB: 78466598093</w:t>
      </w:r>
      <w:r w:rsidR="007321CA">
        <w:t xml:space="preserve">, dana </w:t>
      </w:r>
      <w:r w:rsidR="004E4FD7">
        <w:t>21</w:t>
      </w:r>
      <w:r>
        <w:t xml:space="preserve">. </w:t>
      </w:r>
      <w:r w:rsidR="007321CA">
        <w:t>studenog</w:t>
      </w:r>
      <w:r>
        <w:t xml:space="preserve"> 2017.</w:t>
      </w: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4E4FD7" w:rsidRPr="005C52A0">
        <w:rPr>
          <w:color w:themeColor="text1" w:val="000000"/>
        </w:rPr>
        <w:t>ŠKEGRO GRUPA društvo s ograničenom odgovornošću za trgovinu i usluge, Zagreb, Barutanski breg 23/A, OIB: 78466598093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4E4FD7">
        <w:t>489216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4E4FD7" w:rsidRPr="005C52A0">
        <w:rPr>
          <w:color w:themeColor="text1" w:val="000000"/>
        </w:rPr>
        <w:t>ŠKEGRO GRUPA društvo s ograničenom odgovornošću za trgovinu i usluge, Zagreb, Barutanski breg 23/A, OIB: 78466598093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E4FD7">
        <w:t>1833</w:t>
      </w:r>
      <w:r>
        <w:t xml:space="preserve"> dana, u </w:t>
      </w:r>
      <w:r>
        <w:lastRenderedPageBreak/>
        <w:t>ukupnom iznosu od</w:t>
      </w:r>
      <w:r w:rsidR="00F13105">
        <w:t xml:space="preserve"> </w:t>
      </w:r>
      <w:r w:rsidR="004E4FD7">
        <w:t>32.219,12</w:t>
      </w:r>
      <w:r w:rsidR="00C11065">
        <w:t xml:space="preserve"> kn, kao i da dužnik ima </w:t>
      </w:r>
      <w:r w:rsidR="00720767">
        <w:t>2</w:t>
      </w:r>
      <w:r>
        <w:t xml:space="preserve"> zaposleni</w:t>
      </w:r>
      <w:r w:rsidR="00C11065">
        <w:t>ka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4E4FD7">
        <w:t>3</w:t>
      </w:r>
      <w:r>
        <w:t xml:space="preserve">. </w:t>
      </w:r>
      <w:r w:rsidR="004E4FD7">
        <w:t>listopada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F13105">
        <w:t>12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</w:t>
      </w:r>
      <w:r w:rsidR="00F13105">
        <w:t xml:space="preserve">agrebu </w:t>
      </w:r>
      <w:r w:rsidR="004E4FD7">
        <w:t>21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  <w:r w:rsidR="00F13105">
        <w:t>, v.r.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F13105" w:rsidP="00F13105" w:rsidR="00F13105">
      <w:pPr>
        <w:jc w:val="right"/>
      </w:pPr>
      <w:r>
        <w:t>Za točnost otpravka – ovlašteni službenik:</w:t>
      </w:r>
    </w:p>
    <w:p w:rsidRDefault="00F13105" w:rsidP="00F13105" w:rsidR="00F13105">
      <w:pPr>
        <w:jc w:val="right"/>
      </w:pPr>
      <w:r>
        <w:t>Antonija Fuš</w:t>
      </w:r>
    </w:p>
    <w:sectPr w:rsidSect="007321CA" w:rsidR="00F131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29F2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F13105">
      <w:t>St-</w:t>
    </w:r>
    <w:r w:rsidR="003F42B5">
      <w:t>4892/16-8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0229F2"/>
    <w:rsid w:val="001E09E0"/>
    <w:rsid w:val="003A4D0D"/>
    <w:rsid w:val="003F42B5"/>
    <w:rsid w:val="00454548"/>
    <w:rsid w:val="004E4FD7"/>
    <w:rsid w:val="0059707C"/>
    <w:rsid w:val="006036EA"/>
    <w:rsid w:val="00720767"/>
    <w:rsid w:val="007321CA"/>
    <w:rsid w:val="00A74EE4"/>
    <w:rsid w:val="00BC2C57"/>
    <w:rsid w:val="00BE3772"/>
    <w:rsid w:val="00C11065"/>
    <w:rsid w:val="00E33188"/>
    <w:rsid w:val="00F13105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9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9F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9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9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9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9F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9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9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troškova čl. 132 SZ</izvorni_sadrzaj>
    <derivirana_varijabla naziv="DomainObject.Primjedba_1">poziv na uplatu troškova čl. 132 SZ</derivirana_varijabla>
  </DomainObject.Primjedba>
  <DomainObject.Oznaka>
    <izvorni_sadrzaj>St-4892/2016-8</izvorni_sadrzaj>
    <derivirana_varijabla naziv="DomainObject.Oznaka_1">St-4892/2016-8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4892</izvorni_sadrzaj>
    <derivirana_varijabla naziv="DomainObject.Predmet.Broj_1">4892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St-4892/2016</izvorni_sadrzaj>
    <derivirana_varijabla naziv="DomainObject.Predmet.OznakaBroj_1">St-4892/2016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ŠKEGRO GRUPA d.o.o. zastupanog po punomoćniku Tatjana Škegro</izvorni_sadrzaj>
    <derivirana_varijabla naziv="DomainObject.Predmet.ProtustrankaFormated_1">  ŠKEGRO GRUPA d.o.o. zastupanog po punomoćniku Tatjana Škegro</derivirana_varijabla>
  </DomainObject.Predmet.ProtustrankaFormated>
  <DomainObject.Predmet.ProtustrankaFormatedOIB>
    <izvorni_sadrzaj>  ŠKEGRO GRUPA d.o.o., OIB 78466598093 zastupanog po punomoćniku Tatjana Škegro</izvorni_sadrzaj>
    <derivirana_varijabla naziv="DomainObject.Predmet.ProtustrankaFormatedOIB_1">  ŠKEGRO GRUPA d.o.o., OIB 78466598093 zastupanog po punomoćniku Tatjana Škegro</derivirana_varijabla>
  </DomainObject.Predmet.ProtustrankaFormatedOIB>
  <DomainObject.Predmet.ProtustrankaFormatedWithAdress>
    <izvorni_sadrzaj> ŠKEGRO GRUPA d.o.o., Barutanski breg 23/A, 10000 Zagreb zastupanog po punomoćniku Tatjana Škegro</izvorni_sadrzaj>
    <derivirana_varijabla naziv="DomainObject.Predmet.ProtustrankaFormatedWithAdress_1"> ŠKEGRO GRUPA d.o.o., Barutanski breg 23/A, 10000 Zagreb zastupanog po punomoćniku Tatjana Škegro</derivirana_varijabla>
  </DomainObject.Predmet.ProtustrankaFormatedWithAdress>
  <DomainObject.Predmet.ProtustrankaFormatedWithAdressOIB>
    <izvorni_sadrzaj> ŠKEGRO GRUPA d.o.o., OIB 78466598093, Barutanski breg 23/A, 10000 Zagreb zastupanog po punomoćniku Tatjana Škegro</izvorni_sadrzaj>
    <derivirana_varijabla naziv="DomainObject.Predmet.ProtustrankaFormatedWithAdressOIB_1"> ŠKEGRO GRUPA d.o.o., OIB 78466598093, Barutanski breg 23/A, 10000 Zagreb zastupanog po punomoćniku Tatjana Škegro</derivirana_varijabla>
  </DomainObject.Predmet.ProtustrankaFormatedWithAdressOIB>
  <DomainObject.Predmet.ProtustrankaWithAdress>
    <izvorni_sadrzaj>ŠKEGRO GRUPA d.o.o. Barutanski breg 23/A, 10000 Zagreb</izvorni_sadrzaj>
    <derivirana_varijabla naziv="DomainObject.Predmet.ProtustrankaWithAdress_1">ŠKEGRO GRUPA d.o.o. Barutanski breg 23/A, 10000 Zagreb</derivirana_varijabla>
  </DomainObject.Predmet.ProtustrankaWithAdress>
  <DomainObject.Predmet.ProtustrankaWithAdressOIB>
    <izvorni_sadrzaj>ŠKEGRO GRUPA d.o.o., OIB 78466598093, Barutanski breg 23/A, 10000 Zagreb</izvorni_sadrzaj>
    <derivirana_varijabla naziv="DomainObject.Predmet.ProtustrankaWithAdressOIB_1">ŠKEGRO GRUPA d.o.o., OIB 78466598093, Barutanski breg 23/A, 10000 Zagreb</derivirana_varijabla>
  </DomainObject.Predmet.ProtustrankaWithAdressOIB>
  <DomainObject.Predmet.ProtustrankaNazivFormated>
    <izvorni_sadrzaj>ŠKEGRO GRUPA d.o.o.</izvorni_sadrzaj>
    <derivirana_varijabla naziv="DomainObject.Predmet.ProtustrankaNazivFormated_1">ŠKEGRO GRUPA d.o.o.</derivirana_varijabla>
  </DomainObject.Predmet.ProtustrankaNazivFormated>
  <DomainObject.Predmet.ProtustrankaNazivFormatedOIB>
    <izvorni_sadrzaj>ŠKEGRO GRUPA d.o.o., OIB 78466598093</izvorni_sadrzaj>
    <derivirana_varijabla naziv="DomainObject.Predmet.ProtustrankaNazivFormatedOIB_1">ŠKEGRO GRUPA d.o.o., OIB 78466598093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ŠKEGRO GRUPA d.o.o. zastupanog po punomoćniku Tatjana Škegro</item>
    </izvorni_sadrzaj>
    <derivirana_varijabla naziv="DomainObject.Predmet.ProtuStrankaListFormated_1">
      <item>ŠKEGRO GRUPA d.o.o. zastupanog po punomoćniku Tatjana Škegro</item>
    </derivirana_varijabla>
  </DomainObject.Predmet.ProtuStrankaListFormated>
  <DomainObject.Predmet.ProtuStrankaListFormatedOIB>
    <izvorni_sadrzaj>
      <item>ŠKEGRO GRUPA d.o.o., OIB 78466598093 zastupanog po punomoćniku Tatjana Škegro</item>
    </izvorni_sadrzaj>
    <derivirana_varijabla naziv="DomainObject.Predmet.ProtuStrankaListFormatedOIB_1">
      <item>ŠKEGRO GRUPA d.o.o., OIB 78466598093 zastupanog po punomoćniku Tatjana Škegro</item>
    </derivirana_varijabla>
  </DomainObject.Predmet.ProtuStrankaListFormatedOIB>
  <DomainObject.Predmet.ProtuStrankaListFormatedWithAdress>
    <izvorni_sadrzaj>
      <item>ŠKEGRO GRUPA d.o.o., Barutanski breg 23/A, 10000 Zagreb zastupanog po punomoćniku Tatjana Škegro</item>
    </izvorni_sadrzaj>
    <derivirana_varijabla naziv="DomainObject.Predmet.ProtuStrankaListFormatedWithAdress_1">
      <item>ŠKEGRO GRUPA d.o.o., Barutanski breg 23/A, 10000 Zagreb zastupanog po punomoćniku Tatjana Škegro</item>
    </derivirana_varijabla>
  </DomainObject.Predmet.ProtuStrankaListFormatedWithAdress>
  <DomainObject.Predmet.ProtuStrankaListFormatedWithAdressOIB>
    <izvorni_sadrzaj>
      <item>ŠKEGRO GRUPA d.o.o., OIB 78466598093, Barutanski breg 23/A, 10000 Zagreb zastupanog po punomoćniku Tatjana Škegro</item>
    </izvorni_sadrzaj>
    <derivirana_varijabla naziv="DomainObject.Predmet.ProtuStrankaListFormatedWithAdressOIB_1">
      <item>ŠKEGRO GRUPA d.o.o., OIB 78466598093, Barutanski breg 23/A, 10000 Zagreb zastupanog po punomoćniku Tatjana Škegro</item>
    </derivirana_varijabla>
  </DomainObject.Predmet.ProtuStrankaListFormatedWithAdressOIB>
  <DomainObject.Predmet.ProtuStrankaListNazivFormated>
    <izvorni_sadrzaj>
      <item>ŠKEGRO GRUPA d.o.o.</item>
    </izvorni_sadrzaj>
    <derivirana_varijabla naziv="DomainObject.Predmet.ProtuStrankaListNazivFormated_1">
      <item>ŠKEGRO GRUPA d.o.o.</item>
    </derivirana_varijabla>
  </DomainObject.Predmet.ProtuStrankaListNazivFormated>
  <DomainObject.Predmet.ProtuStrankaListNazivFormatedOIB>
    <izvorni_sadrzaj>
      <item>ŠKEGRO GRUPA d.o.o., OIB 78466598093</item>
    </izvorni_sadrzaj>
    <derivirana_varijabla naziv="DomainObject.Predmet.ProtuStrankaListNazivFormatedOIB_1">
      <item>ŠKEGRO GRUPA d.o.o., OIB 78466598093</item>
    </derivirana_varijabla>
  </DomainObject.Predmet.ProtuStrankaListNazivFormatedOIB>
  <DomainObject.Predmet.OstaliListFormated>
    <izvorni_sadrzaj>
      <item>Tatjana Škegro punomoćnik sudionika u postupku ŠKEGRO GRUPA d.o.o.</item>
    </izvorni_sadrzaj>
    <derivirana_varijabla naziv="DomainObject.Predmet.OstaliListFormated_1">
      <item>Tatjana Škegro punomoćnik sudionika u postupku ŠKEGRO GRUPA d.o.o.</item>
    </derivirana_varijabla>
  </DomainObject.Predmet.OstaliListFormated>
  <DomainObject.Predmet.OstaliListFormatedOIB>
    <izvorni_sadrzaj>
      <item>Tatjana Škegro, OIB 15409769988 punomoćnik sudionika u postupku ŠKEGRO GRUPA d.o.o.</item>
    </izvorni_sadrzaj>
    <derivirana_varijabla naziv="DomainObject.Predmet.OstaliListFormatedOIB_1">
      <item>Tatjana Škegro, OIB 15409769988 punomoćnik sudionika u postupku ŠKEGRO GRUPA d.o.o.</item>
    </derivirana_varijabla>
  </DomainObject.Predmet.OstaliListFormatedOIB>
  <DomainObject.Predmet.OstaliListFormatedWithAdress>
    <izvorni_sadrzaj>
      <item>Tatjana Škegro, Barutanski Breg 23a, 10000 Zagreb punomoćnik sudionika u postupku ŠKEGRO GRUPA d.o.o.</item>
    </izvorni_sadrzaj>
    <derivirana_varijabla naziv="DomainObject.Predmet.OstaliListFormatedWithAdress_1">
      <item>Tatjana Škegro, Barutanski Breg 23a, 10000 Zagreb punomoćnik sudionika u postupku ŠKEGRO GRUPA d.o.o.</item>
    </derivirana_varijabla>
  </DomainObject.Predmet.OstaliListFormatedWithAdress>
  <DomainObject.Predmet.OstaliListFormatedWithAdressOIB>
    <izvorni_sadrzaj>
      <item>Tatjana Škegro, OIB 15409769988, Barutanski Breg 23a, 10000 Zagreb punomoćnik sudionika u postupku ŠKEGRO GRUPA d.o.o.</item>
    </izvorni_sadrzaj>
    <derivirana_varijabla naziv="DomainObject.Predmet.OstaliListFormatedWithAdressOIB_1">
      <item>Tatjana Škegro, OIB 15409769988, Barutanski Breg 23a, 10000 Zagreb punomoćnik sudionika u postupku ŠKEGRO GRUPA d.o.o.</item>
    </derivirana_varijabla>
  </DomainObject.Predmet.OstaliListFormatedWithAdressOIB>
  <DomainObject.Predmet.OstaliListNazivFormated>
    <izvorni_sadrzaj>
      <item>Tatjana Škegro</item>
    </izvorni_sadrzaj>
    <derivirana_varijabla naziv="DomainObject.Predmet.OstaliListNazivFormated_1">
      <item>Tatjana Škegro</item>
    </derivirana_varijabla>
  </DomainObject.Predmet.OstaliListNazivFormated>
  <DomainObject.Predmet.OstaliListNazivFormatedOIB>
    <izvorni_sadrzaj>
      <item>Tatjana Škegro, OIB 15409769988</item>
    </izvorni_sadrzaj>
    <derivirana_varijabla naziv="DomainObject.Predmet.OstaliListNazivFormatedOIB_1">
      <item>Tatjana Škegro, OIB 15409769988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St-4892/2016-8</izvorni_sadrzaj>
    <derivirana_varijabla naziv="DomainObject.PoslovniBrojDokumenta_1">St-4892/2016-8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ŠKEGRO GRUPA d.o.o.</izvorni_sadrzaj>
    <derivirana_varijabla naziv="DomainObject.Predmet.ProtustrankaIDrugi_1">ŠKEGRO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ŠKEGRO GRUPA d.o.o., OIB 78466598093, Barutanski breg 23/A, 10000 Zagreb</izvorni_sadrzaj>
    <derivirana_varijabla naziv="DomainObject.Predmet.ProtustrankaIDrugiAdressOIB_1">ŠKEGRO GRUPA d.o.o., OIB 78466598093, Barutanski breg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ŠKEGRO GRUPA d.o.o.</item>
      <item>Tatjana Škegro</item>
    </izvorni_sadrzaj>
    <derivirana_varijabla naziv="DomainObject.Predmet.SudioniciListNaziv_1">
      <item>FINA Regionalni centar Zagreb</item>
      <item>ŠKEGRO GRUPA d.o.o.</item>
      <item>Tatjana Škegro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ŠKEGRO GRUPA d.o.o., OIB 78466598093, Barutanski breg 23/A,10000 Zagreb</item>
      <item>Tatjana Škegro, OIB 15409769988, Barutanski Breg 23a,10000 Zagreb</item>
    </izvorni_sadrzaj>
    <derivirana_varijabla naziv="DomainObject.Predmet.SudioniciListAdressOIB_1">
      <item>FINA Regionalni centar Zagreb, OIB 85821130368, Trg svibanjskih žrtava 1995. br. 1,10000 Zagreb</item>
      <item>ŠKEGRO GRUPA d.o.o., OIB 78466598093, Barutanski breg 23/A,10000 Zagreb</item>
      <item>Tatjana Škegro, OIB 15409769988, Barutanski Breg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78466598093</item>
      <item>, OIB 15409769988</item>
    </izvorni_sadrzaj>
    <derivirana_varijabla naziv="DomainObject.Predmet.SudioniciListNazivOIB_1">
      <item>, OIB 85821130368</item>
      <item>, OIB 78466598093</item>
      <item>, OIB 15409769988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925</properties:Words>
  <properties:Characters>5192</properties:Characters>
  <properties:Lines>99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2017-11-21T08:45:00Z</dcterms:created>
  <dc:creator>Valentina Kranjčić</dc:creator>
  <cp:lastModifiedBy>Valentina Kranjčić</cp:lastModifiedBy>
  <cp:lastPrinted>2017-11-21T08:44:00Z</cp:lastPrinted>
  <dcterms:modified xmlns:xsi="http://www.w3.org/2001/XMLSchema-instance" xsi:type="dcterms:W3CDTF">2017-11-21T08:47:00Z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St-4892/2016-8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