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fe4e4" w14:paraId="67fe4e4" w:rsidRDefault="002D77B4" w:rsidP="00597F65" w:rsidR="00597F65" w:rsidRPr="003D4D89">
      <w:pPr>
        <w:jc w:val="right"/>
        <w15:collapsed w:val="false"/>
      </w:pPr>
      <w:bookmarkStart w:name="_GoBack" w:id="0"/>
      <w:bookmarkEnd w:id="0"/>
      <w:r w:rsidRPr="003D4D89">
        <w:t>Broj: St-</w:t>
      </w:r>
      <w:r w:rsidR="009F4042">
        <w:t>680</w:t>
      </w:r>
      <w:r w:rsidR="006D254D" w:rsidRPr="003D4D89">
        <w:t>/</w:t>
      </w:r>
      <w:r w:rsidR="00006672" w:rsidRPr="003D4D89">
        <w:t>17</w:t>
      </w:r>
      <w:r w:rsidR="00B0432C" w:rsidRPr="003D4D89">
        <w:t>-</w:t>
      </w:r>
      <w:r w:rsidR="0016429F" w:rsidRPr="003D4D89">
        <w:t>7</w:t>
      </w:r>
    </w:p>
    <w:p w:rsidRDefault="004952D7" w:rsidP="004952D7" w:rsidR="004952D7" w:rsidRPr="003D4D89">
      <w:r w:rsidRPr="003D4D89">
        <w:rPr>
          <w:rStyle w:val="Naglaeno"/>
          <w:b w:val="false"/>
        </w:rPr>
        <w:t xml:space="preserve">             </w:t>
      </w:r>
      <w:r w:rsidR="00A47666" w:rsidRPr="003D4D89">
        <w:rPr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3D4D89"/>
    <w:p w:rsidRDefault="004952D7" w:rsidP="004952D7" w:rsidR="004952D7" w:rsidRPr="003D4D89">
      <w:pPr>
        <w:ind w:hanging="720" w:left="360"/>
      </w:pPr>
      <w:r w:rsidRPr="003D4D89">
        <w:t xml:space="preserve">     REPUBLIKA HRVATSKA</w:t>
      </w:r>
    </w:p>
    <w:p w:rsidRDefault="004952D7" w:rsidP="004952D7" w:rsidR="004952D7" w:rsidRPr="003D4D89">
      <w:pPr>
        <w:ind w:hanging="720" w:left="360"/>
        <w:rPr>
          <w:sz w:val="22"/>
          <w:szCs w:val="22"/>
        </w:rPr>
      </w:pPr>
      <w:r w:rsidRPr="003D4D89">
        <w:rPr>
          <w:sz w:val="22"/>
          <w:szCs w:val="22"/>
        </w:rPr>
        <w:t xml:space="preserve">     TRGOVAČKI SUD U OSIJEKU</w:t>
      </w:r>
    </w:p>
    <w:p w:rsidRDefault="004B741D" w:rsidP="004B741D" w:rsidR="004B741D" w:rsidRPr="003D4D89"/>
    <w:p w:rsidRDefault="0013209D" w:rsidP="0013209D" w:rsidR="00366021" w:rsidRPr="003D4D89">
      <w:pPr>
        <w:jc w:val="center"/>
      </w:pPr>
      <w:r w:rsidRPr="003D4D89">
        <w:t>R E P U B L I K A  H R V A T S K A</w:t>
      </w:r>
    </w:p>
    <w:p w:rsidRDefault="004B741D" w:rsidP="004B741D" w:rsidR="004B741D" w:rsidRPr="003D4D89">
      <w:pPr>
        <w:jc w:val="center"/>
      </w:pPr>
      <w:r w:rsidRPr="003D4D89">
        <w:t>R J E Š E N J E</w:t>
      </w:r>
    </w:p>
    <w:p w:rsidRDefault="00366021" w:rsidP="004B741D" w:rsidR="00366021" w:rsidRPr="003D4D89"/>
    <w:p w:rsidRDefault="00366021" w:rsidP="004B741D" w:rsidR="00366021" w:rsidRPr="003D4D89"/>
    <w:p w:rsidRDefault="004B741D" w:rsidP="004B741D" w:rsidR="00094230" w:rsidRPr="003D4D89">
      <w:pPr>
        <w:jc w:val="both"/>
      </w:pPr>
      <w:r w:rsidRPr="003D4D89">
        <w:tab/>
        <w:t>Trgovački sud u Osijeku, po stečajno</w:t>
      </w:r>
      <w:r w:rsidR="00214478" w:rsidRPr="003D4D89">
        <w:t>j</w:t>
      </w:r>
      <w:r w:rsidRPr="003D4D89">
        <w:t xml:space="preserve"> </w:t>
      </w:r>
      <w:r w:rsidR="00214478" w:rsidRPr="003D4D89">
        <w:t>sutkinji</w:t>
      </w:r>
      <w:r w:rsidRPr="003D4D89">
        <w:t xml:space="preserve"> </w:t>
      </w:r>
      <w:r w:rsidR="0013209D" w:rsidRPr="003D4D89">
        <w:t>Nadi Roso</w:t>
      </w:r>
      <w:r w:rsidR="00366021" w:rsidRPr="003D4D89">
        <w:t xml:space="preserve">, </w:t>
      </w:r>
      <w:r w:rsidR="00B0432C" w:rsidRPr="003D4D89">
        <w:rPr>
          <w:color w:val="000000"/>
        </w:rPr>
        <w:t xml:space="preserve">u stečajnom postupku predlagatelja-vjerovnika: </w:t>
      </w:r>
      <w:r w:rsidR="00006672" w:rsidRPr="003D4D89">
        <w:rPr>
          <w:color w:val="000000"/>
        </w:rPr>
        <w:t xml:space="preserve">RH Ministarstvo financija, Porezna uprava, Područni ured Slavonija i Baranja Vukovar OIB: 18683136487 zastupana po Županijsko državnom odvjetništvu u Vukovaru </w:t>
      </w:r>
      <w:r w:rsidR="00B0432C" w:rsidRPr="003D4D89">
        <w:rPr>
          <w:color w:val="000000"/>
        </w:rPr>
        <w:t xml:space="preserve">za otvaranje stečajnog postupka nad dužnikom </w:t>
      </w:r>
      <w:r w:rsidR="00A928E1" w:rsidRPr="003D4D89">
        <w:t xml:space="preserve">JIUJU PROMET </w:t>
      </w:r>
      <w:r w:rsidR="00006672" w:rsidRPr="003D4D89">
        <w:t xml:space="preserve">d.o.o za trgovinu i usluge, </w:t>
      </w:r>
      <w:r w:rsidR="00A928E1" w:rsidRPr="003D4D89">
        <w:t>Županja</w:t>
      </w:r>
      <w:r w:rsidR="00006672" w:rsidRPr="003D4D89">
        <w:t xml:space="preserve">, </w:t>
      </w:r>
      <w:r w:rsidR="00A928E1" w:rsidRPr="003D4D89">
        <w:t>Trg Martina Robotića 2</w:t>
      </w:r>
      <w:r w:rsidR="00006672" w:rsidRPr="003D4D89">
        <w:t>, MBS:</w:t>
      </w:r>
      <w:r w:rsidR="00A928E1" w:rsidRPr="003D4D89">
        <w:t xml:space="preserve"> 030119876</w:t>
      </w:r>
      <w:r w:rsidR="00006672" w:rsidRPr="003D4D89">
        <w:t>, OIB:</w:t>
      </w:r>
      <w:r w:rsidR="00A928E1" w:rsidRPr="003D4D89">
        <w:t xml:space="preserve"> 33556489047</w:t>
      </w:r>
      <w:r w:rsidR="00555D95" w:rsidRPr="003D4D89">
        <w:t xml:space="preserve">, </w:t>
      </w:r>
      <w:r w:rsidR="00B00E84" w:rsidRPr="003D4D89">
        <w:t>d</w:t>
      </w:r>
      <w:r w:rsidR="006D64E6" w:rsidRPr="003D4D89">
        <w:t xml:space="preserve">ana </w:t>
      </w:r>
      <w:r w:rsidR="00A928E1" w:rsidRPr="003D4D89">
        <w:t xml:space="preserve">25. rujna </w:t>
      </w:r>
      <w:r w:rsidR="005868BA" w:rsidRPr="003D4D89">
        <w:t>2017.</w:t>
      </w:r>
      <w:r w:rsidR="00A928E1" w:rsidRPr="003D4D89">
        <w:t>g.</w:t>
      </w:r>
      <w:r w:rsidR="005868BA" w:rsidRPr="003D4D89">
        <w:t xml:space="preserve"> </w:t>
      </w:r>
    </w:p>
    <w:p w:rsidRDefault="004F25AD" w:rsidP="005F4420" w:rsidR="004011EC" w:rsidRPr="003D4D89">
      <w:pPr>
        <w:tabs>
          <w:tab w:pos="3705" w:val="left"/>
          <w:tab w:pos="7005" w:val="left"/>
        </w:tabs>
        <w:jc w:val="both"/>
      </w:pPr>
      <w:r w:rsidRPr="003D4D89">
        <w:tab/>
      </w:r>
      <w:r w:rsidR="005F4420" w:rsidRPr="003D4D89">
        <w:tab/>
      </w:r>
    </w:p>
    <w:p w:rsidRDefault="00A0258F" w:rsidP="004F25AD" w:rsidR="00A0258F" w:rsidRPr="003D4D89">
      <w:pPr>
        <w:tabs>
          <w:tab w:pos="3705" w:val="left"/>
        </w:tabs>
        <w:jc w:val="both"/>
      </w:pPr>
    </w:p>
    <w:p w:rsidRDefault="004B741D" w:rsidP="00A0258F" w:rsidR="00366021" w:rsidRPr="003D4D89">
      <w:pPr>
        <w:jc w:val="center"/>
      </w:pPr>
      <w:r w:rsidRPr="003D4D89">
        <w:t>r i j e š i o   j e</w:t>
      </w:r>
    </w:p>
    <w:p w:rsidRDefault="004011EC" w:rsidP="004B741D" w:rsidR="004011EC" w:rsidRPr="003D4D89">
      <w:pPr>
        <w:pStyle w:val="Tijeloteksta"/>
      </w:pPr>
    </w:p>
    <w:p w:rsidRDefault="00A0258F" w:rsidP="004B741D" w:rsidR="00A0258F" w:rsidRPr="003D4D89">
      <w:pPr>
        <w:pStyle w:val="Tijeloteksta"/>
      </w:pPr>
    </w:p>
    <w:p w:rsidRDefault="004B741D" w:rsidP="00E237D5" w:rsidR="009B0969" w:rsidRPr="003D4D89">
      <w:pPr>
        <w:pStyle w:val="Tijeloteksta"/>
        <w:numPr>
          <w:ilvl w:val="0"/>
          <w:numId w:val="1"/>
        </w:numPr>
      </w:pPr>
      <w:r w:rsidRPr="003D4D89">
        <w:t>Pokreće se prethodni postupak radi utvrđivanja uvjeta za otvaranje stečajnog postupk</w:t>
      </w:r>
      <w:r w:rsidR="00926DED" w:rsidRPr="003D4D89">
        <w:t xml:space="preserve">a nad </w:t>
      </w:r>
      <w:r w:rsidR="00125C68" w:rsidRPr="003D4D89">
        <w:t xml:space="preserve">dužnikom </w:t>
      </w:r>
      <w:r w:rsidR="00A928E1" w:rsidRPr="003D4D89">
        <w:t>JIUJU PROMET d.o.o za trgovinu i usluge, Županja, Trg Martina Robotića 2, MBS: 030119876, OIB: 33556489047</w:t>
      </w:r>
      <w:r w:rsidR="004952D7" w:rsidRPr="003D4D89">
        <w:t>.</w:t>
      </w:r>
      <w:r w:rsidR="00214478" w:rsidRPr="003D4D89">
        <w:t xml:space="preserve"> </w:t>
      </w:r>
      <w:r w:rsidR="00006672" w:rsidRPr="003D4D89">
        <w:t xml:space="preserve"> </w:t>
      </w:r>
    </w:p>
    <w:p w:rsidRDefault="009B0969" w:rsidP="0037616B" w:rsidR="00615950" w:rsidRPr="003D4D89">
      <w:pPr>
        <w:pStyle w:val="Tijeloteksta"/>
        <w:numPr>
          <w:ilvl w:val="0"/>
          <w:numId w:val="1"/>
        </w:numPr>
      </w:pPr>
      <w:r w:rsidRPr="003D4D89">
        <w:t xml:space="preserve">Zakazuje se ročište radi izjašnjenja o prijedlogu za dan </w:t>
      </w:r>
      <w:r w:rsidR="00A928E1" w:rsidRPr="003D4D89">
        <w:t>09. studenog</w:t>
      </w:r>
      <w:r w:rsidR="0037616B" w:rsidRPr="003D4D89">
        <w:t xml:space="preserve"> 2017.</w:t>
      </w:r>
      <w:r w:rsidR="00A928E1" w:rsidRPr="003D4D89">
        <w:t>g.</w:t>
      </w:r>
      <w:r w:rsidR="0037616B" w:rsidRPr="003D4D89">
        <w:t xml:space="preserve"> u 10:</w:t>
      </w:r>
      <w:r w:rsidR="00A928E1" w:rsidRPr="003D4D89">
        <w:t>1</w:t>
      </w:r>
      <w:r w:rsidR="00006672" w:rsidRPr="003D4D89">
        <w:t>5</w:t>
      </w:r>
      <w:r w:rsidR="00EB3AC0" w:rsidRPr="003D4D89">
        <w:t xml:space="preserve"> </w:t>
      </w:r>
      <w:r w:rsidRPr="003D4D89">
        <w:t xml:space="preserve">sati u zgradi ovog suda u Osijeku, Zagrebačka br. 2, soba br. </w:t>
      </w:r>
      <w:r w:rsidR="009F4042">
        <w:t>36</w:t>
      </w:r>
      <w:r w:rsidRPr="003D4D89">
        <w:t>/II, na koje se pozivaju sve zainteresirane stranke dostavom ovog rješenja.</w:t>
      </w:r>
    </w:p>
    <w:p w:rsidRDefault="004B741D" w:rsidP="00615950" w:rsidR="006C2276" w:rsidRPr="003D4D89">
      <w:pPr>
        <w:pStyle w:val="Tijeloteksta"/>
        <w:numPr>
          <w:ilvl w:val="0"/>
          <w:numId w:val="1"/>
        </w:numPr>
      </w:pPr>
      <w:r w:rsidRPr="003D4D89">
        <w:t>U ovom postupku imenuje se privremen</w:t>
      </w:r>
      <w:r w:rsidR="004952D7" w:rsidRPr="003D4D89">
        <w:t>i</w:t>
      </w:r>
      <w:r w:rsidR="00E171AF" w:rsidRPr="003D4D89">
        <w:t xml:space="preserve"> stečajn</w:t>
      </w:r>
      <w:r w:rsidR="004952D7" w:rsidRPr="003D4D89">
        <w:t>i</w:t>
      </w:r>
      <w:r w:rsidR="00E171AF" w:rsidRPr="003D4D89">
        <w:t xml:space="preserve"> upravitelj u osobi</w:t>
      </w:r>
      <w:r w:rsidR="004F25AD" w:rsidRPr="003D4D89">
        <w:t xml:space="preserve"> </w:t>
      </w:r>
      <w:r w:rsidR="003D4D89" w:rsidRPr="003D4D89">
        <w:rPr>
          <w:sz w:val="22"/>
          <w:szCs w:val="22"/>
        </w:rPr>
        <w:t>Sanja Mišević L. Jagera 24 Osijek, OIB:17448143522.</w:t>
      </w:r>
    </w:p>
    <w:p w:rsidRDefault="00A26E0B" w:rsidP="004B741D" w:rsidR="004B741D" w:rsidRPr="003D4D89">
      <w:pPr>
        <w:pStyle w:val="Tijeloteksta"/>
        <w:numPr>
          <w:ilvl w:val="0"/>
          <w:numId w:val="1"/>
        </w:numPr>
      </w:pPr>
      <w:r w:rsidRPr="003D4D89">
        <w:t>P</w:t>
      </w:r>
      <w:r w:rsidR="004B741D" w:rsidRPr="003D4D89">
        <w:t xml:space="preserve">rivremeni stečajni upravitelj dužan je u primjerenom roku, a najdulje u roku od </w:t>
      </w:r>
      <w:r w:rsidR="00070D0F" w:rsidRPr="003D4D89">
        <w:t>8</w:t>
      </w:r>
      <w:r w:rsidR="004B741D" w:rsidRPr="003D4D89">
        <w:t xml:space="preserve"> dana </w:t>
      </w:r>
      <w:r w:rsidR="00E11F11" w:rsidRPr="003D4D89">
        <w:t xml:space="preserve">prije održavanja ročišta </w:t>
      </w:r>
      <w:r w:rsidR="004B741D" w:rsidRPr="003D4D89">
        <w:t>dostaviti stečajnom sucu izvješće o financijsko gospodarskom stanju stečajnog dužnika, te mogućnostima provođenja stečajnog postupka nad njegovom imovinom.</w:t>
      </w:r>
    </w:p>
    <w:p w:rsidRDefault="004B741D" w:rsidP="004B741D" w:rsidR="004B741D" w:rsidRPr="003D4D89">
      <w:pPr>
        <w:pStyle w:val="Tijeloteksta"/>
        <w:numPr>
          <w:ilvl w:val="0"/>
          <w:numId w:val="1"/>
        </w:numPr>
      </w:pPr>
      <w:r w:rsidRPr="003D4D89">
        <w:t>Privremeni stečajni upravitelj ovlašten je stupiti u poslovne prostorije dužnika, te tamo provesti sve radnje.</w:t>
      </w:r>
    </w:p>
    <w:p w:rsidRDefault="004B741D" w:rsidP="004B741D" w:rsidR="004B741D" w:rsidRPr="003D4D89">
      <w:pPr>
        <w:pStyle w:val="Tijeloteksta"/>
        <w:numPr>
          <w:ilvl w:val="0"/>
          <w:numId w:val="1"/>
        </w:numPr>
      </w:pPr>
      <w:r w:rsidRPr="003D4D89"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4952D7" w:rsidP="004B741D" w:rsidR="004952D7" w:rsidRPr="003D4D89">
      <w:pPr>
        <w:pStyle w:val="Tijeloteksta"/>
        <w:rPr>
          <w:bCs/>
        </w:rPr>
      </w:pPr>
    </w:p>
    <w:p w:rsidRDefault="00A0258F" w:rsidP="004B741D" w:rsidR="00A0258F" w:rsidRPr="003D4D89">
      <w:pPr>
        <w:pStyle w:val="Tijeloteksta"/>
        <w:rPr>
          <w:bCs/>
        </w:rPr>
      </w:pPr>
    </w:p>
    <w:p w:rsidRDefault="004B741D" w:rsidP="00965A37" w:rsidR="00965A37" w:rsidRPr="003D4D89">
      <w:pPr>
        <w:pStyle w:val="Tijeloteksta"/>
        <w:jc w:val="center"/>
        <w:rPr>
          <w:bCs/>
        </w:rPr>
      </w:pPr>
      <w:r w:rsidRPr="003D4D89">
        <w:rPr>
          <w:bCs/>
        </w:rPr>
        <w:t>Obrazloženje</w:t>
      </w:r>
    </w:p>
    <w:p w:rsidRDefault="00316834" w:rsidP="004B741D" w:rsidR="00316834" w:rsidRPr="003D4D89">
      <w:pPr>
        <w:pStyle w:val="Tijeloteksta"/>
        <w:rPr>
          <w:bCs/>
        </w:rPr>
      </w:pPr>
    </w:p>
    <w:p w:rsidRDefault="00A0258F" w:rsidP="004B741D" w:rsidR="00A0258F" w:rsidRPr="003D4D89">
      <w:pPr>
        <w:pStyle w:val="Tijeloteksta"/>
        <w:rPr>
          <w:bCs/>
        </w:rPr>
      </w:pPr>
    </w:p>
    <w:p w:rsidRDefault="00366021" w:rsidP="005A7923" w:rsidR="00006672" w:rsidRPr="003D4D89">
      <w:pPr>
        <w:pStyle w:val="Tijeloteksta"/>
      </w:pPr>
      <w:r w:rsidRPr="003D4D89">
        <w:tab/>
        <w:t>Predlagatelj</w:t>
      </w:r>
      <w:r w:rsidR="00316834" w:rsidRPr="003D4D89">
        <w:t xml:space="preserve"> </w:t>
      </w:r>
      <w:r w:rsidR="00B0432C" w:rsidRPr="003D4D89">
        <w:t xml:space="preserve">vjerovnik </w:t>
      </w:r>
      <w:r w:rsidR="00006672" w:rsidRPr="003D4D89">
        <w:rPr>
          <w:color w:val="000000"/>
        </w:rPr>
        <w:t>RH Ministarstvo financija, Porezna uprava, Područni ured Slavonija i Baranja Vukovar OIB: 18683136487 zastupana po Županijsko državnom odvjetništvu u Vukovaru</w:t>
      </w:r>
      <w:r w:rsidR="00EF5439" w:rsidRPr="003D4D89">
        <w:t xml:space="preserve">, </w:t>
      </w:r>
      <w:r w:rsidR="00B32D98" w:rsidRPr="003D4D89">
        <w:t>podni</w:t>
      </w:r>
      <w:r w:rsidR="00EF5439" w:rsidRPr="003D4D89">
        <w:t xml:space="preserve">o je dana </w:t>
      </w:r>
      <w:r w:rsidR="00501209" w:rsidRPr="003D4D89">
        <w:t>12.lipnja 2017</w:t>
      </w:r>
      <w:r w:rsidR="005868BA" w:rsidRPr="003D4D89">
        <w:t>.</w:t>
      </w:r>
      <w:r w:rsidR="006C2276" w:rsidRPr="003D4D89">
        <w:t xml:space="preserve"> na propisanom obrascu</w:t>
      </w:r>
      <w:r w:rsidR="00576EA0" w:rsidRPr="003D4D89">
        <w:t xml:space="preserve"> </w:t>
      </w:r>
      <w:r w:rsidRPr="003D4D89">
        <w:t xml:space="preserve">prijedlog za </w:t>
      </w:r>
    </w:p>
    <w:p w:rsidRDefault="00006672" w:rsidP="00006672" w:rsidR="00006672" w:rsidRPr="003D4D89">
      <w:pPr>
        <w:jc w:val="right"/>
      </w:pPr>
    </w:p>
    <w:p w:rsidRDefault="00006672" w:rsidP="00006672" w:rsidR="00006672" w:rsidRPr="003D4D89">
      <w:pPr>
        <w:jc w:val="right"/>
      </w:pPr>
    </w:p>
    <w:p w:rsidRDefault="003D4D89" w:rsidP="00006672" w:rsidR="00006672" w:rsidRPr="003D4D89">
      <w:pPr>
        <w:jc w:val="right"/>
      </w:pPr>
      <w:r w:rsidRPr="003D4D89">
        <w:t>Broj: St-</w:t>
      </w:r>
      <w:r w:rsidR="009F4042">
        <w:t>680</w:t>
      </w:r>
      <w:r w:rsidRPr="003D4D89">
        <w:t>/17-7</w:t>
      </w:r>
    </w:p>
    <w:p w:rsidRDefault="00006672" w:rsidP="005A7923" w:rsidR="00006672" w:rsidRPr="003D4D89">
      <w:pPr>
        <w:pStyle w:val="Tijeloteksta"/>
      </w:pPr>
    </w:p>
    <w:p w:rsidRDefault="00006672" w:rsidP="005A7923" w:rsidR="00006672" w:rsidRPr="003D4D89">
      <w:pPr>
        <w:pStyle w:val="Tijeloteksta"/>
      </w:pPr>
    </w:p>
    <w:p w:rsidRDefault="00006672" w:rsidP="005A7923" w:rsidR="00006672" w:rsidRPr="003D4D89">
      <w:pPr>
        <w:pStyle w:val="Tijeloteksta"/>
      </w:pPr>
    </w:p>
    <w:p w:rsidRDefault="00366021" w:rsidP="005A7923" w:rsidR="003E3A0B" w:rsidRPr="003D4D89">
      <w:pPr>
        <w:pStyle w:val="Tijeloteksta"/>
      </w:pPr>
      <w:r w:rsidRPr="003D4D89">
        <w:t xml:space="preserve">otvaranje </w:t>
      </w:r>
      <w:r w:rsidR="004B741D" w:rsidRPr="003D4D89">
        <w:t xml:space="preserve"> </w:t>
      </w:r>
      <w:r w:rsidR="00D73015" w:rsidRPr="003D4D89">
        <w:t>stečajnog postupka</w:t>
      </w:r>
      <w:r w:rsidR="00C473BD" w:rsidRPr="003D4D89">
        <w:t xml:space="preserve"> </w:t>
      </w:r>
      <w:r w:rsidRPr="003D4D89">
        <w:t>nad dužnikom</w:t>
      </w:r>
      <w:r w:rsidR="00EF5439" w:rsidRPr="003D4D89">
        <w:t xml:space="preserve"> </w:t>
      </w:r>
      <w:r w:rsidR="00A928E1" w:rsidRPr="003D4D89">
        <w:t>JIUJU PROMET d.o.o za trgovinu i usluge, Županja, Trg Martina Robotića 2, MBS: 030119876, OIB: 33556489047</w:t>
      </w:r>
      <w:r w:rsidR="00EF5439" w:rsidRPr="003D4D89">
        <w:t xml:space="preserve"> </w:t>
      </w:r>
      <w:r w:rsidR="00133EE5" w:rsidRPr="003D4D89">
        <w:tab/>
      </w:r>
    </w:p>
    <w:p w:rsidRDefault="00A0258F" w:rsidP="005A7923" w:rsidR="00A0258F" w:rsidRPr="003D4D89">
      <w:pPr>
        <w:pStyle w:val="Tijeloteksta"/>
      </w:pPr>
    </w:p>
    <w:p w:rsidRDefault="00214478" w:rsidP="001160A4" w:rsidR="00214478" w:rsidRPr="003D4D89">
      <w:pPr>
        <w:pStyle w:val="Tijeloteksta"/>
        <w:ind w:firstLine="708"/>
      </w:pPr>
      <w:r w:rsidRPr="003D4D89">
        <w:t xml:space="preserve">U prijedlogu </w:t>
      </w:r>
      <w:r w:rsidR="00006672" w:rsidRPr="003D4D89">
        <w:rPr>
          <w:color w:val="000000"/>
        </w:rPr>
        <w:t>RH Ministarstvo financija, Porezna uprava, Područni ured Slavonija i Baranja Vukovar OIB: 18683136487 zastupana po Županijsko državnom odvjetništvu u Vukovaru</w:t>
      </w:r>
      <w:r w:rsidR="00006672" w:rsidRPr="003D4D89">
        <w:t xml:space="preserve"> </w:t>
      </w:r>
      <w:r w:rsidRPr="003D4D89">
        <w:t>navodi da dužnik na dan</w:t>
      </w:r>
      <w:r w:rsidR="00501209" w:rsidRPr="003D4D89">
        <w:t xml:space="preserve"> 07. lipnja </w:t>
      </w:r>
      <w:r w:rsidR="00B0432C" w:rsidRPr="003D4D89">
        <w:t>201</w:t>
      </w:r>
      <w:r w:rsidR="00501209" w:rsidRPr="003D4D89">
        <w:t>7</w:t>
      </w:r>
      <w:r w:rsidR="005868BA" w:rsidRPr="003D4D89">
        <w:t>.</w:t>
      </w:r>
      <w:r w:rsidRPr="003D4D89">
        <w:t xml:space="preserve"> u Očevidniku redoslijedu osnova za plaćanje ima evidentirane neizvršene osnove za plaćanje u neprekinutom razdoblju od</w:t>
      </w:r>
      <w:r w:rsidR="00B94A89" w:rsidRPr="003D4D89">
        <w:t xml:space="preserve"> </w:t>
      </w:r>
      <w:r w:rsidR="00006672" w:rsidRPr="003D4D89">
        <w:t>1</w:t>
      </w:r>
      <w:r w:rsidR="00501209" w:rsidRPr="003D4D89">
        <w:t>60</w:t>
      </w:r>
      <w:r w:rsidR="00C11CA2" w:rsidRPr="003D4D89">
        <w:t xml:space="preserve"> dana, a da vjerovnik ima tražbinu prema dužniku u iznosu od </w:t>
      </w:r>
      <w:r w:rsidR="00501209" w:rsidRPr="003D4D89">
        <w:t>137.452,41 kn</w:t>
      </w:r>
      <w:r w:rsidRPr="003D4D89">
        <w:t>.</w:t>
      </w:r>
    </w:p>
    <w:p w:rsidRDefault="00DD6DE4" w:rsidP="00316834" w:rsidR="00DD6DE4" w:rsidRPr="003D4D89">
      <w:pPr>
        <w:pStyle w:val="Tijeloteksta"/>
      </w:pPr>
    </w:p>
    <w:p w:rsidRDefault="00133EE5" w:rsidP="00133EE5" w:rsidR="00133EE5" w:rsidRPr="003D4D89">
      <w:pPr>
        <w:ind w:firstLine="708"/>
        <w:jc w:val="both"/>
      </w:pPr>
      <w:r w:rsidRPr="003D4D89"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 w:rsidRPr="003D4D89">
      <w:pPr>
        <w:jc w:val="both"/>
      </w:pPr>
      <w:r w:rsidRPr="003D4D89">
        <w:t xml:space="preserve"> </w:t>
      </w:r>
    </w:p>
    <w:p w:rsidRDefault="00133EE5" w:rsidP="00133EE5" w:rsidR="00133EE5" w:rsidRPr="003D4D89">
      <w:pPr>
        <w:ind w:firstLine="708"/>
        <w:jc w:val="both"/>
      </w:pPr>
      <w:r w:rsidRPr="003D4D89">
        <w:t xml:space="preserve">Također, temeljem čl. 115. st. 2. citiranog zakona imenovan je privremeni stečajni upravitelj u osobi </w:t>
      </w:r>
      <w:r w:rsidR="003D4D89" w:rsidRPr="003D4D89">
        <w:rPr>
          <w:sz w:val="22"/>
          <w:szCs w:val="22"/>
        </w:rPr>
        <w:t xml:space="preserve">Sanja Mišević </w:t>
      </w:r>
      <w:r w:rsidR="009F4042">
        <w:rPr>
          <w:sz w:val="22"/>
          <w:szCs w:val="22"/>
        </w:rPr>
        <w:t xml:space="preserve"> </w:t>
      </w:r>
      <w:r w:rsidR="003D4D89" w:rsidRPr="003D4D89">
        <w:rPr>
          <w:sz w:val="22"/>
          <w:szCs w:val="22"/>
        </w:rPr>
        <w:t>L. Jagera 24 Osijek, OIB:17448143522</w:t>
      </w:r>
      <w:r w:rsidR="00006672" w:rsidRPr="003D4D89">
        <w:t xml:space="preserve"> </w:t>
      </w:r>
      <w:r w:rsidR="00316834" w:rsidRPr="003D4D89">
        <w:t>(automatski odabir)</w:t>
      </w:r>
      <w:r w:rsidRPr="003D4D89">
        <w:t>, radi utvrđivanja stanja imovine dužnika, nakon čega stečajni sudac može donijeti odluku u ovom postupku.</w:t>
      </w:r>
    </w:p>
    <w:p w:rsidRDefault="003E3A0B" w:rsidP="00133EE5" w:rsidR="003E3A0B" w:rsidRPr="003D4D89">
      <w:pPr>
        <w:pStyle w:val="Tijeloteksta"/>
        <w:rPr>
          <w:bCs/>
        </w:rPr>
      </w:pPr>
    </w:p>
    <w:p w:rsidRDefault="004B741D" w:rsidP="003E3A0B" w:rsidR="004B741D" w:rsidRPr="003D4D89">
      <w:pPr>
        <w:pStyle w:val="Tijeloteksta"/>
        <w:rPr>
          <w:bCs/>
        </w:rPr>
      </w:pPr>
    </w:p>
    <w:p w:rsidRDefault="005A1D35" w:rsidP="004B741D" w:rsidR="005A1D35" w:rsidRPr="003D4D89">
      <w:pPr>
        <w:pStyle w:val="Tijeloteksta"/>
        <w:jc w:val="center"/>
        <w:rPr>
          <w:bCs/>
        </w:rPr>
      </w:pPr>
    </w:p>
    <w:p w:rsidRDefault="00F1595D" w:rsidP="00F1595D" w:rsidR="007242CD" w:rsidRPr="003D4D89">
      <w:pPr>
        <w:pStyle w:val="Tijeloteksta"/>
        <w:tabs>
          <w:tab w:pos="4536" w:val="center"/>
          <w:tab w:pos="6585" w:val="left"/>
        </w:tabs>
        <w:jc w:val="left"/>
      </w:pPr>
      <w:r w:rsidRPr="003D4D89">
        <w:tab/>
      </w:r>
      <w:r w:rsidR="001309A4" w:rsidRPr="003D4D89">
        <w:t>U Osijeku</w:t>
      </w:r>
      <w:r w:rsidR="003D4D89" w:rsidRPr="003D4D89">
        <w:t xml:space="preserve"> 25</w:t>
      </w:r>
      <w:r w:rsidR="005868BA" w:rsidRPr="003D4D89">
        <w:t>.</w:t>
      </w:r>
      <w:r w:rsidR="003D4D89" w:rsidRPr="003D4D89">
        <w:t>rujna 2017.g.</w:t>
      </w:r>
    </w:p>
    <w:p w:rsidRDefault="00094230" w:rsidP="001309A4" w:rsidR="00094230" w:rsidRPr="003D4D89">
      <w:pPr>
        <w:pStyle w:val="Tijeloteksta"/>
        <w:jc w:val="center"/>
      </w:pPr>
    </w:p>
    <w:p w:rsidRDefault="00094230" w:rsidP="001309A4" w:rsidR="00094230" w:rsidRPr="003D4D89">
      <w:pPr>
        <w:pStyle w:val="Tijeloteksta"/>
        <w:jc w:val="center"/>
      </w:pPr>
    </w:p>
    <w:p w:rsidRDefault="004B741D" w:rsidP="004B741D" w:rsidR="004B741D" w:rsidRPr="003D4D89">
      <w:pPr>
        <w:pStyle w:val="Tijeloteksta"/>
        <w:jc w:val="left"/>
      </w:pPr>
      <w:r w:rsidRPr="003D4D89">
        <w:t>Zapisničar</w:t>
      </w:r>
    </w:p>
    <w:p w:rsidRDefault="00006672" w:rsidP="004B741D" w:rsidR="007242CD" w:rsidRPr="003D4D89">
      <w:pPr>
        <w:pStyle w:val="Tijeloteksta"/>
        <w:jc w:val="left"/>
      </w:pPr>
      <w:r w:rsidRPr="003D4D89">
        <w:t>Snježana Markotić Jurić</w:t>
      </w:r>
    </w:p>
    <w:p w:rsidRDefault="007242CD" w:rsidP="00E11F11" w:rsidR="007242CD" w:rsidRPr="003D4D89">
      <w:pPr>
        <w:pStyle w:val="Tijeloteksta"/>
        <w:ind w:firstLine="708"/>
        <w:jc w:val="left"/>
      </w:pPr>
    </w:p>
    <w:p w:rsidRDefault="004B741D" w:rsidP="004B741D" w:rsidR="004B741D" w:rsidRPr="003D4D89">
      <w:pPr>
        <w:pStyle w:val="Tijeloteksta"/>
        <w:jc w:val="left"/>
      </w:pP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</w:r>
      <w:r w:rsidR="005A1D35" w:rsidRPr="003D4D89">
        <w:tab/>
      </w:r>
      <w:r w:rsidR="004011EC" w:rsidRPr="003D4D89">
        <w:t>S</w:t>
      </w:r>
      <w:r w:rsidRPr="003D4D89">
        <w:t>TEČAJN</w:t>
      </w:r>
      <w:r w:rsidR="00214478" w:rsidRPr="003D4D89">
        <w:t>A SUTKINJA</w:t>
      </w:r>
    </w:p>
    <w:p w:rsidRDefault="004B741D" w:rsidP="004B741D" w:rsidR="004B741D" w:rsidRPr="003D4D89">
      <w:pPr>
        <w:pStyle w:val="Tijeloteksta"/>
        <w:jc w:val="left"/>
      </w:pP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  <w:t xml:space="preserve">  </w:t>
      </w:r>
      <w:r w:rsidR="005A1D35" w:rsidRPr="003D4D89">
        <w:tab/>
        <w:t xml:space="preserve"> </w:t>
      </w:r>
      <w:r w:rsidR="00316834" w:rsidRPr="003D4D89">
        <w:t xml:space="preserve">     </w:t>
      </w:r>
      <w:r w:rsidR="005A1D35" w:rsidRPr="003D4D89">
        <w:t xml:space="preserve"> </w:t>
      </w:r>
      <w:r w:rsidR="00214478" w:rsidRPr="003D4D89">
        <w:t xml:space="preserve"> </w:t>
      </w:r>
      <w:r w:rsidR="0013209D" w:rsidRPr="003D4D89">
        <w:t>Nada Roso</w:t>
      </w:r>
    </w:p>
    <w:p w:rsidRDefault="00E11F11" w:rsidP="00E11F11" w:rsidR="007242CD" w:rsidRPr="003D4D89">
      <w:pPr>
        <w:pStyle w:val="Tijeloteksta"/>
        <w:tabs>
          <w:tab w:pos="1035" w:val="left"/>
        </w:tabs>
        <w:jc w:val="left"/>
      </w:pPr>
      <w:r w:rsidRPr="003D4D89">
        <w:tab/>
      </w:r>
    </w:p>
    <w:p w:rsidRDefault="004B741D" w:rsidP="004B741D" w:rsidR="004B741D" w:rsidRPr="003D4D89">
      <w:pPr>
        <w:pStyle w:val="Tijeloteksta"/>
        <w:jc w:val="left"/>
      </w:pPr>
      <w:r w:rsidRPr="003D4D89">
        <w:t>POUKA O PRAVNOM LIJEKU:</w:t>
      </w:r>
    </w:p>
    <w:p w:rsidRDefault="004B741D" w:rsidP="004B741D" w:rsidR="004B741D" w:rsidRPr="003D4D89">
      <w:pPr>
        <w:pStyle w:val="Tijeloteksta"/>
        <w:jc w:val="left"/>
      </w:pPr>
      <w:r w:rsidRPr="003D4D89">
        <w:t>Protiv ovog rješenja nije</w:t>
      </w:r>
      <w:r w:rsidR="00334FFD" w:rsidRPr="003D4D89">
        <w:t xml:space="preserve"> dopuštena posebna žalba (čl. 115</w:t>
      </w:r>
      <w:r w:rsidRPr="003D4D89">
        <w:t>. st. 1. Stečajnog zakona).</w:t>
      </w:r>
    </w:p>
    <w:p w:rsidRDefault="004B741D" w:rsidP="004B741D" w:rsidR="004B741D" w:rsidRPr="003D4D89">
      <w:pPr>
        <w:pStyle w:val="Tijeloteksta"/>
        <w:jc w:val="left"/>
      </w:pPr>
    </w:p>
    <w:p w:rsidRDefault="004B741D" w:rsidP="004B741D" w:rsidR="004B741D" w:rsidRPr="003D4D89">
      <w:pPr>
        <w:pStyle w:val="Tijeloteksta"/>
        <w:jc w:val="left"/>
      </w:pPr>
      <w:r w:rsidRPr="003D4D89">
        <w:t>DNA</w:t>
      </w:r>
    </w:p>
    <w:p w:rsidRDefault="003E3A0B" w:rsidP="004B741D" w:rsidR="005868BA" w:rsidRPr="003D4D89">
      <w:pPr>
        <w:pStyle w:val="Tijeloteksta"/>
        <w:numPr>
          <w:ilvl w:val="0"/>
          <w:numId w:val="3"/>
        </w:numPr>
        <w:jc w:val="left"/>
      </w:pPr>
      <w:r w:rsidRPr="003D4D89">
        <w:t>priv. st. upravitelj</w:t>
      </w:r>
      <w:r w:rsidR="004952D7" w:rsidRPr="003D4D89">
        <w:t xml:space="preserve"> </w:t>
      </w:r>
    </w:p>
    <w:p w:rsidRDefault="00C11CA2" w:rsidP="004B741D" w:rsidR="003E3A0B" w:rsidRPr="003D4D89">
      <w:pPr>
        <w:pStyle w:val="Tijeloteksta"/>
        <w:numPr>
          <w:ilvl w:val="0"/>
          <w:numId w:val="3"/>
        </w:numPr>
        <w:jc w:val="left"/>
      </w:pPr>
      <w:r w:rsidRPr="003D4D89">
        <w:t>predlagatelj</w:t>
      </w:r>
      <w:r w:rsidR="00214478" w:rsidRPr="003D4D89">
        <w:t xml:space="preserve"> </w:t>
      </w:r>
    </w:p>
    <w:p w:rsidRDefault="001160A4" w:rsidP="004B741D" w:rsidR="001160A4" w:rsidRPr="003D4D89">
      <w:pPr>
        <w:pStyle w:val="Tijeloteksta"/>
        <w:numPr>
          <w:ilvl w:val="0"/>
          <w:numId w:val="3"/>
        </w:numPr>
        <w:jc w:val="left"/>
      </w:pPr>
      <w:r w:rsidRPr="003D4D89">
        <w:t xml:space="preserve">ŽDO </w:t>
      </w:r>
      <w:r w:rsidR="00C11CA2" w:rsidRPr="003D4D89">
        <w:t>Vukovar</w:t>
      </w:r>
    </w:p>
    <w:p w:rsidRDefault="002D77B4" w:rsidP="004B741D" w:rsidR="002D77B4" w:rsidRPr="003D4D89">
      <w:pPr>
        <w:pStyle w:val="Tijeloteksta"/>
        <w:numPr>
          <w:ilvl w:val="0"/>
          <w:numId w:val="3"/>
        </w:numPr>
        <w:jc w:val="left"/>
      </w:pPr>
      <w:r w:rsidRPr="003D4D89">
        <w:t>dužnik</w:t>
      </w:r>
    </w:p>
    <w:p w:rsidRDefault="00133EE5" w:rsidP="00965A37" w:rsidR="00965A37" w:rsidRPr="003D4D89">
      <w:pPr>
        <w:pStyle w:val="Tijeloteksta"/>
        <w:numPr>
          <w:ilvl w:val="0"/>
          <w:numId w:val="3"/>
        </w:numPr>
        <w:jc w:val="left"/>
      </w:pPr>
      <w:r w:rsidRPr="003D4D89">
        <w:t>e-</w:t>
      </w:r>
      <w:r w:rsidR="003E3A0B" w:rsidRPr="003D4D89">
        <w:t>ogl. pl.</w:t>
      </w:r>
      <w:r w:rsidR="00316834" w:rsidRPr="003D4D89">
        <w:t xml:space="preserve"> </w:t>
      </w:r>
      <w:r w:rsidR="00E16614" w:rsidRPr="003D4D89">
        <w:t>uz prijedlog ŽDO (6-8)</w:t>
      </w:r>
    </w:p>
    <w:p w:rsidRDefault="003D4D89" w:rsidP="005868BA" w:rsidR="000C20F1" w:rsidRPr="003D4D89">
      <w:pPr>
        <w:pStyle w:val="Tijeloteksta"/>
        <w:numPr>
          <w:ilvl w:val="0"/>
          <w:numId w:val="3"/>
        </w:numPr>
        <w:jc w:val="left"/>
      </w:pPr>
      <w:r w:rsidRPr="003D4D89">
        <w:t>R 9/11 u 10:15 sati</w:t>
      </w:r>
    </w:p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sectPr w:rsidR="00965A3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3962" w:rsidR="00B33962">
      <w:r>
        <w:separator/>
      </w:r>
    </w:p>
  </w:endnote>
  <w:endnote w:id="0" w:type="continuationSeparator">
    <w:p w:rsidRDefault="00B33962" w:rsidR="00B339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3962" w:rsidR="00B33962">
      <w:r>
        <w:separator/>
      </w:r>
    </w:p>
  </w:footnote>
  <w:footnote w:id="0" w:type="continuationSeparator">
    <w:p w:rsidRDefault="00B33962" w:rsidR="00B339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7C9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672"/>
    <w:rsid w:val="000150B5"/>
    <w:rsid w:val="000242C5"/>
    <w:rsid w:val="00036EE7"/>
    <w:rsid w:val="0005396D"/>
    <w:rsid w:val="00070D0F"/>
    <w:rsid w:val="000869CE"/>
    <w:rsid w:val="00094230"/>
    <w:rsid w:val="000C20F1"/>
    <w:rsid w:val="000E414B"/>
    <w:rsid w:val="000F2CEE"/>
    <w:rsid w:val="0010785A"/>
    <w:rsid w:val="001160A4"/>
    <w:rsid w:val="00125C68"/>
    <w:rsid w:val="001309A4"/>
    <w:rsid w:val="0013209D"/>
    <w:rsid w:val="00133EE5"/>
    <w:rsid w:val="0016016C"/>
    <w:rsid w:val="001608AA"/>
    <w:rsid w:val="00163019"/>
    <w:rsid w:val="0016429F"/>
    <w:rsid w:val="0019752C"/>
    <w:rsid w:val="001A0170"/>
    <w:rsid w:val="001A6201"/>
    <w:rsid w:val="001B5E31"/>
    <w:rsid w:val="001E75FC"/>
    <w:rsid w:val="002142C7"/>
    <w:rsid w:val="00214478"/>
    <w:rsid w:val="00223C8E"/>
    <w:rsid w:val="00262A2D"/>
    <w:rsid w:val="00290B77"/>
    <w:rsid w:val="00291B9C"/>
    <w:rsid w:val="002D5985"/>
    <w:rsid w:val="002D77B4"/>
    <w:rsid w:val="00313F98"/>
    <w:rsid w:val="00316834"/>
    <w:rsid w:val="00316E40"/>
    <w:rsid w:val="00327B99"/>
    <w:rsid w:val="00334FFD"/>
    <w:rsid w:val="00347D31"/>
    <w:rsid w:val="00366021"/>
    <w:rsid w:val="0037616B"/>
    <w:rsid w:val="00377AF1"/>
    <w:rsid w:val="00386AD3"/>
    <w:rsid w:val="003D4D89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01209"/>
    <w:rsid w:val="00524CC6"/>
    <w:rsid w:val="00555D95"/>
    <w:rsid w:val="0055624C"/>
    <w:rsid w:val="00576EA0"/>
    <w:rsid w:val="005868BA"/>
    <w:rsid w:val="00597F65"/>
    <w:rsid w:val="005A1D35"/>
    <w:rsid w:val="005A3E5A"/>
    <w:rsid w:val="005A7923"/>
    <w:rsid w:val="005B403D"/>
    <w:rsid w:val="005D4764"/>
    <w:rsid w:val="005E5805"/>
    <w:rsid w:val="005F4420"/>
    <w:rsid w:val="00607E75"/>
    <w:rsid w:val="00615950"/>
    <w:rsid w:val="00615FE6"/>
    <w:rsid w:val="006235FB"/>
    <w:rsid w:val="00645968"/>
    <w:rsid w:val="00651E04"/>
    <w:rsid w:val="00665A1B"/>
    <w:rsid w:val="006836C9"/>
    <w:rsid w:val="006A52A2"/>
    <w:rsid w:val="006A56C2"/>
    <w:rsid w:val="006B0D72"/>
    <w:rsid w:val="006C078C"/>
    <w:rsid w:val="006C2276"/>
    <w:rsid w:val="006C6777"/>
    <w:rsid w:val="006D254D"/>
    <w:rsid w:val="006D64E6"/>
    <w:rsid w:val="0071514F"/>
    <w:rsid w:val="007242CD"/>
    <w:rsid w:val="00725641"/>
    <w:rsid w:val="007263EB"/>
    <w:rsid w:val="00745EEF"/>
    <w:rsid w:val="0074711B"/>
    <w:rsid w:val="00751A93"/>
    <w:rsid w:val="0075382B"/>
    <w:rsid w:val="00775EB2"/>
    <w:rsid w:val="0077725F"/>
    <w:rsid w:val="00786C05"/>
    <w:rsid w:val="007C1241"/>
    <w:rsid w:val="007C7E62"/>
    <w:rsid w:val="0080666F"/>
    <w:rsid w:val="00845777"/>
    <w:rsid w:val="00850A85"/>
    <w:rsid w:val="008737C5"/>
    <w:rsid w:val="00882814"/>
    <w:rsid w:val="00891BF4"/>
    <w:rsid w:val="009001D6"/>
    <w:rsid w:val="00906032"/>
    <w:rsid w:val="00926DED"/>
    <w:rsid w:val="00935547"/>
    <w:rsid w:val="009505E8"/>
    <w:rsid w:val="00965A37"/>
    <w:rsid w:val="00967E76"/>
    <w:rsid w:val="00994095"/>
    <w:rsid w:val="009B0969"/>
    <w:rsid w:val="009C13EB"/>
    <w:rsid w:val="009F4042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617B"/>
    <w:rsid w:val="00A87884"/>
    <w:rsid w:val="00A928E1"/>
    <w:rsid w:val="00AB56F9"/>
    <w:rsid w:val="00AF0E4E"/>
    <w:rsid w:val="00B00E84"/>
    <w:rsid w:val="00B0432C"/>
    <w:rsid w:val="00B06072"/>
    <w:rsid w:val="00B32D98"/>
    <w:rsid w:val="00B33962"/>
    <w:rsid w:val="00B47C99"/>
    <w:rsid w:val="00B94A89"/>
    <w:rsid w:val="00BC33DE"/>
    <w:rsid w:val="00BF5580"/>
    <w:rsid w:val="00C008D6"/>
    <w:rsid w:val="00C11CA2"/>
    <w:rsid w:val="00C15361"/>
    <w:rsid w:val="00C473BD"/>
    <w:rsid w:val="00C9197B"/>
    <w:rsid w:val="00CA5EA9"/>
    <w:rsid w:val="00CB7AB0"/>
    <w:rsid w:val="00CF4431"/>
    <w:rsid w:val="00CF53A8"/>
    <w:rsid w:val="00D178DC"/>
    <w:rsid w:val="00D17D1D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1F11"/>
    <w:rsid w:val="00E1321F"/>
    <w:rsid w:val="00E16614"/>
    <w:rsid w:val="00E171AF"/>
    <w:rsid w:val="00E237D5"/>
    <w:rsid w:val="00E430E2"/>
    <w:rsid w:val="00E43272"/>
    <w:rsid w:val="00E45476"/>
    <w:rsid w:val="00E55AA4"/>
    <w:rsid w:val="00E92E59"/>
    <w:rsid w:val="00E97B73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4BCC"/>
    <w:rsid w:val="00EF5439"/>
    <w:rsid w:val="00F1595D"/>
    <w:rsid w:val="00F1779D"/>
    <w:rsid w:val="00F618C3"/>
    <w:rsid w:val="00F61B56"/>
    <w:rsid w:val="00F62A05"/>
    <w:rsid w:val="00F76EF7"/>
    <w:rsid w:val="00F80660"/>
    <w:rsid w:val="00F8686C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47C9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47C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7C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7C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7C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47C9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47C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7C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7C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7C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680</izvorni_sadrzaj>
    <derivirana_varijabla naziv="DomainObject.Predmet.Broj_1">680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2017.</izvorni_sadrzaj>
    <derivirana_varijabla naziv="DomainObject.Predmet.DatumOsnivanja_1">11.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St-680/2017</izvorni_sadrzaj>
    <derivirana_varijabla naziv="DomainObject.Predmet.OznakaBroj_1">St-680/2017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JIUJU PROMET d.o.o. za trgovinu i usluge</izvorni_sadrzaj>
    <derivirana_varijabla naziv="DomainObject.Predmet.ProtustrankaFormated_1">  JIUJU PROMET d.o.o. za trgovinu i usluge</derivirana_varijabla>
  </DomainObject.Predmet.ProtustrankaFormated>
  <DomainObject.Predmet.ProtustrankaFormatedOIB>
    <izvorni_sadrzaj>  JIUJU PROMET d.o.o. za trgovinu i usluge, OIB 33556489047</izvorni_sadrzaj>
    <derivirana_varijabla naziv="DomainObject.Predmet.ProtustrankaFormatedOIB_1">  JIUJU PROMET d.o.o. za trgovinu i usluge, OIB 33556489047</derivirana_varijabla>
  </DomainObject.Predmet.ProtustrankaFormatedOIB>
  <DomainObject.Predmet.ProtustrankaFormatedWithAdress>
    <izvorni_sadrzaj> JIUJU PROMET d.o.o. za trgovinu i usluge, Trg Martina Robotića 2, 32270 Županja</izvorni_sadrzaj>
    <derivirana_varijabla naziv="DomainObject.Predmet.ProtustrankaFormatedWithAdress_1"> JIUJU PROMET d.o.o. za trgovinu i usluge, Trg Martina Robotića 2, 32270 Županja</derivirana_varijabla>
  </DomainObject.Predmet.ProtustrankaFormatedWithAdress>
  <DomainObject.Predmet.ProtustrankaFormatedWithAdressOIB>
    <izvorni_sadrzaj> JIUJU PROMET d.o.o. za trgovinu i usluge, OIB 33556489047, Trg Martina Robotića 2, 32270 Županja</izvorni_sadrzaj>
    <derivirana_varijabla naziv="DomainObject.Predmet.ProtustrankaFormatedWithAdressOIB_1"> JIUJU PROMET d.o.o. za trgovinu i usluge, OIB 33556489047, Trg Martina Robotića 2, 32270 Županja</derivirana_varijabla>
  </DomainObject.Predmet.ProtustrankaFormatedWithAdressOIB>
  <DomainObject.Predmet.ProtustrankaWithAdress>
    <izvorni_sadrzaj>JIUJU PROMET d.o.o. za trgovinu i usluge Trg Martina Robotića 2, 32270 Županja</izvorni_sadrzaj>
    <derivirana_varijabla naziv="DomainObject.Predmet.ProtustrankaWithAdress_1">JIUJU PROMET d.o.o. za trgovinu i usluge Trg Martina Robotića 2, 32270 Županja</derivirana_varijabla>
  </DomainObject.Predmet.ProtustrankaWithAdress>
  <DomainObject.Predmet.ProtustrankaWithAdressOIB>
    <izvorni_sadrzaj>JIUJU PROMET d.o.o. za trgovinu i usluge, OIB 33556489047, Trg Martina Robotića 2, 32270 Županja</izvorni_sadrzaj>
    <derivirana_varijabla naziv="DomainObject.Predmet.ProtustrankaWithAdressOIB_1">JIUJU PROMET d.o.o. za trgovinu i usluge, OIB 33556489047, Trg Martina Robotića 2, 32270 Županja</derivirana_varijabla>
  </DomainObject.Predmet.ProtustrankaWithAdressOIB>
  <DomainObject.Predmet.ProtustrankaNazivFormated>
    <izvorni_sadrzaj>JIUJU PROMET d.o.o. za trgovinu i usluge</izvorni_sadrzaj>
    <derivirana_varijabla naziv="DomainObject.Predmet.ProtustrankaNazivFormated_1">JIUJU PROMET d.o.o. za trgovinu i usluge</derivirana_varijabla>
  </DomainObject.Predmet.ProtustrankaNazivFormated>
  <DomainObject.Predmet.ProtustrankaNazivFormatedOIB>
    <izvorni_sadrzaj>JIUJU PROMET d.o.o. za trgovinu i usluge, OIB 33556489047</izvorni_sadrzaj>
    <derivirana_varijabla naziv="DomainObject.Predmet.ProtustrankaNazivFormatedOIB_1">JIUJU PROMET d.o.o. za trgovinu i usluge, OIB 33556489047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PODRČUČNI URED SLAVONIJE I BAANJE POREZNO MJESTO VUKOVAR</izvorni_sadrzaj>
    <derivirana_varijabla naziv="DomainObject.Predmet.StrankaFormated_1">  RH MF POREZNA UPRAVA PODRČUČNI URED SLAVONIJE I BAANJE POREZNO MJESTO VUKOVAR</derivirana_varijabla>
  </DomainObject.Predmet.StrankaFormated>
  <DomainObject.Predmet.StrankaFormatedOIB>
    <izvorni_sadrzaj>  RH MF POREZNA UPRAVA PODRČUČNI URED SLAVONIJE I BAANJE POREZNO MJESTO VUKOVAR, OIB 18683136487</izvorni_sadrzaj>
    <derivirana_varijabla naziv="DomainObject.Predmet.StrankaFormatedOIB_1">  RH MF POREZNA UPRAVA PODRČUČNI URED SLAVONIJE I BAANJE POREZNO MJESTO VUKOVAR, OIB 18683136487</derivirana_varijabla>
  </DomainObject.Predmet.StrankaFormatedOIB>
  <DomainObject.Predmet.StrankaFormatedWithAdress>
    <izvorni_sadrzaj> RH MF POREZNA UPRAVA PODRČUČNI URED SLAVONIJE I BAANJE POREZNO MJESTO VUKOVAR</izvorni_sadrzaj>
    <derivirana_varijabla naziv="DomainObject.Predmet.StrankaFormatedWithAdress_1"> RH MF POREZNA UPRAVA PODRČUČNI URED SLAVONIJE I BAANJE POREZNO MJESTO VUKOVAR</derivirana_varijabla>
  </DomainObject.Predmet.StrankaFormatedWithAdress>
  <DomainObject.Predmet.StrankaFormatedWithAdressOIB>
    <izvorni_sadrzaj> RH MF POREZNA UPRAVA PODRČUČNI URED SLAVONIJE I BAANJE POREZNO MJESTO VUKOVAR, OIB 18683136487</izvorni_sadrzaj>
    <derivirana_varijabla naziv="DomainObject.Predmet.StrankaFormatedWithAdressOIB_1"> RH MF POREZNA UPRAVA PODRČUČNI URED SLAVONIJE I BAANJE POREZNO MJESTO VUKOVAR, OIB 18683136487</derivirana_varijabla>
  </DomainObject.Predmet.StrankaFormatedWithAdressOIB>
  <DomainObject.Predmet.StrankaWithAdress>
    <izvorni_sadrzaj>RH MF POREZNA UPRAVA PODRČUČNI URED SLAVONIJE I BAANJE POREZNO MJESTO VUKOVAR </izvorni_sadrzaj>
    <derivirana_varijabla naziv="DomainObject.Predmet.StrankaWithAdress_1">RH MF POREZNA UPRAVA PODRČUČNI URED SLAVONIJE I BAANJE POREZNO MJESTO VUKOVAR </derivirana_varijabla>
  </DomainObject.Predmet.StrankaWithAdress>
  <DomainObject.Predmet.StrankaWithAdressOIB>
    <izvorni_sadrzaj>RH MF POREZNA UPRAVA PODRČUČNI URED SLAVONIJE I BAANJE POREZNO MJESTO VUKOVAR, OIB 18683136487</izvorni_sadrzaj>
    <derivirana_varijabla naziv="DomainObject.Predmet.StrankaWithAdressOIB_1">RH MF POREZNA UPRAVA PODRČUČNI URED SLAVONIJE I BAANJE POREZNO MJESTO VUKOVAR, OIB 18683136487</derivirana_varijabla>
  </DomainObject.Predmet.StrankaWithAdressOIB>
  <DomainObject.Predmet.StrankaNazivFormated>
    <izvorni_sadrzaj>RH MF POREZNA UPRAVA PODRČUČNI URED SLAVONIJE I BAANJE POREZNO MJESTO VUKOVAR</izvorni_sadrzaj>
    <derivirana_varijabla naziv="DomainObject.Predmet.StrankaNazivFormated_1">RH MF POREZNA UPRAVA PODRČUČNI URED SLAVONIJE I BAANJE POREZNO MJESTO VUKOVAR</derivirana_varijabla>
  </DomainObject.Predmet.StrankaNazivFormated>
  <DomainObject.Predmet.StrankaNazivFormatedOIB>
    <izvorni_sadrzaj>RH MF POREZNA UPRAVA PODRČUČNI URED SLAVONIJE I BAANJE POREZNO MJESTO VUKOVAR, OIB 18683136487</izvorni_sadrzaj>
    <derivirana_varijabla naziv="DomainObject.Predmet.StrankaNazivFormatedOIB_1">RH MF POREZNA UPRAVA PODRČUČNI URED SLAVONIJE I BAANJE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 PODRČUČNI URED SLAVONIJE I BAANJE POREZNO MJESTO VUKOVAR</item>
    </izvorni_sadrzaj>
    <derivirana_varijabla naziv="DomainObject.Predmet.StrankaListFormated_1">
      <item>RH MF POREZNA UPRAVA PODRČUČNI URED SLAVONIJE I BAANJE POREZNO MJESTO VUKOVAR</item>
    </derivirana_varijabla>
  </DomainObject.Predmet.StrankaListFormated>
  <DomainObject.Predmet.StrankaListFormatedOIB>
    <izvorni_sadrzaj>
      <item>RH MF POREZNA UPRAVA PODRČUČNI URED SLAVONIJE I BAANJE POREZNO MJESTO VUKOVAR, OIB 18683136487</item>
    </izvorni_sadrzaj>
    <derivirana_varijabla naziv="DomainObject.Predmet.StrankaListFormatedOIB_1">
      <item>RH MF POREZNA UPRAVA PODRČUČNI URED SLAVONIJE I BAANJE POREZNO MJESTO VUKOVAR, OIB 18683136487</item>
    </derivirana_varijabla>
  </DomainObject.Predmet.StrankaListFormatedOIB>
  <DomainObject.Predmet.StrankaListFormatedWithAdress>
    <izvorni_sadrzaj>
      <item>RH MF POREZNA UPRAVA PODRČUČNI URED SLAVONIJE I BAANJE POREZNO MJESTO VUKOVAR</item>
    </izvorni_sadrzaj>
    <derivirana_varijabla naziv="DomainObject.Predmet.StrankaListFormatedWithAdress_1">
      <item>RH MF POREZNA UPRAVA PODRČUČNI URED SLAVONIJE I BAANJE POREZNO MJESTO VUKOVAR</item>
    </derivirana_varijabla>
  </DomainObject.Predmet.StrankaListFormatedWithAdress>
  <DomainObject.Predmet.StrankaListFormatedWithAdressOIB>
    <izvorni_sadrzaj>
      <item>RH MF POREZNA UPRAVA PODRČUČNI URED SLAVONIJE I BAANJE POREZNO MJESTO VUKOVAR, OIB 18683136487</item>
    </izvorni_sadrzaj>
    <derivirana_varijabla naziv="DomainObject.Predmet.StrankaListFormatedWithAdressOIB_1">
      <item>RH MF POREZNA UPRAVA PODRČUČNI URED SLAVONIJE I BAANJE POREZNO MJESTO VUKOVAR, OIB 18683136487</item>
    </derivirana_varijabla>
  </DomainObject.Predmet.StrankaListFormatedWithAdressOIB>
  <DomainObject.Predmet.StrankaListNazivFormated>
    <izvorni_sadrzaj>
      <item>RH MF POREZNA UPRAVA PODRČUČNI URED SLAVONIJE I BAANJE POREZNO MJESTO VUKOVAR</item>
    </izvorni_sadrzaj>
    <derivirana_varijabla naziv="DomainObject.Predmet.StrankaListNazivFormated_1">
      <item>RH MF POREZNA UPRAVA PODRČUČNI URED SLAVONIJE I BAANJE POREZNO MJESTO VUKOVAR</item>
    </derivirana_varijabla>
  </DomainObject.Predmet.StrankaListNazivFormated>
  <DomainObject.Predmet.StrankaListNazivFormatedOIB>
    <izvorni_sadrzaj>
      <item>RH MF POREZNA UPRAVA PODRČUČNI URED SLAVONIJE I BAANJE POREZNO MJESTO VUKOVAR, OIB 18683136487</item>
    </izvorni_sadrzaj>
    <derivirana_varijabla naziv="DomainObject.Predmet.StrankaListNazivFormatedOIB_1">
      <item>RH MF POREZNA UPRAVA PODRČUČNI URED SLAVONIJE I BAANJE POREZNO MJESTO VUKOVAR, OIB 18683136487</item>
    </derivirana_varijabla>
  </DomainObject.Predmet.StrankaListNazivFormatedOIB>
  <DomainObject.Predmet.ProtuStrankaListFormated>
    <izvorni_sadrzaj>
      <item>JIUJU PROMET d.o.o. za trgovinu i usluge</item>
    </izvorni_sadrzaj>
    <derivirana_varijabla naziv="DomainObject.Predmet.ProtuStrankaListFormated_1">
      <item>JIUJU PROMET d.o.o. za trgovinu i usluge</item>
    </derivirana_varijabla>
  </DomainObject.Predmet.ProtuStrankaListFormated>
  <DomainObject.Predmet.ProtuStrankaListFormatedOIB>
    <izvorni_sadrzaj>
      <item>JIUJU PROMET d.o.o. za trgovinu i usluge, OIB 33556489047</item>
    </izvorni_sadrzaj>
    <derivirana_varijabla naziv="DomainObject.Predmet.ProtuStrankaListFormatedOIB_1">
      <item>JIUJU PROMET d.o.o. za trgovinu i usluge, OIB 33556489047</item>
    </derivirana_varijabla>
  </DomainObject.Predmet.ProtuStrankaListFormatedOIB>
  <DomainObject.Predmet.ProtuStrankaListFormatedWithAdress>
    <izvorni_sadrzaj>
      <item>JIUJU PROMET d.o.o. za trgovinu i usluge, Trg Martina Robotića 2, 32270 Županja</item>
    </izvorni_sadrzaj>
    <derivirana_varijabla naziv="DomainObject.Predmet.ProtuStrankaListFormatedWithAdress_1">
      <item>JIUJU PROMET d.o.o. za trgovinu i usluge, Trg Martina Robotića 2, 32270 Županja</item>
    </derivirana_varijabla>
  </DomainObject.Predmet.ProtuStrankaListFormatedWithAdress>
  <DomainObject.Predmet.ProtuStrankaListFormatedWithAdressOIB>
    <izvorni_sadrzaj>
      <item>JIUJU PROMET d.o.o. za trgovinu i usluge, OIB 33556489047, Trg Martina Robotića 2, 32270 Županja</item>
    </izvorni_sadrzaj>
    <derivirana_varijabla naziv="DomainObject.Predmet.ProtuStrankaListFormatedWithAdressOIB_1">
      <item>JIUJU PROMET d.o.o. za trgovinu i usluge, OIB 33556489047, Trg Martina Robotića 2, 32270 Županja</item>
    </derivirana_varijabla>
  </DomainObject.Predmet.ProtuStrankaListFormatedWithAdressOIB>
  <DomainObject.Predmet.ProtuStrankaListNazivFormated>
    <izvorni_sadrzaj>
      <item>JIUJU PROMET d.o.o. za trgovinu i usluge</item>
    </izvorni_sadrzaj>
    <derivirana_varijabla naziv="DomainObject.Predmet.ProtuStrankaListNazivFormated_1">
      <item>JIUJU PROMET d.o.o. za trgovinu i usluge</item>
    </derivirana_varijabla>
  </DomainObject.Predmet.ProtuStrankaListNazivFormated>
  <DomainObject.Predmet.ProtuStrankaListNazivFormatedOIB>
    <izvorni_sadrzaj>
      <item>JIUJU PROMET d.o.o. za trgovinu i usluge, OIB 33556489047</item>
    </izvorni_sadrzaj>
    <derivirana_varijabla naziv="DomainObject.Predmet.ProtuStrankaListNazivFormatedOIB_1">
      <item>JIUJU PROMET d.o.o. za trgovinu i usluge, OIB 33556489047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PODRČUČNI URED SLAVONIJE I BAANJE POREZNO MJESTO VUKOVAR</izvorni_sadrzaj>
    <derivirana_varijabla naziv="DomainObject.Predmet.StrankaIDrugi_1">RH MF POREZNA UPRAVA PODRČUČNI URED SLAVONIJE I BAANJE POREZNO MJESTO VUKOVAR</derivirana_varijabla>
  </DomainObject.Predmet.StrankaIDrugi>
  <DomainObject.Predmet.ProtustrankaIDrugi>
    <izvorni_sadrzaj>JIUJU PROMET d.o.o. za trgovinu i usluge</izvorni_sadrzaj>
    <derivirana_varijabla naziv="DomainObject.Predmet.ProtustrankaIDrugi_1">JIUJU PROMET d.o.o. za trgovinu i usluge</derivirana_varijabla>
  </DomainObject.Predmet.ProtustrankaIDrugi>
  <DomainObject.Predmet.StrankaIDrugiAdressOIB>
    <izvorni_sadrzaj>RH MF POREZNA UPRAVA PODRČUČNI URED SLAVONIJE I BAANJE POREZNO MJESTO VUKOVAR, OIB 18683136487</izvorni_sadrzaj>
    <derivirana_varijabla naziv="DomainObject.Predmet.StrankaIDrugiAdressOIB_1">RH MF POREZNA UPRAVA PODRČUČNI URED SLAVONIJE I BAANJE POREZNO MJESTO VUKOVAR, OIB 18683136487</derivirana_varijabla>
  </DomainObject.Predmet.StrankaIDrugiAdressOIB>
  <DomainObject.Predmet.ProtustrankaIDrugiAdressOIB>
    <izvorni_sadrzaj>JIUJU PROMET d.o.o. za trgovinu i usluge, OIB 33556489047, Trg Martina Robotića 2, 32270 Županja</izvorni_sadrzaj>
    <derivirana_varijabla naziv="DomainObject.Predmet.ProtustrankaIDrugiAdressOIB_1">JIUJU PROMET d.o.o. za trgovinu i usluge, OIB 33556489047, Trg Martina Robotića 2,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JIUJU PROMET d.o.o. za trgovinu i usluge</item>
      <item>RH MF POREZNA UPRAVA PODRČUČNI URED SLAVONIJE I BAANJE POREZNO MJESTO VUKOVAR</item>
    </izvorni_sadrzaj>
    <derivirana_varijabla naziv="DomainObject.Predmet.SudioniciListNaziv_1">
      <item>JIUJU PROMET d.o.o. za trgovinu i usluge</item>
      <item>RH MF POREZNA UPRAVA PODRČUČNI URED SLAVONIJE I BAANJE POREZNO MJESTO VUKOVAR</item>
    </derivirana_varijabla>
  </DomainObject.Predmet.SudioniciListNaziv>
  <DomainObject.Predmet.SudioniciListAdressOIB>
    <izvorni_sadrzaj>
      <item>JIUJU PROMET d.o.o. za trgovinu i usluge, OIB 33556489047, Trg Martina Robotića 2,32270 Županja</item>
      <item>RH MF POREZNA UPRAVA PODRČUČNI URED SLAVONIJE I BAANJE POREZNO MJESTO VUKOVAR, OIB 18683136487</item>
    </izvorni_sadrzaj>
    <derivirana_varijabla naziv="DomainObject.Predmet.SudioniciListAdressOIB_1">
      <item>JIUJU PROMET d.o.o. za trgovinu i usluge, OIB 33556489047, Trg Martina Robotića 2,32270 Županja</item>
      <item>RH MF POREZNA UPRAVA PODRČUČNI URED SLAVONIJE I BAANJE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33556489047</item>
      <item>, OIB 18683136487</item>
    </izvorni_sadrzaj>
    <derivirana_varijabla naziv="DomainObject.Predmet.SudioniciListNazivOIB_1">
      <item>, OIB 33556489047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E96DB0-624A-4B8F-9316-05429CCA4E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2895</properties:Characters>
  <properties:Lines>96</properties:Lines>
  <properties:Paragraphs>34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3436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2017-09-25T09:57:00Z</dcterms:created>
  <dc:creator>hermanj</dc:creator>
  <cp:lastModifiedBy>Snježana Markotić Jurić</cp:lastModifiedBy>
  <cp:lastPrinted>2017-09-25T09:54:00Z</cp:lastPrinted>
  <dcterms:modified xmlns:xsi="http://www.w3.org/2001/XMLSchema-instance" xsi:type="dcterms:W3CDTF">2017-09-25T10:00:00Z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