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6e7f" w14:paraId="8686e7f" w:rsidRDefault="00596E5E" w:rsidP="00596E5E" w:rsidR="00596E5E">
      <w:pPr>
        <w:jc w:val="right"/>
        <w15:collapsed w:val="false"/>
      </w:pPr>
      <w:r>
        <w:t>Broj: 6 St-</w:t>
      </w:r>
      <w:r w:rsidR="00DD4AE6">
        <w:t>508/16-29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86416B" w:rsidR="00596E5E">
      <w:pPr>
        <w:pStyle w:val="Tijeloteksta"/>
        <w:ind w:left="360"/>
        <w:jc w:val="center"/>
      </w:pPr>
      <w:r>
        <w:t>R J E Š E N J E</w:t>
      </w: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DD4AE6">
        <w:rPr>
          <w:b/>
        </w:rPr>
        <w:t>SOBOSLIKARSKA I LIČILAČKA ZADRUGA „u stečaju“, Vinkovci, Bana Jelačića 22, OIB: 04838211544, MBS: 030048088</w:t>
      </w:r>
      <w:r>
        <w:rPr>
          <w:b/>
        </w:rPr>
        <w:t xml:space="preserve">, </w:t>
      </w:r>
      <w:r>
        <w:t xml:space="preserve">dana </w:t>
      </w:r>
      <w:r w:rsidR="00DD4AE6">
        <w:t>15. prosinca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DD4AE6">
        <w:rPr>
          <w:b/>
        </w:rPr>
        <w:t xml:space="preserve">SOBOSLIKARSKA I LIČILAČKA ZADRUGA „u stečaju“, Vinkovci, Bana Jelačića 22, OIB: 04838211544, MBS: 030048088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D4AE6" w:rsidP="00DD4AE6" w:rsidR="00DD4AE6" w:rsidRPr="00DD4AE6">
      <w:pPr>
        <w:ind w:firstLine="360"/>
        <w:rPr>
          <w:b/>
        </w:rPr>
      </w:pPr>
      <w:r w:rsidRPr="00DD4AE6">
        <w:rPr>
          <w:b/>
        </w:rPr>
        <w:t>11. siječnja 2018. g.</w:t>
      </w:r>
      <w:r w:rsidR="00100679">
        <w:rPr>
          <w:b/>
        </w:rPr>
        <w:t xml:space="preserve"> u </w:t>
      </w:r>
      <w:r w:rsidR="008A488B">
        <w:rPr>
          <w:b/>
        </w:rPr>
        <w:t>9,45</w:t>
      </w:r>
      <w:r w:rsidR="00D205E0" w:rsidRPr="00D205E0">
        <w:rPr>
          <w:b/>
        </w:rPr>
        <w:t xml:space="preserve"> sati</w:t>
      </w:r>
      <w:r w:rsidR="0086416B">
        <w:rPr>
          <w:b/>
        </w:rPr>
        <w:t xml:space="preserve"> kod Trgovačkog suda u Osijeku,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86416B" w:rsidP="0086416B" w:rsidR="0086416B">
      <w:pPr>
        <w:pStyle w:val="Tijeloteksta"/>
        <w:ind w:left="360"/>
      </w:pPr>
      <w:r>
        <w:t>i to za slijedeće nekretnine upisane u zemljišnoknjižni odjel Vinkovci Općinskog suda u Vukovaru Stalna služba Vinkovci:</w:t>
      </w:r>
    </w:p>
    <w:p w:rsidRDefault="0086416B" w:rsidP="0086416B" w:rsidR="0086416B">
      <w:pPr>
        <w:pStyle w:val="Tijeloteksta"/>
        <w:numPr>
          <w:ilvl w:val="0"/>
          <w:numId w:val="13"/>
        </w:numPr>
      </w:pPr>
      <w:r>
        <w:t xml:space="preserve">k.o. Vinkovci, </w:t>
      </w:r>
      <w:proofErr w:type="spellStart"/>
      <w:r>
        <w:t>zk</w:t>
      </w:r>
      <w:proofErr w:type="spellEnd"/>
      <w:r>
        <w:t xml:space="preserve">. ul. 5061 </w:t>
      </w:r>
      <w:proofErr w:type="spellStart"/>
      <w:r>
        <w:t>kč</w:t>
      </w:r>
      <w:proofErr w:type="spellEnd"/>
      <w:r>
        <w:t>. br. 3201/6 u naravi dvorište u ulici B. Jelačića površine 78 m2</w:t>
      </w:r>
    </w:p>
    <w:p w:rsidRDefault="0086416B" w:rsidP="0086416B" w:rsidR="0086416B">
      <w:pPr>
        <w:pStyle w:val="Tijeloteksta"/>
        <w:numPr>
          <w:ilvl w:val="0"/>
          <w:numId w:val="13"/>
        </w:numPr>
      </w:pPr>
      <w:r>
        <w:t xml:space="preserve">k.o. Vinkovci, </w:t>
      </w:r>
      <w:proofErr w:type="spellStart"/>
      <w:r>
        <w:t>zk</w:t>
      </w:r>
      <w:proofErr w:type="spellEnd"/>
      <w:r>
        <w:t xml:space="preserve">. ul. 5060 </w:t>
      </w:r>
      <w:proofErr w:type="spellStart"/>
      <w:r>
        <w:t>kč</w:t>
      </w:r>
      <w:proofErr w:type="spellEnd"/>
      <w:r>
        <w:t xml:space="preserve">. br. 3201/4 u naravi kuća broj 22 u ulici B. Jelačića, površine 117 m2, zatim </w:t>
      </w:r>
      <w:proofErr w:type="spellStart"/>
      <w:r>
        <w:t>kč</w:t>
      </w:r>
      <w:proofErr w:type="spellEnd"/>
      <w:r>
        <w:t xml:space="preserve">. br. 3201/5 u naravi radionica i magazin površine 68 m2 i </w:t>
      </w:r>
      <w:proofErr w:type="spellStart"/>
      <w:r>
        <w:t>kč</w:t>
      </w:r>
      <w:proofErr w:type="spellEnd"/>
      <w:r>
        <w:t>. br. 3201/8 u naravi garaža u ulici B. Jelačića površine 21 m2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201E03" w:rsidP="0086416B" w:rsidR="00201E03">
      <w:pPr>
        <w:pStyle w:val="Tijeloteksta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DD4AE6">
        <w:t>15. prosinca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DD4AE6">
        <w:t>Krešimir Panjaković</w:t>
      </w:r>
    </w:p>
    <w:p w:rsidRDefault="0086416B" w:rsidP="00100679" w:rsidR="0086416B" w:rsidRPr="00100679">
      <w:pPr>
        <w:pStyle w:val="Tijeloteksta"/>
        <w:numPr>
          <w:ilvl w:val="0"/>
          <w:numId w:val="9"/>
        </w:numPr>
      </w:pPr>
      <w:r>
        <w:t>ŽDO Vukovar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86416B">
        <w:t xml:space="preserve">uz podnesak st. </w:t>
      </w:r>
      <w:proofErr w:type="spellStart"/>
      <w:r w:rsidR="0086416B">
        <w:t>uprv</w:t>
      </w:r>
      <w:proofErr w:type="spellEnd"/>
      <w:r w:rsidR="0086416B">
        <w:t>. od 13.12.2017. g. (str. 131 spisa)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DD4AE6">
        <w:t>11.1.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lastRenderedPageBreak/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462" w:rsidR="007E7462">
      <w:r>
        <w:separator/>
      </w:r>
    </w:p>
  </w:endnote>
  <w:endnote w:id="0" w:type="continuationSeparator">
    <w:p w:rsidRDefault="007E7462" w:rsidR="007E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462" w:rsidR="007E7462">
      <w:r>
        <w:separator/>
      </w:r>
    </w:p>
  </w:footnote>
  <w:footnote w:id="0" w:type="continuationSeparator">
    <w:p w:rsidRDefault="007E7462" w:rsidR="007E7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EA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E6D5CCE"/>
    <w:multiLevelType w:val="hybridMultilevel"/>
    <w:tmpl w:val="EBCECBDA"/>
    <w:lvl w:tplc="D6C257A6" w:ilvl="0">
      <w:start w:val="1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  <w:num w:numId="11">
    <w:abstractNumId w:val="9"/>
  </w:num>
  <w:num w:numId="12">
    <w:abstractNumId w:val="11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540EA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E7462"/>
    <w:rsid w:val="007F42DB"/>
    <w:rsid w:val="0080666F"/>
    <w:rsid w:val="00845777"/>
    <w:rsid w:val="00857D02"/>
    <w:rsid w:val="0086416B"/>
    <w:rsid w:val="008737C5"/>
    <w:rsid w:val="0088689D"/>
    <w:rsid w:val="008A488B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D4AE6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14BEA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DD4AE6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0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4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Bezproreda" w:type="paragraph">
    <w:name w:val="No Spacing"/>
    <w:uiPriority w:val="1"/>
    <w:qFormat/>
    <w:rsid w:val="00DD4AE6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40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4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784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38D0E-66F3-420F-A3BF-047C134DB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1264</properties:Characters>
  <properties:Lines>70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2017-12-15T12:08:00Z</dcterms:created>
  <dc:creator>hermanj</dc:creator>
  <cp:lastModifiedBy>Danijela Sekulić</cp:lastModifiedBy>
  <cp:lastPrinted>2017-12-15T12:15:00Z</cp:lastPrinted>
  <dcterms:modified xmlns:xsi="http://www.w3.org/2001/XMLSchema-instance" xsi:type="dcterms:W3CDTF">2017-12-15T12:17:00Z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