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367d" w14:paraId="25e367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8D2611">
        <w:rPr>
          <w:rFonts w:hAnsi="Times New Roman" w:ascii="Times New Roman"/>
          <w:b/>
          <w:bCs/>
          <w:sz w:val="24"/>
          <w:szCs w:val="24"/>
        </w:rPr>
        <w:t>3222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8D2611">
        <w:rPr>
          <w:rFonts w:hAnsi="Times New Roman" w:ascii="Times New Roman"/>
        </w:rPr>
        <w:t>3222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9613B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D2611" w:rsidRPr="008D2611">
        <w:rPr>
          <w:rFonts w:hAnsi="Times New Roman" w:ascii="Times New Roman"/>
        </w:rPr>
        <w:t>TERRADEM j.d.o.o. za proizvodnju, trgovinu i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8D2611">
        <w:rPr>
          <w:rFonts w:hAnsi="Times New Roman" w:ascii="Times New Roman"/>
        </w:rPr>
        <w:t>Brezovice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8D2611" w:rsidRPr="008D2611">
        <w:rPr>
          <w:rFonts w:hAnsi="Times New Roman" w:ascii="Times New Roman"/>
        </w:rPr>
        <w:t>05689025493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129AA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9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9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9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9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9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9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9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9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3222</izvorni_sadrzaj>
    <derivirana_varijabla naziv="DomainObject.Predmet.Broj_1">3222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St-3222/2016</izvorni_sadrzaj>
    <derivirana_varijabla naziv="DomainObject.Predmet.OznakaBroj_1">St-3222/2016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TERRADEM j.d.o.o. za proizvodnju, trgovinu i usluge</izvorni_sadrzaj>
    <derivirana_varijabla naziv="DomainObject.Predmet.ProtustrankaFormated_1">  TERRADEM j.d.o.o. za proizvodnju, trgovinu i usluge</derivirana_varijabla>
  </DomainObject.Predmet.ProtustrankaFormated>
  <DomainObject.Predmet.ProtustrankaFormatedOIB>
    <izvorni_sadrzaj>  TERRADEM j.d.o.o. za proizvodnju, trgovinu i usluge, OIB 05689025493</izvorni_sadrzaj>
    <derivirana_varijabla naziv="DomainObject.Predmet.ProtustrankaFormatedOIB_1">  TERRADEM j.d.o.o. za proizvodnju, trgovinu i usluge, OIB 05689025493</derivirana_varijabla>
  </DomainObject.Predmet.ProtustrankaFormatedOIB>
  <DomainObject.Predmet.ProtustrankaFormatedWithAdress>
    <izvorni_sadrzaj> TERRADEM j.d.o.o. za proizvodnju, trgovinu i usluge, Desprimska 7, 10257 Brezovica</izvorni_sadrzaj>
    <derivirana_varijabla naziv="DomainObject.Predmet.ProtustrankaFormatedWithAdress_1"> TERRADEM j.d.o.o. za proizvodnju, trgovinu i usluge, Desprimska 7, 10257 Brezovica</derivirana_varijabla>
  </DomainObject.Predmet.ProtustrankaFormatedWithAdress>
  <DomainObject.Predmet.ProtustrankaFormatedWithAdressOIB>
    <izvorni_sadrzaj> TERRADEM j.d.o.o. za proizvodnju, trgovinu i usluge, OIB 05689025493, Desprimska 7, 10257 Brezovica</izvorni_sadrzaj>
    <derivirana_varijabla naziv="DomainObject.Predmet.ProtustrankaFormatedWithAdressOIB_1"> TERRADEM j.d.o.o. za proizvodnju, trgovinu i usluge, OIB 05689025493, Desprimska 7, 10257 Brezovica</derivirana_varijabla>
  </DomainObject.Predmet.ProtustrankaFormatedWithAdressOIB>
  <DomainObject.Predmet.ProtustrankaWithAdress>
    <izvorni_sadrzaj>TERRADEM j.d.o.o. za proizvodnju, trgovinu i usluge Desprimska 7, 10257 Brezovica</izvorni_sadrzaj>
    <derivirana_varijabla naziv="DomainObject.Predmet.ProtustrankaWithAdress_1">TERRADEM j.d.o.o. za proizvodnju, trgovinu i usluge Desprimska 7, 10257 Brezovica</derivirana_varijabla>
  </DomainObject.Predmet.ProtustrankaWithAdress>
  <DomainObject.Predmet.ProtustrankaWithAdressOIB>
    <izvorni_sadrzaj>TERRADEM j.d.o.o. za proizvodnju, trgovinu i usluge, OIB 05689025493, Desprimska 7, 10257 Brezovica</izvorni_sadrzaj>
    <derivirana_varijabla naziv="DomainObject.Predmet.ProtustrankaWithAdressOIB_1">TERRADEM j.d.o.o. za proizvodnju, trgovinu i usluge, OIB 05689025493, Desprimska 7, 10257 Brezovica</derivirana_varijabla>
  </DomainObject.Predmet.ProtustrankaWithAdressOIB>
  <DomainObject.Predmet.ProtustrankaNazivFormated>
    <izvorni_sadrzaj>TERRADEM j.d.o.o. za proizvodnju, trgovinu i usluge</izvorni_sadrzaj>
    <derivirana_varijabla naziv="DomainObject.Predmet.ProtustrankaNazivFormated_1">TERRADEM j.d.o.o. za proizvodnju, trgovinu i usluge</derivirana_varijabla>
  </DomainObject.Predmet.ProtustrankaNazivFormated>
  <DomainObject.Predmet.ProtustrankaNazivFormatedOIB>
    <izvorni_sadrzaj>TERRADEM j.d.o.o. za proizvodnju, trgovinu i usluge, OIB 05689025493</izvorni_sadrzaj>
    <derivirana_varijabla naziv="DomainObject.Predmet.ProtustrankaNazivFormatedOIB_1">TERRADEM j.d.o.o. za proizvodnju, trgovinu i usluge, OIB 05689025493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TERRADEM j.d.o.o. za proizvodnju, trgovinu i usluge</item>
    </izvorni_sadrzaj>
    <derivirana_varijabla naziv="DomainObject.Predmet.ProtuStrankaListFormated_1">
      <item>TERRADEM j.d.o.o. za proizvodnju, trgovinu i usluge</item>
    </derivirana_varijabla>
  </DomainObject.Predmet.ProtuStrankaListFormated>
  <DomainObject.Predmet.ProtuStrankaListFormatedOIB>
    <izvorni_sadrzaj>
      <item>TERRADEM j.d.o.o. za proizvodnju, trgovinu i usluge, OIB 05689025493</item>
    </izvorni_sadrzaj>
    <derivirana_varijabla naziv="DomainObject.Predmet.ProtuStrankaListFormatedOIB_1">
      <item>TERRADEM j.d.o.o. za proizvodnju, trgovinu i usluge, OIB 05689025493</item>
    </derivirana_varijabla>
  </DomainObject.Predmet.ProtuStrankaListFormatedOIB>
  <DomainObject.Predmet.ProtuStrankaListFormatedWithAdress>
    <izvorni_sadrzaj>
      <item>TERRADEM j.d.o.o. za proizvodnju, trgovinu i usluge, Desprimska 7, 10257 Brezovica</item>
    </izvorni_sadrzaj>
    <derivirana_varijabla naziv="DomainObject.Predmet.ProtuStrankaListFormatedWithAdress_1">
      <item>TERRADEM j.d.o.o. za proizvodnju, trgovinu i usluge, Desprimska 7, 10257 Brezovica</item>
    </derivirana_varijabla>
  </DomainObject.Predmet.ProtuStrankaListFormatedWithAdress>
  <DomainObject.Predmet.ProtuStrankaListFormatedWithAdressOIB>
    <izvorni_sadrzaj>
      <item>TERRADEM j.d.o.o. za proizvodnju, trgovinu i usluge, OIB 05689025493, Desprimska 7, 10257 Brezovica</item>
    </izvorni_sadrzaj>
    <derivirana_varijabla naziv="DomainObject.Predmet.ProtuStrankaListFormatedWithAdressOIB_1">
      <item>TERRADEM j.d.o.o. za proizvodnju, trgovinu i usluge, OIB 05689025493, Desprimska 7, 10257 Brezovica</item>
    </derivirana_varijabla>
  </DomainObject.Predmet.ProtuStrankaListFormatedWithAdressOIB>
  <DomainObject.Predmet.ProtuStrankaListNazivFormated>
    <izvorni_sadrzaj>
      <item>TERRADEM j.d.o.o. za proizvodnju, trgovinu i usluge</item>
    </izvorni_sadrzaj>
    <derivirana_varijabla naziv="DomainObject.Predmet.ProtuStrankaListNazivFormated_1">
      <item>TERRADEM j.d.o.o. za proizvodnju, trgovinu i usluge</item>
    </derivirana_varijabla>
  </DomainObject.Predmet.ProtuStrankaListNazivFormated>
  <DomainObject.Predmet.ProtuStrankaListNazivFormatedOIB>
    <izvorni_sadrzaj>
      <item>TERRADEM j.d.o.o. za proizvodnju, trgovinu i usluge, OIB 05689025493</item>
    </izvorni_sadrzaj>
    <derivirana_varijabla naziv="DomainObject.Predmet.ProtuStrankaListNazivFormatedOIB_1">
      <item>TERRADEM j.d.o.o. za proizvodnju, trgovinu i usluge, OIB 05689025493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TERRADEM j.d.o.o. za proizvodnju, trgovinu i usluge</izvorni_sadrzaj>
    <derivirana_varijabla naziv="DomainObject.Predmet.ProtustrankaIDrugi_1">TERRADEM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TERRADEM j.d.o.o. za proizvodnju, trgovinu i usluge, OIB 05689025493, Desprimska 7, 10257 Brezovica</izvorni_sadrzaj>
    <derivirana_varijabla naziv="DomainObject.Predmet.ProtustrankaIDrugiAdressOIB_1">TERRADEM j.d.o.o. za proizvodnju, trgovinu i usluge, OIB 05689025493, Desprimska 7,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TERRADEM j.d.o.o. za proizvodnju, trgovinu i usluge</item>
    </izvorni_sadrzaj>
    <derivirana_varijabla naziv="DomainObject.Predmet.SudioniciListNaziv_1">
      <item>FINA Regionalni centar Zagreb</item>
      <item>TERRADEM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TERRADEM j.d.o.o. za proizvodnju, trgovinu i usluge, OIB 05689025493, Desprimska 7,10257 Brezovica</item>
    </izvorni_sadrzaj>
    <derivirana_varijabla naziv="DomainObject.Predmet.SudioniciListAdressOIB_1">
      <item>FINA Regionalni centar Zagreb, OIB 85821130368, Trg svibanjskih žrtava 1995. br. 1,10000 Zagreb</item>
      <item>TERRADEM j.d.o.o. za proizvodnju, trgovinu i usluge, OIB 05689025493, Desprimska 7,10257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05689025493</item>
    </izvorni_sadrzaj>
    <derivirana_varijabla naziv="DomainObject.Predmet.SudioniciListNazivOIB_1">
      <item>, OIB 85821130368</item>
      <item>, OIB 05689025493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787</properties:Characters>
  <properties:Lines>48</properties:Lines>
  <properties:Paragraphs>21</properties:Paragraphs>
  <properties:TotalTime>714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2016-06-07T09:54:00Z</dcterms:modified>
  <cp:revision>414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