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efed" w14:paraId="b89efed" w:rsidRDefault="002520D6" w:rsidP="00A97E92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771E78">
        <w:t>1049/16-11</w:t>
      </w:r>
    </w:p>
    <w:p w:rsidRDefault="002520D6" w:rsidP="002D60CE" w:rsidR="002520D6">
      <w:pPr>
        <w:jc w:val="both"/>
      </w:pPr>
    </w:p>
    <w:p w:rsidRDefault="004C6140" w:rsidP="002D60CE" w:rsidR="004C6140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4C6140" w:rsidP="002D60CE" w:rsidR="004C6140">
      <w:pPr>
        <w:jc w:val="both"/>
        <w:rPr>
          <w:b/>
        </w:rPr>
      </w:pPr>
    </w:p>
    <w:p w:rsidRDefault="00F324F6" w:rsidP="00C40A44" w:rsidR="000B22E7" w:rsidRPr="00771E78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AC2F98">
        <w:rPr>
          <w:lang w:val="pt-BR"/>
        </w:rPr>
        <w:t>HUNO-SPORT d.o.o., OIB 17780706169, Zagreb, Aleja pomoraca 19/13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71E78" w:rsidRPr="00771E78">
        <w:rPr>
          <w:lang w:val="pt-BR"/>
        </w:rPr>
        <w:t>13. ožujka</w:t>
      </w:r>
      <w:r w:rsidR="00E83667" w:rsidRPr="00771E78">
        <w:rPr>
          <w:lang w:val="pt-BR"/>
        </w:rPr>
        <w:t xml:space="preserve"> 2017.</w:t>
      </w:r>
      <w:r w:rsidR="000B22E7" w:rsidRPr="00771E78">
        <w:t>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C2F98">
        <w:rPr>
          <w:lang w:val="pt-BR"/>
        </w:rPr>
        <w:t>HUNO-SPORT d.o.o., OIB 17780706169, Zagreb, Aleja pomoraca 19/13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C2F98">
        <w:t>1049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4C6140" w:rsidP="00065B42" w:rsidR="004C6140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A97E92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AC2F98">
        <w:rPr>
          <w:lang w:val="pt-BR"/>
        </w:rPr>
        <w:t>HUNO-SPORT d.o.o., OIB 17780706169, Zagreb, Aleja pomoraca 19/13.</w:t>
      </w:r>
      <w:r>
        <w:t xml:space="preserve"> </w:t>
      </w:r>
    </w:p>
    <w:p w:rsidRDefault="00BE0BAA" w:rsidP="00B947B1" w:rsidR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AC2F98">
        <w:t>2</w:t>
      </w:r>
      <w:r w:rsidR="00771E78">
        <w:t>8</w:t>
      </w:r>
      <w:r w:rsidR="00AC2F98">
        <w:t>. siječnja</w:t>
      </w:r>
      <w:r w:rsidR="00BE0BAA">
        <w:t xml:space="preserve"> 2016</w:t>
      </w:r>
      <w:r>
        <w:t xml:space="preserve">. u Očevidniku redoslijeda osnova za plaćanje ima evidentirane neizvršene osnove za plaćanje u neprekinutom razdoblju od </w:t>
      </w:r>
      <w:r w:rsidR="00BE0BAA">
        <w:t>120</w:t>
      </w:r>
      <w:r>
        <w:t xml:space="preserve"> dan</w:t>
      </w:r>
      <w:r w:rsidR="00926841">
        <w:t>a</w:t>
      </w:r>
      <w:r>
        <w:t xml:space="preserve">, u ukupnom iznosu od </w:t>
      </w:r>
      <w:r w:rsidR="00AC2F98">
        <w:t>16.653,16</w:t>
      </w:r>
      <w:r>
        <w:t xml:space="preserve"> kn, kao i da dužnik ima </w:t>
      </w:r>
      <w:r w:rsidR="00AC2F98">
        <w:t>1</w:t>
      </w:r>
      <w:r>
        <w:t xml:space="preserve"> zaposlen</w:t>
      </w:r>
      <w:r w:rsidR="00AC2F98">
        <w:t>og</w:t>
      </w:r>
      <w:r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</w:t>
      </w:r>
      <w:r w:rsidRPr="00E974B3">
        <w:rPr>
          <w:lang w:val="en-GB"/>
        </w:rPr>
        <w:lastRenderedPageBreak/>
        <w:t>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672283">
        <w:t>1</w:t>
      </w:r>
      <w:r w:rsidR="00AC2F98">
        <w:t>3</w:t>
      </w:r>
      <w:r w:rsidR="00926841">
        <w:t xml:space="preserve">. srpnja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184012" w:rsidP="00D677F7" w:rsidR="00AC2F98">
      <w:pPr>
        <w:pStyle w:val="Tijeloteksta"/>
        <w:ind w:firstLine="708"/>
      </w:pPr>
      <w:r>
        <w:t>D</w:t>
      </w:r>
      <w:r w:rsidR="00A75576" w:rsidRPr="00184012">
        <w:t xml:space="preserve">užnik je </w:t>
      </w:r>
      <w:r w:rsidR="00AC2F98">
        <w:t>5. rujna</w:t>
      </w:r>
      <w:r w:rsidR="00A75576" w:rsidRPr="00184012">
        <w:t xml:space="preserve"> 2016. dostavio podnesak (list </w:t>
      </w:r>
      <w:r w:rsidR="00AC2F98">
        <w:t>11-21</w:t>
      </w:r>
      <w:r w:rsidR="00A75576" w:rsidRPr="00184012">
        <w:t xml:space="preserve"> spisa) u kojem je naveo </w:t>
      </w:r>
      <w:r w:rsidR="00AC2F98">
        <w:t xml:space="preserve">da je kod preuzimanja firme odnosno kupnje 29. kolovoza 2014. dobio saldo od opreme na dugotrajnoj imovini koju nije nikad preuzeo niti zna gdje se nalazi, </w:t>
      </w:r>
      <w:r w:rsidR="00F009A6">
        <w:t>da je auto Chevrolet orla</w:t>
      </w:r>
      <w:r w:rsidR="009746E3">
        <w:t>n</w:t>
      </w:r>
      <w:r w:rsidR="00F009A6">
        <w:t>do 2.0 ltz u iznosu od 70.726,50 kn preuzela leasing kuća zbog neplaćanje obveza, te da u bilanci dužnika nisu izvršena korektivna knjiženja, te prilaže bruto bilancu i izvod otvorenih stavki.</w:t>
      </w:r>
    </w:p>
    <w:p w:rsidRDefault="00F009A6" w:rsidP="00D677F7" w:rsidR="00095134">
      <w:pPr>
        <w:pStyle w:val="Tijeloteksta"/>
        <w:ind w:firstLine="708"/>
      </w:pPr>
      <w:r>
        <w:t>N</w:t>
      </w:r>
      <w:r w:rsidR="008E437D" w:rsidRPr="00184012">
        <w:t xml:space="preserve">a ročištu </w:t>
      </w:r>
      <w:r w:rsidR="00FF62A0" w:rsidRPr="00184012">
        <w:t>radi očitovanja o prijedlogu za otvaranje stečajnog postupka održanom 1</w:t>
      </w:r>
      <w:r>
        <w:t>5</w:t>
      </w:r>
      <w:r w:rsidR="00FF62A0" w:rsidRPr="00184012">
        <w:t>. rujna 2016. zastupni</w:t>
      </w:r>
      <w:r>
        <w:t>k</w:t>
      </w:r>
      <w:r w:rsidR="00FF62A0" w:rsidRPr="00184012">
        <w:t xml:space="preserve"> po zakonu dužnika </w:t>
      </w:r>
      <w:r>
        <w:t>Nenad Pavunc izjav</w:t>
      </w:r>
      <w:r w:rsidR="00095134">
        <w:t xml:space="preserve">io </w:t>
      </w:r>
      <w:r>
        <w:t>je da dužnik nema imovine, kako pokretnina tako ni nekretnina (vezano za zemljište u Velikoj Gorici koje se vodi na dužnika u zemljišnim knjigama,</w:t>
      </w:r>
      <w:r w:rsidR="00095134">
        <w:t xml:space="preserve"> naveo je da </w:t>
      </w:r>
      <w:r>
        <w:t>za isto nikad nije isplatio cijenu prodavatelju Croatia športu d.o.o., a koja je u međuvremenu ot</w:t>
      </w:r>
      <w:r w:rsidR="00095134">
        <w:t>išla u stečaj</w:t>
      </w:r>
      <w:r>
        <w:t xml:space="preserve"> te je stečajnom upravitelju Croatia športa Martinu Lukinu početkom ove godine potpisao izjavu/ugovor da je suglasan da se, obzirom da nikad nije isplatio cijenu, predmetno zemljište prenese na Croatia šport d.o.o. u stečaju), </w:t>
      </w:r>
      <w:r w:rsidR="00095134">
        <w:t xml:space="preserve">da dužnik </w:t>
      </w:r>
      <w:r>
        <w:t xml:space="preserve">nema novčanih tražbina, da dužnik nema zaposlenih </w:t>
      </w:r>
      <w:r w:rsidR="00095134">
        <w:t>,</w:t>
      </w:r>
      <w:r>
        <w:t xml:space="preserve"> da je dužnik prestao sa obavlj</w:t>
      </w:r>
      <w:r w:rsidR="00095134">
        <w:t>anjem djelatnosti krajem  2015.</w:t>
      </w:r>
      <w:r>
        <w:t xml:space="preserve"> te da se </w:t>
      </w:r>
      <w:r w:rsidR="00FF62A0" w:rsidRPr="00184012">
        <w:t xml:space="preserve">ne protivi prijedlogu da se nad društvom </w:t>
      </w:r>
      <w:r>
        <w:rPr>
          <w:lang w:val="pt-BR"/>
        </w:rPr>
        <w:t>HUNO-SPORT d.o.o., OIB 17780706169, Zagreb, Aleja pomoraca 19/13</w:t>
      </w:r>
      <w:r w:rsidR="004C6140">
        <w:rPr>
          <w:lang w:val="pt-BR"/>
        </w:rPr>
        <w:t>,</w:t>
      </w:r>
      <w:r w:rsidR="00FF62A0" w:rsidRPr="00184012">
        <w:t xml:space="preserve"> otvori stečaj.</w:t>
      </w:r>
    </w:p>
    <w:p w:rsidRDefault="00A16D67" w:rsidP="00D677F7" w:rsidR="00932318">
      <w:pPr>
        <w:pStyle w:val="Tijeloteksta"/>
        <w:ind w:firstLine="708"/>
      </w:pPr>
      <w:r>
        <w:t>U odnosu na n</w:t>
      </w:r>
      <w:r w:rsidR="00746537">
        <w:t>a</w:t>
      </w:r>
      <w:r>
        <w:t>vode zastupnika po zakonu dužnika Nenada Pavunc</w:t>
      </w:r>
      <w:r w:rsidR="00746537">
        <w:t>a vezano za zemljište u Velikoj Gorici sud je izvršio uvid u predmet posl. br. St-72/15 te je u</w:t>
      </w:r>
      <w:r w:rsidR="00095134">
        <w:t>vidom u</w:t>
      </w:r>
      <w:r w:rsidR="00A80624">
        <w:t xml:space="preserve"> </w:t>
      </w:r>
      <w:r w:rsidR="00746537">
        <w:t xml:space="preserve">preslik </w:t>
      </w:r>
      <w:r w:rsidR="00A80624">
        <w:t>Sporazum</w:t>
      </w:r>
      <w:r w:rsidR="00746537">
        <w:t>a</w:t>
      </w:r>
      <w:r w:rsidR="00A80624">
        <w:t xml:space="preserve"> o raskidu ugovora o kupoprodaji zemlje od 01.03.2015.</w:t>
      </w:r>
      <w:r w:rsidR="00932318">
        <w:t xml:space="preserve"> </w:t>
      </w:r>
      <w:r w:rsidR="00E83667" w:rsidRPr="00E83667">
        <w:t xml:space="preserve">(list 24-29 </w:t>
      </w:r>
      <w:r w:rsidR="00932318" w:rsidRPr="00E83667">
        <w:t>spisa)</w:t>
      </w:r>
      <w:r w:rsidR="00A80624">
        <w:t xml:space="preserve"> sklopljenog između Crotaia Šport d.o.o. u stečaju kao prodavatelja i Huno-sport d.o.o. kao kupca</w:t>
      </w:r>
      <w:r w:rsidR="00746537">
        <w:t xml:space="preserve"> utvrđeno</w:t>
      </w:r>
      <w:r>
        <w:t xml:space="preserve"> da je u čl. 2. navedenog Sporazuma utvrđeno da s danom 26. kolovoza 2015. stranke sporazumno u cijelosti raskidaju Ugovor o kupoprodaji zemlje od 01.03.2015. sa ovjerom potpisa kod javnog bilježnika Ranka Spevec iz Velike Gorice pod brojem OV-1827/2015 dana 25.03.2015. g. kao i Anexa ugovora o kupoprodaji nekretnina od 22.04.2015. g.</w:t>
      </w:r>
      <w:r w:rsidR="00746537">
        <w:t>(kojim je prodavatelj prodao, a kupac kupio nekretninu upisanu u zk.ul.br. 167 k.o. Gradići kčbr. 416/2 Oranica u Majorišću površine 223 čhv, 801 m2)</w:t>
      </w:r>
      <w:r w:rsidR="009925E5">
        <w:t xml:space="preserve"> iz razloga što K</w:t>
      </w:r>
      <w:r>
        <w:t xml:space="preserve">upac nije Prodavatelju platio ugovorenu kupoprodajnu cijenu.   </w:t>
      </w:r>
    </w:p>
    <w:p w:rsidRDefault="009925E5" w:rsidP="00D677F7" w:rsidR="00847BC2" w:rsidRPr="009925E5">
      <w:pPr>
        <w:pStyle w:val="Tijeloteksta"/>
        <w:ind w:firstLine="708"/>
      </w:pPr>
      <w:r w:rsidRPr="009925E5">
        <w:t xml:space="preserve">Dana 2. veljače 2017. sud je izvršio uvid u izvadak iz zemljišne knjige zk.ul.br. 1672, k.o. Gradići kčbr. 416/2 u naravi Oranica u Majorišću te je utvrđeno da je kao vlasnik upisan Croatia Šport d.o.o. u stečaju OIB:16889348027, Velika Gorica, Kolodvorska bb. </w:t>
      </w:r>
    </w:p>
    <w:p w:rsidRDefault="00FF62A0" w:rsidP="00FF62A0" w:rsidR="00FF62A0" w:rsidRPr="001840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771E78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 xml:space="preserve">troškove platnog prometa, </w:t>
      </w:r>
      <w:r>
        <w:lastRenderedPageBreak/>
        <w:t>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A97E92" w:rsidP="00A97E92" w:rsidR="00A97E92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4C6140">
        <w:rPr>
          <w:lang w:val="pt-BR"/>
        </w:rPr>
        <w:t>HUNO-SPORT d.o.o., OIB 17780706169, Zagreb, Aleja pomoraca 19/13</w:t>
      </w:r>
      <w:r>
        <w:rPr>
          <w:lang w:val="pt-BR"/>
        </w:rPr>
        <w:t xml:space="preserve">, </w:t>
      </w:r>
      <w:r w:rsidR="00932318">
        <w:t xml:space="preserve">predujmiti navedeni iznos </w:t>
      </w:r>
      <w:r w:rsidRPr="00B9015B">
        <w:t>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F62A0" w:rsidP="00184012" w:rsidR="00065B42" w:rsidRPr="00B9015B">
      <w:pPr>
        <w:pStyle w:val="Tijeloteksta"/>
        <w:ind w:firstLine="708"/>
      </w:pPr>
      <w:r w:rsidRPr="00FF62A0">
        <w:rPr>
          <w:color w:val="FF0000"/>
        </w:rPr>
        <w:t xml:space="preserve">        </w:t>
      </w:r>
    </w:p>
    <w:p w:rsidRDefault="001013EE" w:rsidP="002C3072" w:rsidR="00065B42" w:rsidRPr="00E83667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 w:rsidRPr="00E83667">
        <w:t>,</w:t>
      </w:r>
      <w:r w:rsidR="009B3D51" w:rsidRPr="00E83667">
        <w:t xml:space="preserve"> </w:t>
      </w:r>
      <w:r w:rsidR="00771E78" w:rsidRPr="00771E78">
        <w:t>13. srpnja</w:t>
      </w:r>
      <w:r w:rsidR="00E83667" w:rsidRPr="00E83667">
        <w:t xml:space="preserve"> 2017</w:t>
      </w:r>
      <w:r w:rsidR="00065B42" w:rsidRPr="00E83667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33646B">
        <w:t>,v.r.</w:t>
      </w:r>
    </w:p>
    <w:p w:rsidRDefault="00BB5767" w:rsidP="00380C3C" w:rsidR="00BB5767">
      <w:pPr>
        <w:jc w:val="right"/>
      </w:pP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BB5767" w:rsidP="00065B42" w:rsidR="00BB5767"/>
    <w:p w:rsidRDefault="0033646B" w:rsidP="002B3342" w:rsidR="0033646B" w:rsidRPr="00694D64">
      <w:r w:rsidRPr="00694D64">
        <w:t>Za točnost otpravka-ovlašteni službenik:</w:t>
      </w:r>
    </w:p>
    <w:p w:rsidRDefault="0033646B" w:rsidP="002B3342" w:rsidR="0033646B" w:rsidRPr="00694D64">
      <w:r w:rsidRPr="00694D64">
        <w:t>Karmela Dolenc</w:t>
      </w:r>
    </w:p>
    <w:p w:rsidRDefault="0033646B" w:rsidP="002B3342" w:rsidR="0033646B">
      <w:pPr>
        <w:pStyle w:val="Bezproreda"/>
      </w:pPr>
    </w:p>
    <w:p w:rsidRDefault="00BB5767" w:rsidP="00065B42" w:rsidR="00BB5767"/>
    <w:sectPr w:rsidSect="000E57F1" w:rsidR="00BB576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33646B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AC2F98">
      <w:rPr>
        <w:sz w:val="24"/>
        <w:szCs w:val="24"/>
      </w:rPr>
      <w:t>1049</w:t>
    </w:r>
    <w:r w:rsidR="00771E78">
      <w:rPr>
        <w:sz w:val="24"/>
        <w:szCs w:val="24"/>
      </w:rPr>
      <w:t>/16-11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95134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3646B"/>
    <w:rsid w:val="0034597D"/>
    <w:rsid w:val="00380C3C"/>
    <w:rsid w:val="003D4223"/>
    <w:rsid w:val="003F3702"/>
    <w:rsid w:val="00412D47"/>
    <w:rsid w:val="0045516A"/>
    <w:rsid w:val="004664DD"/>
    <w:rsid w:val="004C428C"/>
    <w:rsid w:val="004C6140"/>
    <w:rsid w:val="00501EBB"/>
    <w:rsid w:val="00535D8E"/>
    <w:rsid w:val="005543BD"/>
    <w:rsid w:val="005E2724"/>
    <w:rsid w:val="00602113"/>
    <w:rsid w:val="00662884"/>
    <w:rsid w:val="00672283"/>
    <w:rsid w:val="006B1344"/>
    <w:rsid w:val="006D4E25"/>
    <w:rsid w:val="00704DD0"/>
    <w:rsid w:val="007150E9"/>
    <w:rsid w:val="00746537"/>
    <w:rsid w:val="00754CF2"/>
    <w:rsid w:val="00771E78"/>
    <w:rsid w:val="007B068E"/>
    <w:rsid w:val="007E6A6F"/>
    <w:rsid w:val="00800A21"/>
    <w:rsid w:val="00847BC2"/>
    <w:rsid w:val="0089764D"/>
    <w:rsid w:val="008B669A"/>
    <w:rsid w:val="008E437D"/>
    <w:rsid w:val="00926841"/>
    <w:rsid w:val="00932318"/>
    <w:rsid w:val="00947BCF"/>
    <w:rsid w:val="009746E3"/>
    <w:rsid w:val="009925E5"/>
    <w:rsid w:val="009B3D51"/>
    <w:rsid w:val="00A0793E"/>
    <w:rsid w:val="00A16D67"/>
    <w:rsid w:val="00A6064D"/>
    <w:rsid w:val="00A75576"/>
    <w:rsid w:val="00A75EA1"/>
    <w:rsid w:val="00A75F17"/>
    <w:rsid w:val="00A80624"/>
    <w:rsid w:val="00A851A3"/>
    <w:rsid w:val="00A97E92"/>
    <w:rsid w:val="00AB6CDD"/>
    <w:rsid w:val="00AC2F98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83667"/>
    <w:rsid w:val="00EB3BBC"/>
    <w:rsid w:val="00EE45AE"/>
    <w:rsid w:val="00F009A6"/>
    <w:rsid w:val="00F24250"/>
    <w:rsid w:val="00F324F6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33646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St-1049/2016</izvorni_sadrzaj>
    <derivirana_varijabla naziv="DomainObject.Predmet.OznakaBroj_1">St-1049/2016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HUNO-SPORT d.o.o. zastupanog po punomoćniku NENAD PAVUNC</izvorni_sadrzaj>
    <derivirana_varijabla naziv="DomainObject.Predmet.ProtustrankaFormated_1">  HUNO-SPORT d.o.o. zastupanog po punomoćniku NENAD PAVUNC</derivirana_varijabla>
  </DomainObject.Predmet.ProtustrankaFormated>
  <DomainObject.Predmet.ProtustrankaFormatedOIB>
    <izvorni_sadrzaj>  HUNO-SPORT d.o.o., OIB 17780706169 zastupanog po punomoćniku NENAD PAVUNC</izvorni_sadrzaj>
    <derivirana_varijabla naziv="DomainObject.Predmet.ProtustrankaFormatedOIB_1">  HUNO-SPORT d.o.o., OIB 17780706169 zastupanog po punomoćniku NENAD PAVUNC</derivirana_varijabla>
  </DomainObject.Predmet.ProtustrankaFormatedOIB>
  <DomainObject.Predmet.ProtustrankaFormatedWithAdress>
    <izvorni_sadrzaj> HUNO-SPORT d.o.o., Aleja pomoraca 19/13, 10000 Zagreb zastupanog po punomoćniku NENAD PAVUNC</izvorni_sadrzaj>
    <derivirana_varijabla naziv="DomainObject.Predmet.ProtustrankaFormatedWithAdress_1"> HUNO-SPORT d.o.o., Aleja pomoraca 19/13, 10000 Zagreb zastupanog po punomoćniku NENAD PAVUNC</derivirana_varijabla>
  </DomainObject.Predmet.ProtustrankaFormatedWithAdress>
  <DomainObject.Predmet.ProtustrankaFormatedWithAdressOIB>
    <izvorni_sadrzaj> HUNO-SPORT d.o.o., OIB 17780706169, Aleja pomoraca 19/13, 10000 Zagreb zastupanog po punomoćniku NENAD PAVUNC</izvorni_sadrzaj>
    <derivirana_varijabla naziv="DomainObject.Predmet.ProtustrankaFormatedWithAdressOIB_1"> HUNO-SPORT d.o.o., OIB 17780706169, Aleja pomoraca 19/13, 10000 Zagreb zastupanog po punomoćniku NENAD PAVUNC</derivirana_varijabla>
  </DomainObject.Predmet.ProtustrankaFormatedWithAdressOIB>
  <DomainObject.Predmet.ProtustrankaWithAdress>
    <izvorni_sadrzaj>HUNO-SPORT d.o.o. Aleja pomoraca 19/13, 10000 Zagreb</izvorni_sadrzaj>
    <derivirana_varijabla naziv="DomainObject.Predmet.ProtustrankaWithAdress_1">HUNO-SPORT d.o.o. Aleja pomoraca 19/13, 10000 Zagreb</derivirana_varijabla>
  </DomainObject.Predmet.ProtustrankaWithAdress>
  <DomainObject.Predmet.ProtustrankaWithAdressOIB>
    <izvorni_sadrzaj>HUNO-SPORT d.o.o., OIB 17780706169, Aleja pomoraca 19/13, 10000 Zagreb</izvorni_sadrzaj>
    <derivirana_varijabla naziv="DomainObject.Predmet.ProtustrankaWithAdressOIB_1">HUNO-SPORT d.o.o., OIB 17780706169, Aleja pomoraca 19/13, 10000 Zagreb</derivirana_varijabla>
  </DomainObject.Predmet.ProtustrankaWithAdressOIB>
  <DomainObject.Predmet.ProtustrankaNazivFormated>
    <izvorni_sadrzaj>HUNO-SPORT d.o.o.</izvorni_sadrzaj>
    <derivirana_varijabla naziv="DomainObject.Predmet.ProtustrankaNazivFormated_1">HUNO-SPORT d.o.o.</derivirana_varijabla>
  </DomainObject.Predmet.ProtustrankaNazivFormated>
  <DomainObject.Predmet.ProtustrankaNazivFormatedOIB>
    <izvorni_sadrzaj>HUNO-SPORT d.o.o., OIB 17780706169</izvorni_sadrzaj>
    <derivirana_varijabla naziv="DomainObject.Predmet.ProtustrankaNazivFormatedOIB_1">HUNO-SPORT d.o.o., OIB 17780706169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HUNO-SPORT d.o.o. zastupanog po punomoćniku NENAD PAVUNC</item>
    </izvorni_sadrzaj>
    <derivirana_varijabla naziv="DomainObject.Predmet.ProtuStrankaListFormated_1">
      <item>HUNO-SPORT d.o.o. zastupanog po punomoćniku NENAD PAVUNC</item>
    </derivirana_varijabla>
  </DomainObject.Predmet.ProtuStrankaListFormated>
  <DomainObject.Predmet.ProtuStrankaListFormatedOIB>
    <izvorni_sadrzaj>
      <item>HUNO-SPORT d.o.o., OIB 17780706169 zastupanog po punomoćniku NENAD PAVUNC</item>
    </izvorni_sadrzaj>
    <derivirana_varijabla naziv="DomainObject.Predmet.ProtuStrankaListFormatedOIB_1">
      <item>HUNO-SPORT d.o.o., OIB 17780706169 zastupanog po punomoćniku NENAD PAVUNC</item>
    </derivirana_varijabla>
  </DomainObject.Predmet.ProtuStrankaListFormatedOIB>
  <DomainObject.Predmet.ProtuStrankaListFormatedWithAdress>
    <izvorni_sadrzaj>
      <item>HUNO-SPORT d.o.o., Aleja pomoraca 19/13, 10000 Zagreb zastupanog po punomoćniku NENAD PAVUNC</item>
    </izvorni_sadrzaj>
    <derivirana_varijabla naziv="DomainObject.Predmet.ProtuStrankaListFormatedWithAdress_1">
      <item>HUNO-SPORT d.o.o., Aleja pomoraca 19/13, 10000 Zagreb zastupanog po punomoćniku NENAD PAVUNC</item>
    </derivirana_varijabla>
  </DomainObject.Predmet.ProtuStrankaListFormatedWithAdress>
  <DomainObject.Predmet.ProtuStrankaListFormatedWithAdressOIB>
    <izvorni_sadrzaj>
      <item>HUNO-SPORT d.o.o., OIB 17780706169, Aleja pomoraca 19/13, 10000 Zagreb zastupanog po punomoćniku NENAD PAVUNC</item>
    </izvorni_sadrzaj>
    <derivirana_varijabla naziv="DomainObject.Predmet.ProtuStrankaListFormatedWithAdressOIB_1">
      <item>HUNO-SPORT d.o.o., OIB 17780706169, Aleja pomoraca 19/13, 10000 Zagreb zastupanog po punomoćniku NENAD PAVUNC</item>
    </derivirana_varijabla>
  </DomainObject.Predmet.ProtuStrankaListFormatedWithAdressOIB>
  <DomainObject.Predmet.ProtuStrankaListNazivFormated>
    <izvorni_sadrzaj>
      <item>HUNO-SPORT d.o.o.</item>
    </izvorni_sadrzaj>
    <derivirana_varijabla naziv="DomainObject.Predmet.ProtuStrankaListNazivFormated_1">
      <item>HUNO-SPORT d.o.o.</item>
    </derivirana_varijabla>
  </DomainObject.Predmet.ProtuStrankaListNazivFormated>
  <DomainObject.Predmet.ProtuStrankaListNazivFormatedOIB>
    <izvorni_sadrzaj>
      <item>HUNO-SPORT d.o.o., OIB 17780706169</item>
    </izvorni_sadrzaj>
    <derivirana_varijabla naziv="DomainObject.Predmet.ProtuStrankaListNazivFormatedOIB_1">
      <item>HUNO-SPORT d.o.o., OIB 17780706169</item>
    </derivirana_varijabla>
  </DomainObject.Predmet.ProtuStrankaListNazivFormatedOIB>
  <DomainObject.Predmet.OstaliListFormated>
    <izvorni_sadrzaj>
      <item>NENAD PAVUNC punomoćnik sudionika u postupku HUNO-SPORT d.o.o.</item>
      <item>ZAGREBAČKA BANKA DIONIČKO DRUŠTVO</item>
    </izvorni_sadrzaj>
    <derivirana_varijabla naziv="DomainObject.Predmet.OstaliListFormated_1">
      <item>NENAD PAVUNC punomoćnik sudionika u postupku HUNO-SPORT d.o.o.</item>
      <item>ZAGREBAČKA BANKA DIONIČKO DRUŠTVO</item>
    </derivirana_varijabla>
  </DomainObject.Predmet.OstaliListFormated>
  <DomainObject.Predmet.OstaliListFormatedOIB>
    <izvorni_sadrzaj>
      <item>NENAD PAVUNC, OIB 38984209467 punomoćnik sudionika u postupku HUNO-SPORT d.o.o.</item>
      <item>ZAGREBAČKA BANKA DIONIČKO DRUŠTVO, OIB 92963223473</item>
    </izvorni_sadrzaj>
    <derivirana_varijabla naziv="DomainObject.Predmet.OstaliListFormatedOIB_1">
      <item>NENAD PAVUNC, OIB 38984209467 punomoćnik sudionika u postupku HUNO-SPORT d.o.o.</item>
      <item>ZAGREBAČKA BANKA DIONIČKO DRUŠTVO, OIB 92963223473</item>
    </derivirana_varijabla>
  </DomainObject.Predmet.OstaliListFormatedOIB>
  <DomainObject.Predmet.OstaliListFormatedWithAdress>
    <izvorni_sadrzaj>
      <item>NENAD PAVUNC, Kamenarka 28 D, 10000 Zagreb punomoćnik sudionika u postupku HUNO-SPORT d.o.o.</item>
      <item>ZAGREBAČKA BANKA DIONIČKO DRUŠTVO, Trg bana Josipa Jelačića 10, 10000 Zagreb</item>
    </izvorni_sadrzaj>
    <derivirana_varijabla naziv="DomainObject.Predmet.OstaliListFormatedWithAdress_1">
      <item>NENAD PAVUNC, Kamenarka 28 D, 10000 Zagreb punomoćnik sudionika u postupku HUNO-SPORT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NENAD PAVUNC, OIB 38984209467, Kamenarka 28 D, 10000 Zagreb punomoćnik sudionika u postupku HUNO-SPORT d.o.o.</item>
      <item>ZAGREBAČKA BANKA DIONIČKO DRUŠTVO, OIB 92963223473, Trg bana Josipa Jelačića 10, 10000 Zagreb</item>
    </izvorni_sadrzaj>
    <derivirana_varijabla naziv="DomainObject.Predmet.OstaliListFormatedWithAdressOIB_1">
      <item>NENAD PAVUNC, OIB 38984209467, Kamenarka 28 D, 10000 Zagreb punomoćnik sudionika u postupku HUNO-SPORT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NENAD PAVUNC</item>
      <item>ZAGREBAČKA BANKA DIONIČKO DRUŠTVO</item>
    </izvorni_sadrzaj>
    <derivirana_varijabla naziv="DomainObject.Predmet.OstaliListNazivFormated_1">
      <item>NENAD PAVUNC</item>
      <item>ZAGREBAČKA BANKA DIONIČKO DRUŠTVO</item>
    </derivirana_varijabla>
  </DomainObject.Predmet.OstaliListNazivFormated>
  <DomainObject.Predmet.OstaliListNazivFormatedOIB>
    <izvorni_sadrzaj>
      <item>NENAD PAVUNC, OIB 38984209467</item>
      <item>ZAGREBAČKA BANKA DIONIČKO DRUŠTVO, OIB 92963223473</item>
    </izvorni_sadrzaj>
    <derivirana_varijabla naziv="DomainObject.Predmet.OstaliListNazivFormatedOIB_1">
      <item>NENAD PAVUNC, OIB 38984209467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HUNO-SPORT d.o.o.</izvorni_sadrzaj>
    <derivirana_varijabla naziv="DomainObject.Predmet.ProtustrankaIDrugi_1">HUNO-SPORT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HUNO-SPORT d.o.o., OIB 17780706169, Aleja pomoraca 19/13, 10000 Zagreb</izvorni_sadrzaj>
    <derivirana_varijabla naziv="DomainObject.Predmet.ProtustrankaIDrugiAdressOIB_1">HUNO-SPORT d.o.o., OIB 17780706169, Aleja pomoraca 19/13,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HUNO-SPORT d.o.o.</item>
      <item>NENAD PAVUNC</item>
      <item>ZAGREBAČKA BANKA DIONIČKO DRUŠTVO</item>
    </izvorni_sadrzaj>
    <derivirana_varijabla naziv="DomainObject.Predmet.SudioniciListNaziv_1">
      <item>FINA Regionalni centar Zagreb</item>
      <item>HUNO-SPORT d.o.o.</item>
      <item>NENAD PAVUNC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HUNO-SPORT d.o.o., OIB 17780706169, Aleja pomoraca 19/13,10000 Zagreb</item>
      <item>NENAD PAVUNC, OIB 38984209467, Kamenarka 28 D,10000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HUNO-SPORT d.o.o., OIB 17780706169, Aleja pomoraca 19/13,10000 Zagreb</item>
      <item>NENAD PAVUNC, OIB 38984209467, Kamenarka 28 D,10000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17780706169</item>
      <item>, OIB 38984209467</item>
      <item>, OIB 92963223473</item>
    </izvorni_sadrzaj>
    <derivirana_varijabla naziv="DomainObject.Predmet.SudioniciListNazivOIB_1">
      <item>, OIB 85821130368</item>
      <item>, OIB 17780706169</item>
      <item>, OIB 38984209467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B81808-5F7E-46F4-9AA5-F2B5F8F7A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1098</properties:Words>
  <properties:Characters>6059</properties:Characters>
  <properties:Lines>115</properties:Lines>
  <properties:Paragraphs>27</properties:Paragraphs>
  <properties:TotalTime>407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2017-03-13T10:17:00Z</cp:lastPrinted>
  <dcterms:modified xmlns:xsi="http://www.w3.org/2001/XMLSchema-instance" xsi:type="dcterms:W3CDTF">2017-03-13T10:17:00Z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