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7acd" w14:paraId="a997ac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77039" cx="590550"/>
            <wp:effectExtent b="444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7039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410F08">
        <w:rPr>
          <w:b/>
        </w:rPr>
        <w:t>292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3E39BA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10F08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DC78CA">
        <w:t xml:space="preserve"> </w:t>
      </w:r>
      <w:r w:rsidR="00194475" w:rsidRPr="00194475">
        <w:t>MATOŠEVIĆ društvo s ograničenom odgovornošću za prijevoz, usluge i trgovinu, skraćena tvrtka: MATOŠEVIĆ d.o.o., Nova Gradiška, Slavonska 23, OIB: 71206477289</w:t>
      </w:r>
      <w:r w:rsidR="00410F08">
        <w:t xml:space="preserve">, </w:t>
      </w:r>
      <w:r w:rsidR="004A0D7B">
        <w:t>temeljem</w:t>
      </w:r>
      <w:r w:rsidR="00410F08">
        <w:t xml:space="preserve"> članka 430. Stečajnog zakona ( </w:t>
      </w:r>
      <w:r w:rsidR="004A0D7B">
        <w:t>„Narodne nov</w:t>
      </w:r>
      <w:r w:rsidR="00316816">
        <w:t>ine“ 71/15)</w:t>
      </w:r>
      <w:r w:rsidR="00224AFF">
        <w:t xml:space="preserve">, dana </w:t>
      </w:r>
      <w:r w:rsidR="00410F08">
        <w:t>06</w:t>
      </w:r>
      <w:r w:rsidR="00451817">
        <w:t xml:space="preserve">. </w:t>
      </w:r>
      <w:r w:rsidR="00410F08">
        <w:t>travnja</w:t>
      </w:r>
      <w:r w:rsidR="00EA239F">
        <w:t xml:space="preserve"> </w:t>
      </w:r>
      <w:r w:rsidR="00B65E50">
        <w:t>201</w:t>
      </w:r>
      <w:r w:rsidR="00F908EF">
        <w:t>8</w:t>
      </w:r>
      <w:r w:rsidR="00224AFF">
        <w:t>. godine, objavljuje sljedeći</w:t>
      </w:r>
      <w:r w:rsidR="00194475">
        <w:t xml:space="preserve"> 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194475">
        <w:t>MATOŠEVIĆ društvo s ograničenom odgovornošću za prijevoz, usluge i trgovinu</w:t>
      </w:r>
      <w:r w:rsidR="009B1279" w:rsidRPr="009B1279">
        <w:rPr>
          <w:b/>
        </w:rPr>
        <w:t>,</w:t>
      </w:r>
      <w:r w:rsidR="00194475">
        <w:rPr>
          <w:b/>
        </w:rPr>
        <w:t xml:space="preserve"> </w:t>
      </w:r>
      <w:r w:rsidR="009B1279" w:rsidRPr="009B1279">
        <w:t xml:space="preserve">skraćena tvrtka: </w:t>
      </w:r>
      <w:r w:rsidR="00410F08">
        <w:t>MATOŠEVIĆ</w:t>
      </w:r>
      <w:r w:rsidR="009B1279" w:rsidRPr="009B1279">
        <w:t xml:space="preserve"> d.o.o., </w:t>
      </w:r>
      <w:r w:rsidR="00410F08">
        <w:t xml:space="preserve">Nova Gradiška, Slavonska 23, </w:t>
      </w:r>
      <w:r w:rsidR="009B1279" w:rsidRPr="009B1279">
        <w:t>OIB</w:t>
      </w:r>
      <w:r w:rsidR="00410F08">
        <w:t>:</w:t>
      </w:r>
      <w:r w:rsidR="009B1279" w:rsidRPr="009B1279">
        <w:t xml:space="preserve"> </w:t>
      </w:r>
      <w:r w:rsidR="00410F08">
        <w:t>71206477289</w:t>
      </w:r>
      <w:r w:rsidR="00067508">
        <w:t xml:space="preserve">, </w:t>
      </w:r>
      <w:r w:rsidR="00B76165">
        <w:t xml:space="preserve">iznosi </w:t>
      </w:r>
      <w:r w:rsidR="00410F08">
        <w:t>8.067,58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410F08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410F08">
        <w:t xml:space="preserve">Mihael Matošević, </w:t>
      </w:r>
      <w:r w:rsidR="00410F08">
        <w:br/>
        <w:t xml:space="preserve">OIB: 27875031214, Nova Gradiška, Slavonska 23, 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410F08">
        <w:rPr>
          <w:b/>
        </w:rPr>
        <w:t>292</w:t>
      </w:r>
      <w:r w:rsidR="007F1C57" w:rsidRPr="00DC78CA">
        <w:rPr>
          <w:b/>
        </w:rPr>
        <w:t>-</w:t>
      </w:r>
      <w:r w:rsidR="00410F08">
        <w:rPr>
          <w:b/>
        </w:rPr>
        <w:t>2018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10F08" w:rsidR="0048554A">
      <w:pPr>
        <w:ind w:firstLine="708" w:left="708"/>
        <w:jc w:val="center"/>
      </w:pPr>
      <w:r>
        <w:t xml:space="preserve">U </w:t>
      </w:r>
      <w:r w:rsidR="00410F08">
        <w:t>Slavonskom Brodu</w:t>
      </w:r>
      <w:r w:rsidR="005A3417">
        <w:t xml:space="preserve"> </w:t>
      </w:r>
      <w:r w:rsidR="00410F08">
        <w:t>06</w:t>
      </w:r>
      <w:r w:rsidR="00FE4523">
        <w:t xml:space="preserve">. </w:t>
      </w:r>
      <w:r w:rsidR="00410F08">
        <w:t>travnja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410F08" w:rsidP="00410F08" w:rsidR="00410F08" w:rsidRPr="00F2165F">
      <w:pPr>
        <w:ind w:firstLine="708"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296" w:rsidR="00890296">
      <w:r>
        <w:separator/>
      </w:r>
    </w:p>
  </w:endnote>
  <w:endnote w:id="0" w:type="continuationSeparator">
    <w:p w:rsidRDefault="00890296" w:rsidR="00890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296" w:rsidR="00890296">
      <w:r>
        <w:separator/>
      </w:r>
    </w:p>
  </w:footnote>
  <w:footnote w:id="0" w:type="continuationSeparator">
    <w:p w:rsidRDefault="00890296" w:rsidR="00890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3E27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73F18"/>
    <w:rsid w:val="00177EC7"/>
    <w:rsid w:val="00190B9A"/>
    <w:rsid w:val="00192124"/>
    <w:rsid w:val="00194475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463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C01DF"/>
    <w:rsid w:val="003C438A"/>
    <w:rsid w:val="003D02B1"/>
    <w:rsid w:val="003E39BA"/>
    <w:rsid w:val="003E4DD9"/>
    <w:rsid w:val="003E7C98"/>
    <w:rsid w:val="003F6533"/>
    <w:rsid w:val="00401BC7"/>
    <w:rsid w:val="00410F08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1585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5234"/>
    <w:rsid w:val="006C6E8F"/>
    <w:rsid w:val="006E006D"/>
    <w:rsid w:val="006F212A"/>
    <w:rsid w:val="00711561"/>
    <w:rsid w:val="0073010A"/>
    <w:rsid w:val="0073430E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B4AD6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90296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1DDC"/>
    <w:rsid w:val="00962E8C"/>
    <w:rsid w:val="00980E4D"/>
    <w:rsid w:val="009945C3"/>
    <w:rsid w:val="009A2999"/>
    <w:rsid w:val="009A412B"/>
    <w:rsid w:val="009A68F4"/>
    <w:rsid w:val="009B1279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957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00FDD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20F9"/>
    <w:rsid w:val="00C96146"/>
    <w:rsid w:val="00CA01EF"/>
    <w:rsid w:val="00CA2D08"/>
    <w:rsid w:val="00CB7528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06511"/>
    <w:rsid w:val="00F138A4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10F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10F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St-292/2018-3</izvorni_sadrzaj>
    <derivirana_varijabla naziv="DomainObject.Oznaka_1">St-292/2018-3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8067.58</izvorni_sadrzaj>
    <derivirana_varijabla naziv="DomainObject.Predmet.InicijalnaVrijednost_1">8067.58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MATOŠEVIĆ društvo s ograničenom odgovornošću za prijevoz, usluge i trgovinu</izvorni_sadrzaj>
    <derivirana_varijabla naziv="DomainObject.Predmet.ProtustrankaFormated_1">  MATOŠEVIĆ društvo s ograničenom odgovornošću za prijevoz, usluge i trgovinu</derivirana_varijabla>
  </DomainObject.Predmet.ProtustrankaFormated>
  <DomainObject.Predmet.ProtustrankaFormatedOIB>
    <izvorni_sadrzaj>  MATOŠEVIĆ društvo s ograničenom odgovornošću za prijevoz, usluge i trgovinu, OIB 71206477289</izvorni_sadrzaj>
    <derivirana_varijabla naziv="DomainObject.Predmet.ProtustrankaFormatedOIB_1">  MATOŠEVIĆ društvo s ograničenom odgovornošću za prijevoz, usluge i trgovinu, OIB 71206477289</derivirana_varijabla>
  </DomainObject.Predmet.ProtustrankaFormatedOIB>
  <DomainObject.Predmet.ProtustrankaFormatedWithAdress>
    <izvorni_sadrzaj> MATOŠEVIĆ društvo s ograničenom odgovornošću za prijevoz, usluge i trgovinu, Slavonska 23, 35400 Nova Gradiška</izvorni_sadrzaj>
    <derivirana_varijabla naziv="DomainObject.Predmet.ProtustrankaFormatedWithAdress_1"> MATOŠEVIĆ društvo s ograničenom odgovornošću za prijevoz, usluge i trgovinu, Slavonska 23, 35400 Nova Gradiška</derivirana_varijabla>
  </DomainObject.Predmet.ProtustrankaFormatedWithAdress>
  <DomainObject.Predmet.ProtustrankaFormatedWithAdressOIB>
    <izvorni_sadrzaj> MATOŠEVIĆ društvo s ograničenom odgovornošću za prijevoz, usluge i trgovinu, OIB 71206477289, Slavonska 23, 35400 Nova Gradiška</izvorni_sadrzaj>
    <derivirana_varijabla naziv="DomainObject.Predmet.ProtustrankaFormatedWithAdressOIB_1"> MATOŠEVIĆ društvo s ograničenom odgovornošću za prijevoz, usluge i trgovinu, OIB 71206477289, Slavonska 23, 35400 Nova Gradiška</derivirana_varijabla>
  </DomainObject.Predmet.ProtustrankaFormatedWithAdressOIB>
  <DomainObject.Predmet.ProtustrankaWithAdress>
    <izvorni_sadrzaj>MATOŠEVIĆ društvo s ograničenom odgovornošću za prijevoz, usluge i trgovinu Slavonska 23, 35400 Nova Gradiška</izvorni_sadrzaj>
    <derivirana_varijabla naziv="DomainObject.Predmet.ProtustrankaWithAdress_1">MATOŠEVIĆ društvo s ograničenom odgovornošću za prijevoz, usluge i trgovinu Slavonska 23, 35400 Nova Gradiška</derivirana_varijabla>
  </DomainObject.Predmet.ProtustrankaWithAdress>
  <DomainObject.Predmet.ProtustrankaWithAdressOIB>
    <izvorni_sadrzaj>MATOŠEVIĆ društvo s ograničenom odgovornošću za prijevoz, usluge i trgovinu, OIB 71206477289, Slavonska 23, 35400 Nova Gradiška</izvorni_sadrzaj>
    <derivirana_varijabla naziv="DomainObject.Predmet.ProtustrankaWithAdressOIB_1">MATOŠEVIĆ društvo s ograničenom odgovornošću za prijevoz, usluge i trgovinu, OIB 71206477289, Slavonska 23, 35400 Nova Gradiška</derivirana_varijabla>
  </DomainObject.Predmet.ProtustrankaWithAdressOIB>
  <DomainObject.Predmet.ProtustrankaNazivFormated>
    <izvorni_sadrzaj>MATOŠEVIĆ društvo s ograničenom odgovornošću za prijevoz, usluge i trgovinu</izvorni_sadrzaj>
    <derivirana_varijabla naziv="DomainObject.Predmet.ProtustrankaNazivFormated_1">MATOŠEVIĆ društvo s ograničenom odgovornošću za prijevoz, usluge i trgovinu</derivirana_varijabla>
  </DomainObject.Predmet.ProtustrankaNazivFormated>
  <DomainObject.Predmet.ProtustrankaNazivFormatedOIB>
    <izvorni_sadrzaj>MATOŠEVIĆ društvo s ograničenom odgovornošću za prijevoz, usluge i trgovinu, OIB 71206477289</izvorni_sadrzaj>
    <derivirana_varijabla naziv="DomainObject.Predmet.ProtustrankaNazivFormatedOIB_1">MATOŠEVIĆ društvo s ograničenom odgovornošću za prijevoz, usluge i trgovinu, OIB 71206477289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MATOŠEVIĆ društvo s ograničenom odgovornošću za prijevoz, usluge i trgovinu</item>
    </izvorni_sadrzaj>
    <derivirana_varijabla naziv="DomainObject.Predmet.ProtuStrankaListFormated_1">
      <item>MATOŠEVIĆ društvo s ograničenom odgovornošću za prijevoz, usluge i trgovinu</item>
    </derivirana_varijabla>
  </DomainObject.Predmet.ProtuStrankaListFormated>
  <DomainObject.Predmet.ProtuStrankaListFormatedOIB>
    <izvorni_sadrzaj>
      <item>MATOŠEVIĆ društvo s ograničenom odgovornošću za prijevoz, usluge i trgovinu, OIB 71206477289</item>
    </izvorni_sadrzaj>
    <derivirana_varijabla naziv="DomainObject.Predmet.ProtuStrankaListFormatedOIB_1">
      <item>MATOŠEVIĆ društvo s ograničenom odgovornošću za prijevoz, usluge i trgovinu, OIB 71206477289</item>
    </derivirana_varijabla>
  </DomainObject.Predmet.ProtuStrankaListFormatedOIB>
  <DomainObject.Predmet.ProtuStrankaListFormatedWithAdress>
    <izvorni_sadrzaj>
      <item>MATOŠEVIĆ društvo s ograničenom odgovornošću za prijevoz, usluge i trgovinu, Slavonska 23, 35400 Nova Gradiška</item>
    </izvorni_sadrzaj>
    <derivirana_varijabla naziv="DomainObject.Predmet.ProtuStrankaListFormatedWithAdress_1">
      <item>MATOŠEVIĆ društvo s ograničenom odgovornošću za prijevoz, usluge i trgovinu, Slavonska 23, 35400 Nova Gradiška</item>
    </derivirana_varijabla>
  </DomainObject.Predmet.ProtuStrankaListFormatedWithAdress>
  <DomainObject.Predmet.ProtuStrankaListFormatedWithAdressOIB>
    <izvorni_sadrzaj>
      <item>MATOŠEVIĆ društvo s ograničenom odgovornošću za prijevoz, usluge i trgovinu, OIB 71206477289, Slavonska 23, 35400 Nova Gradiška</item>
    </izvorni_sadrzaj>
    <derivirana_varijabla naziv="DomainObject.Predmet.ProtuStrankaListFormatedWithAdressOIB_1">
      <item>MATOŠEVIĆ društvo s ograničenom odgovornošću za prijevoz, usluge i trgovinu, OIB 71206477289, Slavonska 23, 35400 Nova Gradiška</item>
    </derivirana_varijabla>
  </DomainObject.Predmet.ProtuStrankaListFormatedWithAdressOIB>
  <DomainObject.Predmet.ProtuStrankaListNazivFormated>
    <izvorni_sadrzaj>
      <item>MATOŠEVIĆ društvo s ograničenom odgovornošću za prijevoz, usluge i trgovinu</item>
    </izvorni_sadrzaj>
    <derivirana_varijabla naziv="DomainObject.Predmet.ProtuStrankaListNazivFormated_1">
      <item>MATOŠEVIĆ društvo s ograničenom odgovornošću za prijevoz, usluge i trgovinu</item>
    </derivirana_varijabla>
  </DomainObject.Predmet.ProtuStrankaListNazivFormated>
  <DomainObject.Predmet.ProtuStrankaListNazivFormatedOIB>
    <izvorni_sadrzaj>
      <item>MATOŠEVIĆ društvo s ograničenom odgovornošću za prijevoz, usluge i trgovinu, OIB 71206477289</item>
    </izvorni_sadrzaj>
    <derivirana_varijabla naziv="DomainObject.Predmet.ProtuStrankaListNazivFormatedOIB_1">
      <item>MATOŠEVIĆ društvo s ograničenom odgovornošću za prijevoz, usluge i trgovinu, OIB 71206477289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St-292/2018-3</izvorni_sadrzaj>
    <derivirana_varijabla naziv="DomainObject.PoslovniBrojDokumenta_1">St-292/2018-3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MATOŠEVIĆ društvo s ograničenom odgovornošću za prijevoz, usluge i trgovinu</izvorni_sadrzaj>
    <derivirana_varijabla naziv="DomainObject.Predmet.ProtustrankaIDrugi_1">MATOŠEVIĆ društvo s ograničenom odgovornošću za prijevoz,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MATOŠEVIĆ društvo s ograničenom odgovornošću za prijevoz, usluge i trgovinu, OIB 71206477289, Slavonska 23, 35400 Nova Gradiška</izvorni_sadrzaj>
    <derivirana_varijabla naziv="DomainObject.Predmet.ProtustrankaIDrugiAdressOIB_1">MATOŠEVIĆ društvo s ograničenom odgovornošću za prijevoz, usluge i trgovinu, OIB 71206477289, Slavonska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MATOŠEVIĆ društvo s ograničenom odgovornošću za prijevoz, usluge i trgovinu</item>
    </izvorni_sadrzaj>
    <derivirana_varijabla naziv="DomainObject.Predmet.SudioniciListNaziv_1">
      <item>Financijska agencija</item>
      <item>MATOŠEVIĆ društvo s ograničenom odgovornošću za prijevoz, usluge i trgovinu</item>
    </derivirana_varijabla>
  </DomainObject.Predmet.SudioniciListNaziv>
  <DomainObject.Predmet.SudioniciListAdressOIB>
    <izvorni_sadrzaj>
      <item>Financijska agencija, OIB 85821130368, Ulica grada Vukovara 70,10000 Zagreb</item>
      <item>MATOŠEVIĆ društvo s ograničenom odgovornošću za prijevoz, usluge i trgovinu, OIB 71206477289, Slavonska 23,35400 Nova Gradiška</item>
    </izvorni_sadrzaj>
    <derivirana_varijabla naziv="DomainObject.Predmet.SudioniciListAdressOIB_1">
      <item>Financijska agencija, OIB 85821130368, Ulica grada Vukovara 70,10000 Zagreb</item>
      <item>MATOŠEVIĆ društvo s ograničenom odgovornošću za prijevoz, usluge i trgovinu, OIB 71206477289, Slavonska 23,35400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71206477289</item>
    </izvorni_sadrzaj>
    <derivirana_varijabla naziv="DomainObject.Predmet.SudioniciListNazivOIB_1">
      <item>, OIB 85821130368</item>
      <item>, OIB 71206477289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404</properties:Words>
  <properties:Characters>2254</properties:Characters>
  <properties:Lines>59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2018-04-06T07:37:00Z</dcterms:created>
  <dc:creator>Korisnik</dc:creator>
  <cp:lastModifiedBy>wsadmin</cp:lastModifiedBy>
  <cp:lastPrinted>2018-04-06T07:53:00Z</cp:lastPrinted>
  <dcterms:modified xmlns:xsi="http://www.w3.org/2001/XMLSchema-instance" xsi:type="dcterms:W3CDTF">2018-04-06T08:04:00Z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St-292/2018-3 / Odluka - Oglas (Oglas_St-292-2018.docx)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