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f9a0" w14:paraId="867f9a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E1AC4">
        <w:t>3183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E1AC4">
        <w:t>ECES-suvremeno učilište, Međunarodni centar za edukaciju osoba s invaliditetom</w:t>
      </w:r>
      <w:r w:rsidR="00594B6F">
        <w:t>,</w:t>
      </w:r>
      <w:r w:rsidR="004B7DCF">
        <w:t xml:space="preserve">  </w:t>
      </w:r>
      <w:r w:rsidR="00EE1AC4">
        <w:t xml:space="preserve">Zagreb, Vlaška 79, OIB: 34386598931,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EE1AC4">
        <w:t>ECES-suvremeno učilište, Međunarodni centar za edukaciju osoba s invaliditetom,  Zagreb, Vlaška 79, OIB: 34386598931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EE1AC4">
        <w:t>9,00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E1AC4">
        <w:t>Zrinka Akrap, Zagreb, Gajeva 45, OIB:02957172025.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EE1AC4">
        <w:t>ECES-suvremeno učilište, Međunarodni centar za edukaciju osoba s invaliditetom,  Zagreb, Vlaška 79, OIB: 34386598931</w:t>
      </w:r>
      <w:r w:rsidR="00401228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E1AC4">
        <w:t>ECES-suvremeno učilište, Međunarodni centar za edukaciju osoba s invaliditetom,  Zagreb, Vlaška 79, OIB: 34386598931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EE1AC4">
        <w:t>ECES-suvremeno učilište, Međunarodni centar za edukaciju osoba s invaliditetom,  Zagreb, Vlaška 79, OIB: 34386598931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0B51CA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9063A0" w:rsidP="00C67D7D" w:rsidR="009063A0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E1AC4">
        <w:t>Zrinka Akrap,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C7D" w:rsidR="00740C7D">
      <w:r>
        <w:separator/>
      </w:r>
    </w:p>
  </w:endnote>
  <w:endnote w:id="0" w:type="continuationSeparator">
    <w:p w:rsidRDefault="00740C7D" w:rsidR="0074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C7D" w:rsidR="00740C7D">
      <w:r>
        <w:separator/>
      </w:r>
    </w:p>
  </w:footnote>
  <w:footnote w:id="0" w:type="continuationSeparator">
    <w:p w:rsidRDefault="00740C7D" w:rsidR="00740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E1AC4">
      <w:t>3183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B51CA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1228"/>
    <w:rsid w:val="00407FE0"/>
    <w:rsid w:val="00420E01"/>
    <w:rsid w:val="0043031F"/>
    <w:rsid w:val="0044721B"/>
    <w:rsid w:val="00456469"/>
    <w:rsid w:val="00465DEA"/>
    <w:rsid w:val="00471DA8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94B6F"/>
    <w:rsid w:val="005B239A"/>
    <w:rsid w:val="005B7C27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15A3"/>
    <w:rsid w:val="006C786C"/>
    <w:rsid w:val="007170B8"/>
    <w:rsid w:val="00717D4A"/>
    <w:rsid w:val="007240F6"/>
    <w:rsid w:val="00740C7D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063A0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57F56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72329"/>
    <w:rsid w:val="00EE1AC4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3183</izvorni_sadrzaj>
    <derivirana_varijabla naziv="DomainObject.Predmet.Broj_1">3183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St-3183/2015</izvorni_sadrzaj>
    <derivirana_varijabla naziv="DomainObject.Predmet.OznakaBroj_1">St-3183/2015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ECES-suvremeno učilište, Međunarodni centar za edukaciju osoba s invaliditetom</izvorni_sadrzaj>
    <derivirana_varijabla naziv="DomainObject.Predmet.ProtustrankaFormated_1">  ECES-suvremeno učilište, Međunarodni centar za edukaciju osoba s invaliditetom</derivirana_varijabla>
  </DomainObject.Predmet.ProtustrankaFormated>
  <DomainObject.Predmet.ProtustrankaFormatedOIB>
    <izvorni_sadrzaj>  ECES-suvremeno učilište, Međunarodni centar za edukaciju osoba s invaliditetom, OIB 34386598931</izvorni_sadrzaj>
    <derivirana_varijabla naziv="DomainObject.Predmet.ProtustrankaFormatedOIB_1">  ECES-suvremeno učilište, Međunarodni centar za edukaciju osoba s invaliditetom, OIB 34386598931</derivirana_varijabla>
  </DomainObject.Predmet.ProtustrankaFormatedOIB>
  <DomainObject.Predmet.ProtustrankaFormatedWithAdress>
    <izvorni_sadrzaj> ECES-suvremeno učilište, Međunarodni centar za edukaciju osoba s invaliditetom, Vlaška 79, 10000 Zagreb</izvorni_sadrzaj>
    <derivirana_varijabla naziv="DomainObject.Predmet.ProtustrankaFormatedWithAdress_1"> ECES-suvremeno učilište, Međunarodni centar za edukaciju osoba s invaliditetom, Vlaška 79, 10000 Zagreb</derivirana_varijabla>
  </DomainObject.Predmet.ProtustrankaFormatedWithAdress>
  <DomainObject.Predmet.ProtustrankaFormatedWithAdressOIB>
    <izvorni_sadrzaj> ECES-suvremeno učilište, Međunarodni centar za edukaciju osoba s invaliditetom, OIB 34386598931, Vlaška 79, 10000 Zagreb</izvorni_sadrzaj>
    <derivirana_varijabla naziv="DomainObject.Predmet.ProtustrankaFormatedWithAdressOIB_1"> ECES-suvremeno učilište, Međunarodni centar za edukaciju osoba s invaliditetom, OIB 34386598931, Vlaška 79, 10000 Zagreb</derivirana_varijabla>
  </DomainObject.Predmet.ProtustrankaFormatedWithAdressOIB>
  <DomainObject.Predmet.ProtustrankaWithAdress>
    <izvorni_sadrzaj>ECES-suvremeno učilište, Međunarodni centar za edukaciju osoba s invaliditetom Vlaška 79, 10000 Zagreb</izvorni_sadrzaj>
    <derivirana_varijabla naziv="DomainObject.Predmet.ProtustrankaWithAdress_1">ECES-suvremeno učilište, Međunarodni centar za edukaciju osoba s invaliditetom Vlaška 79, 10000 Zagreb</derivirana_varijabla>
  </DomainObject.Predmet.ProtustrankaWithAdress>
  <DomainObject.Predmet.ProtustrankaWithAdressOIB>
    <izvorni_sadrzaj>ECES-suvremeno učilište, Međunarodni centar za edukaciju osoba s invaliditetom, OIB 34386598931, Vlaška 79, 10000 Zagreb</izvorni_sadrzaj>
    <derivirana_varijabla naziv="DomainObject.Predmet.ProtustrankaWithAdressOIB_1">ECES-suvremeno učilište, Međunarodni centar za edukaciju osoba s invaliditetom, OIB 34386598931, Vlaška 79, 10000 Zagreb</derivirana_varijabla>
  </DomainObject.Predmet.ProtustrankaWithAdressOIB>
  <DomainObject.Predmet.ProtustrankaNazivFormated>
    <izvorni_sadrzaj>ECES-suvremeno učilište, Međunarodni centar za edukaciju osoba s invaliditetom</izvorni_sadrzaj>
    <derivirana_varijabla naziv="DomainObject.Predmet.ProtustrankaNazivFormated_1">ECES-suvremeno učilište, Međunarodni centar za edukaciju osoba s invaliditetom</derivirana_varijabla>
  </DomainObject.Predmet.ProtustrankaNazivFormated>
  <DomainObject.Predmet.ProtustrankaNazivFormatedOIB>
    <izvorni_sadrzaj>ECES-suvremeno učilište, Međunarodni centar za edukaciju osoba s invaliditetom, OIB 34386598931</izvorni_sadrzaj>
    <derivirana_varijabla naziv="DomainObject.Predmet.ProtustrankaNazivFormatedOIB_1">ECES-suvremeno učilište, Međunarodni centar za edukaciju osoba s invaliditetom, OIB 34386598931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ECES-suvremeno učilište, Međunarodni centar za edukaciju osoba s invaliditetom</item>
    </izvorni_sadrzaj>
    <derivirana_varijabla naziv="DomainObject.Predmet.ProtuStrankaListFormated_1">
      <item>ECES-suvremeno učilište, Međunarodni centar za edukaciju osoba s invaliditetom</item>
    </derivirana_varijabla>
  </DomainObject.Predmet.ProtuStrankaListFormated>
  <DomainObject.Predmet.ProtuStrankaListFormatedOIB>
    <izvorni_sadrzaj>
      <item>ECES-suvremeno učilište, Međunarodni centar za edukaciju osoba s invaliditetom, OIB 34386598931</item>
    </izvorni_sadrzaj>
    <derivirana_varijabla naziv="DomainObject.Predmet.ProtuStrankaListFormatedOIB_1">
      <item>ECES-suvremeno učilište, Međunarodni centar za edukaciju osoba s invaliditetom, OIB 34386598931</item>
    </derivirana_varijabla>
  </DomainObject.Predmet.ProtuStrankaListFormatedOIB>
  <DomainObject.Predmet.ProtuStrankaListFormatedWithAdress>
    <izvorni_sadrzaj>
      <item>ECES-suvremeno učilište, Međunarodni centar za edukaciju osoba s invaliditetom, Vlaška 79, 10000 Zagreb</item>
    </izvorni_sadrzaj>
    <derivirana_varijabla naziv="DomainObject.Predmet.ProtuStrankaListFormatedWithAdress_1">
      <item>ECES-suvremeno učilište, Međunarodni centar za edukaciju osoba s invaliditetom, Vlaška 79, 10000 Zagreb</item>
    </derivirana_varijabla>
  </DomainObject.Predmet.ProtuStrankaListFormatedWithAdress>
  <DomainObject.Predmet.ProtuStrankaListFormatedWithAdressOIB>
    <izvorni_sadrzaj>
      <item>ECES-suvremeno učilište, Međunarodni centar za edukaciju osoba s invaliditetom, OIB 34386598931, Vlaška 79, 10000 Zagreb</item>
    </izvorni_sadrzaj>
    <derivirana_varijabla naziv="DomainObject.Predmet.ProtuStrankaListFormatedWithAdressOIB_1">
      <item>ECES-suvremeno učilište, Međunarodni centar za edukaciju osoba s invaliditetom, OIB 34386598931, Vlaška 79, 10000 Zagreb</item>
    </derivirana_varijabla>
  </DomainObject.Predmet.ProtuStrankaListFormatedWithAdressOIB>
  <DomainObject.Predmet.ProtuStrankaListNazivFormated>
    <izvorni_sadrzaj>
      <item>ECES-suvremeno učilište, Međunarodni centar za edukaciju osoba s invaliditetom</item>
    </izvorni_sadrzaj>
    <derivirana_varijabla naziv="DomainObject.Predmet.ProtuStrankaListNazivFormated_1">
      <item>ECES-suvremeno učilište, Međunarodni centar za edukaciju osoba s invaliditetom</item>
    </derivirana_varijabla>
  </DomainObject.Predmet.ProtuStrankaListNazivFormated>
  <DomainObject.Predmet.ProtuStrankaListNazivFormatedOIB>
    <izvorni_sadrzaj>
      <item>ECES-suvremeno učilište, Međunarodni centar za edukaciju osoba s invaliditetom, OIB 34386598931</item>
    </izvorni_sadrzaj>
    <derivirana_varijabla naziv="DomainObject.Predmet.ProtuStrankaListNazivFormatedOIB_1">
      <item>ECES-suvremeno učilište, Međunarodni centar za edukaciju osoba s invaliditetom, OIB 34386598931</item>
    </derivirana_varijabla>
  </DomainObject.Predmet.ProtuStrankaListNazivFormatedOIB>
  <DomainObject.Predmet.OstaliListFormated>
    <izvorni_sadrzaj>
      <item>Silvija Philipps Reichherzer</item>
    </izvorni_sadrzaj>
    <derivirana_varijabla naziv="DomainObject.Predmet.OstaliListFormated_1">
      <item>Silvija Philipps Reichherzer</item>
    </derivirana_varijabla>
  </DomainObject.Predmet.OstaliListFormated>
  <DomainObject.Predmet.OstaliListFormatedOIB>
    <izvorni_sadrzaj>
      <item>Silvija Philipps Reichherzer, OIB 09581559159</item>
    </izvorni_sadrzaj>
    <derivirana_varijabla naziv="DomainObject.Predmet.OstaliListFormatedOIB_1">
      <item>Silvija Philipps Reichherzer, OIB 09581559159</item>
    </derivirana_varijabla>
  </DomainObject.Predmet.OstaliListFormatedOIB>
  <DomainObject.Predmet.OstaliListFormatedWithAdress>
    <izvorni_sadrzaj>
      <item>Silvija Philipps Reichherzer, Tomićeva 4, 10000 Zagreb</item>
    </izvorni_sadrzaj>
    <derivirana_varijabla naziv="DomainObject.Predmet.OstaliListFormatedWithAdress_1">
      <item>Silvija Philipps Reichherzer, Tomićeva 4, 10000 Zagreb</item>
    </derivirana_varijabla>
  </DomainObject.Predmet.OstaliListFormatedWithAdress>
  <DomainObject.Predmet.OstaliListFormatedWithAdressOIB>
    <izvorni_sadrzaj>
      <item>Silvija Philipps Reichherzer, OIB 09581559159, Tomićeva 4, 10000 Zagreb</item>
    </izvorni_sadrzaj>
    <derivirana_varijabla naziv="DomainObject.Predmet.OstaliListFormatedWithAdressOIB_1">
      <item>Silvija Philipps Reichherzer, OIB 09581559159, Tomićeva 4, 10000 Zagreb</item>
    </derivirana_varijabla>
  </DomainObject.Predmet.OstaliListFormatedWithAdressOIB>
  <DomainObject.Predmet.OstaliListNazivFormated>
    <izvorni_sadrzaj>
      <item>Silvija Philipps Reichherzer</item>
    </izvorni_sadrzaj>
    <derivirana_varijabla naziv="DomainObject.Predmet.OstaliListNazivFormated_1">
      <item>Silvija Philipps Reichherzer</item>
    </derivirana_varijabla>
  </DomainObject.Predmet.OstaliListNazivFormated>
  <DomainObject.Predmet.OstaliListNazivFormatedOIB>
    <izvorni_sadrzaj>
      <item>Silvija Philipps Reichherzer, OIB 09581559159</item>
    </izvorni_sadrzaj>
    <derivirana_varijabla naziv="DomainObject.Predmet.OstaliListNazivFormatedOIB_1">
      <item>Silvija Philipps Reichherzer, OIB 09581559159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ECES-suvremeno učilište, Međunarodni centar za edukaciju osoba s invaliditetom</izvorni_sadrzaj>
    <derivirana_varijabla naziv="DomainObject.Predmet.ProtustrankaIDrugi_1">ECES-suvremeno učilište, Međunarodni centar za edukaciju osoba s invaliditetom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ECES-suvremeno učilište, Međunarodni centar za edukaciju osoba s invaliditetom, OIB 34386598931, Vlaška 79, 10000 Zagreb</izvorni_sadrzaj>
    <derivirana_varijabla naziv="DomainObject.Predmet.ProtustrankaIDrugiAdressOIB_1">ECES-suvremeno učilište, Međunarodni centar za edukaciju osoba s invaliditetom, OIB 34386598931,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ECES-suvremeno učilište, Međunarodni centar za edukaciju osoba s invaliditetom</item>
      <item>Silvija Philipps Reichherzer</item>
    </izvorni_sadrzaj>
    <derivirana_varijabla naziv="DomainObject.Predmet.SudioniciListNaziv_1">
      <item>FINA Regionalni centar Zagreb</item>
      <item>ECES-suvremeno učilište, Međunarodni centar za edukaciju osoba s invaliditetom</item>
      <item>Silvija Philipps Reichherzer</item>
    </derivirana_varijabla>
  </DomainObject.Predmet.SudioniciListNaziv>
  <DomainObject.Predmet.SudioniciListAdressOIB>
    <izvorni_sadrzaj>
      <item>FINA Regionalni centar Zagreb, OIB 85821130368, Trg svibanjskih žrtava 1995. 1,10000 Zagreb</item>
      <item>ECES-suvremeno učilište, Međunarodni centar za edukaciju osoba s invaliditetom, OIB 34386598931, Vlaška 79,10000 Zagreb</item>
      <item>Silvija Philipps Reichherzer, OIB 09581559159, Tomićeva 4,10000 Zagreb</item>
    </izvorni_sadrzaj>
    <derivirana_varijabla naziv="DomainObject.Predmet.SudioniciListAdressOIB_1">
      <item>FINA Regionalni centar Zagreb, OIB 85821130368, Trg svibanjskih žrtava 1995. 1,10000 Zagreb</item>
      <item>ECES-suvremeno učilište, Međunarodni centar za edukaciju osoba s invaliditetom, OIB 34386598931, Vlaška 79,10000 Zagreb</item>
      <item>Silvija Philipps Reichherzer, OIB 09581559159,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34386598931</item>
      <item>, OIB 09581559159</item>
    </izvorni_sadrzaj>
    <derivirana_varijabla naziv="DomainObject.Predmet.SudioniciListNazivOIB_1">
      <item>, OIB 85821130368</item>
      <item>, OIB 34386598931</item>
      <item>, OIB 09581559159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527</properties:Words>
  <properties:Characters>2959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2016-02-16T07:41:00Z</dcterms:created>
  <dc:creator>Korisnik</dc:creator>
  <cp:lastModifiedBy>Draženka Prpić</cp:lastModifiedBy>
  <cp:lastPrinted>2016-02-16T07:41:00Z</cp:lastPrinted>
  <dcterms:modified xmlns:xsi="http://www.w3.org/2001/XMLSchema-instance" xsi:type="dcterms:W3CDTF">2016-02-16T07:42:00Z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