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73817" w14:paraId="3773817" w:rsidRDefault="003F320D" w:rsidP="00CE4727" w:rsidR="003F320D" w:rsidRPr="00DF75F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DF75F6">
      <w:pPr>
        <w:rPr>
          <w:sz w:val="24"/>
          <w:szCs w:val="24"/>
        </w:rPr>
      </w:pPr>
    </w:p>
    <w:p w:rsidRDefault="001D2511" w:rsidP="00CE4727" w:rsidR="003F320D" w:rsidRPr="00DF75F6">
      <w:pPr>
        <w:rPr>
          <w:sz w:val="24"/>
          <w:szCs w:val="24"/>
        </w:rPr>
      </w:pPr>
      <w:r w:rsidRPr="00DF75F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DF75F6">
      <w:pPr>
        <w:rPr>
          <w:sz w:val="24"/>
          <w:szCs w:val="24"/>
        </w:rPr>
      </w:pPr>
      <w:r w:rsidRPr="00DF75F6">
        <w:rPr>
          <w:sz w:val="24"/>
          <w:szCs w:val="24"/>
        </w:rPr>
        <w:t>REPUBLIKA HRVATSKA</w:t>
      </w:r>
    </w:p>
    <w:p w:rsidRDefault="002B13AE" w:rsidP="002B13AE" w:rsidR="002B13AE" w:rsidRPr="00DF75F6">
      <w:pPr>
        <w:rPr>
          <w:sz w:val="24"/>
          <w:szCs w:val="24"/>
        </w:rPr>
      </w:pPr>
      <w:r w:rsidRPr="00DF75F6">
        <w:rPr>
          <w:sz w:val="24"/>
          <w:szCs w:val="24"/>
        </w:rPr>
        <w:t xml:space="preserve">Trgovački sud u Zagrebu </w:t>
      </w:r>
    </w:p>
    <w:p w:rsidRDefault="002B13AE" w:rsidP="002B13AE" w:rsidR="002B13AE" w:rsidRPr="00DF75F6">
      <w:pPr>
        <w:rPr>
          <w:sz w:val="24"/>
          <w:szCs w:val="24"/>
        </w:rPr>
      </w:pPr>
      <w:r w:rsidRPr="00DF75F6">
        <w:rPr>
          <w:sz w:val="24"/>
          <w:szCs w:val="24"/>
        </w:rPr>
        <w:t xml:space="preserve">Zagreb, Amruševa 2/II                             </w:t>
      </w:r>
    </w:p>
    <w:p w:rsidRDefault="00FA32B0" w:rsidP="004F68E8" w:rsidR="004F68E8" w:rsidRPr="00DF75F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87. St-704/2019</w:t>
      </w:r>
    </w:p>
    <w:p w:rsidRDefault="004F68E8" w:rsidP="004F68E8" w:rsidR="004F68E8" w:rsidRPr="00DF75F6">
      <w:pPr>
        <w:jc w:val="both"/>
        <w:rPr>
          <w:sz w:val="24"/>
          <w:szCs w:val="24"/>
        </w:rPr>
      </w:pPr>
    </w:p>
    <w:p w:rsidRDefault="004F68E8" w:rsidP="004F68E8" w:rsidR="004F68E8" w:rsidRPr="00DF75F6">
      <w:pPr>
        <w:jc w:val="both"/>
        <w:rPr>
          <w:sz w:val="24"/>
          <w:szCs w:val="24"/>
        </w:rPr>
      </w:pPr>
    </w:p>
    <w:p w:rsidRDefault="004F68E8" w:rsidP="004F68E8" w:rsidR="004F68E8" w:rsidRPr="00DF75F6">
      <w:pPr>
        <w:ind w:firstLine="708" w:left="2832"/>
        <w:jc w:val="both"/>
        <w:rPr>
          <w:sz w:val="24"/>
          <w:szCs w:val="24"/>
        </w:rPr>
      </w:pPr>
      <w:r w:rsidRPr="00DF75F6">
        <w:rPr>
          <w:sz w:val="24"/>
          <w:szCs w:val="24"/>
        </w:rPr>
        <w:t>Z A K LJ U Č A K</w:t>
      </w:r>
    </w:p>
    <w:p w:rsidRDefault="004F68E8" w:rsidP="004F68E8" w:rsidR="004F68E8" w:rsidRPr="00DF75F6">
      <w:pPr>
        <w:jc w:val="both"/>
        <w:rPr>
          <w:sz w:val="24"/>
          <w:szCs w:val="24"/>
        </w:rPr>
      </w:pPr>
    </w:p>
    <w:p w:rsidRDefault="004F68E8" w:rsidP="004F68E8" w:rsidR="004F68E8" w:rsidRPr="00DF75F6">
      <w:pPr>
        <w:jc w:val="both"/>
        <w:rPr>
          <w:sz w:val="24"/>
          <w:szCs w:val="24"/>
        </w:rPr>
      </w:pPr>
      <w:r w:rsidRPr="00DF75F6">
        <w:rPr>
          <w:sz w:val="24"/>
          <w:szCs w:val="24"/>
        </w:rPr>
        <w:tab/>
        <w:t xml:space="preserve">Trgovački sud u Zagrebu, sudac Marija Bakula Vugrinec, u stečajnom postupku </w:t>
      </w:r>
      <w:r w:rsidR="002D173B" w:rsidRPr="00DF75F6">
        <w:rPr>
          <w:sz w:val="24"/>
          <w:szCs w:val="24"/>
          <w:lang w:val="pt-BR"/>
        </w:rPr>
        <w:t>u pov</w:t>
      </w:r>
      <w:r w:rsidR="00071DD3">
        <w:rPr>
          <w:sz w:val="24"/>
          <w:szCs w:val="24"/>
          <w:lang w:val="pt-BR"/>
        </w:rPr>
        <w:t>odu prijedloga predlagatelja NEDJELJKA MAJERIĆA, OIB 39152386181, Zaprešić, Juraja Oršića 19</w:t>
      </w:r>
      <w:r w:rsidR="002D173B" w:rsidRPr="00DF75F6">
        <w:rPr>
          <w:sz w:val="24"/>
          <w:szCs w:val="24"/>
          <w:lang w:val="pt-BR"/>
        </w:rPr>
        <w:t xml:space="preserve">, za otvaranje stečajnog postupka nad dužnikom </w:t>
      </w:r>
      <w:r w:rsidR="00071DD3">
        <w:rPr>
          <w:sz w:val="24"/>
          <w:szCs w:val="24"/>
          <w:lang w:val="pt-BR"/>
        </w:rPr>
        <w:t>EUROELEKTRO d.o.o., OIB 89753417857, Zagreb, Lopatinečka 26</w:t>
      </w:r>
      <w:r w:rsidRPr="00DF75F6">
        <w:rPr>
          <w:sz w:val="24"/>
          <w:szCs w:val="24"/>
        </w:rPr>
        <w:t xml:space="preserve">, </w:t>
      </w:r>
      <w:r w:rsidR="00B00281">
        <w:rPr>
          <w:sz w:val="24"/>
          <w:szCs w:val="24"/>
        </w:rPr>
        <w:t>22</w:t>
      </w:r>
      <w:r w:rsidR="00E0216F" w:rsidRPr="00DF75F6">
        <w:rPr>
          <w:sz w:val="24"/>
          <w:szCs w:val="24"/>
        </w:rPr>
        <w:t>. ožujka</w:t>
      </w:r>
      <w:r w:rsidRPr="00DF75F6">
        <w:rPr>
          <w:sz w:val="24"/>
          <w:szCs w:val="24"/>
        </w:rPr>
        <w:t xml:space="preserve"> 2019.</w:t>
      </w:r>
    </w:p>
    <w:p w:rsidRDefault="00A834B2" w:rsidP="00CE4727" w:rsidR="00A834B2" w:rsidRPr="00DF75F6">
      <w:pPr>
        <w:jc w:val="center"/>
        <w:rPr>
          <w:sz w:val="24"/>
          <w:szCs w:val="24"/>
        </w:rPr>
      </w:pPr>
    </w:p>
    <w:p w:rsidRDefault="00CE4727" w:rsidP="00CE4727" w:rsidR="00CE4727" w:rsidRPr="00DF75F6">
      <w:pPr>
        <w:jc w:val="center"/>
        <w:rPr>
          <w:sz w:val="24"/>
          <w:szCs w:val="24"/>
        </w:rPr>
      </w:pPr>
      <w:r w:rsidRPr="00DF75F6">
        <w:rPr>
          <w:sz w:val="24"/>
          <w:szCs w:val="24"/>
        </w:rPr>
        <w:t>z a k l j u č i o      j e</w:t>
      </w:r>
    </w:p>
    <w:p w:rsidRDefault="003F320D" w:rsidP="002C0E29" w:rsidR="003F320D" w:rsidRPr="00DF75F6">
      <w:pPr>
        <w:rPr>
          <w:b/>
          <w:sz w:val="24"/>
          <w:szCs w:val="24"/>
        </w:rPr>
      </w:pPr>
    </w:p>
    <w:p w:rsidRDefault="002D173B" w:rsidP="002D173B" w:rsidR="00DF75F6">
      <w:pPr>
        <w:pStyle w:val="Tijeloteksta"/>
        <w:ind w:firstLine="720"/>
      </w:pPr>
      <w:r w:rsidRPr="00DF75F6">
        <w:t xml:space="preserve">I. Nalaže se predlagatelju u roku od 8 dana </w:t>
      </w:r>
      <w:r w:rsidR="00DF75F6">
        <w:t>dopuniti</w:t>
      </w:r>
      <w:r w:rsidRPr="00DF75F6">
        <w:t xml:space="preserve"> prijedlog z</w:t>
      </w:r>
      <w:r w:rsidR="00DF75F6">
        <w:t>a otvaranje stečajnog postupka na način da:</w:t>
      </w:r>
    </w:p>
    <w:p w:rsidRDefault="00DF75F6" w:rsidP="002D173B" w:rsidR="00E0095C">
      <w:pPr>
        <w:pStyle w:val="Tijeloteksta"/>
        <w:ind w:firstLine="720"/>
      </w:pPr>
      <w:r>
        <w:t xml:space="preserve">- </w:t>
      </w:r>
      <w:r w:rsidR="00E0095C">
        <w:t xml:space="preserve">dostavi dokaz o postojanju svoje tražbine u iznosu </w:t>
      </w:r>
      <w:r w:rsidR="00B00281">
        <w:t>od 1.228,42</w:t>
      </w:r>
      <w:r w:rsidR="00E0095C">
        <w:t xml:space="preserve"> kn,</w:t>
      </w:r>
    </w:p>
    <w:p w:rsidRDefault="00E0095C" w:rsidP="002D173B" w:rsidR="00DF75F6">
      <w:pPr>
        <w:pStyle w:val="Tijeloteksta"/>
        <w:ind w:firstLine="720"/>
      </w:pPr>
      <w:r>
        <w:t xml:space="preserve">- </w:t>
      </w:r>
      <w:r w:rsidR="00BA733F">
        <w:t xml:space="preserve">dostavi potvrdu Ministarstva financija – Porezne uprave kojom se potvrđuje da je dostavljen obračun o neisplati plaće sastavljen u skladu s propisima </w:t>
      </w:r>
      <w:r w:rsidR="002D173B" w:rsidRPr="00DF75F6">
        <w:t xml:space="preserve">te </w:t>
      </w:r>
    </w:p>
    <w:p w:rsidRDefault="00DF75F6" w:rsidP="002D173B" w:rsidR="002D173B" w:rsidRPr="00DF75F6">
      <w:pPr>
        <w:pStyle w:val="Tijeloteksta"/>
        <w:ind w:firstLine="720"/>
      </w:pPr>
      <w:r>
        <w:t xml:space="preserve">- dostavi </w:t>
      </w:r>
      <w:r w:rsidR="002D173B" w:rsidRPr="00DF75F6">
        <w:t>dokaz o postojanju steča</w:t>
      </w:r>
      <w:r w:rsidR="00BA733F">
        <w:t>jnog</w:t>
      </w:r>
      <w:r w:rsidR="002D173B" w:rsidRPr="00DF75F6">
        <w:t xml:space="preserve"> razloga</w:t>
      </w:r>
      <w:r w:rsidR="00B00281">
        <w:t xml:space="preserve"> nesposobnosti za plaćanje</w:t>
      </w:r>
      <w:r w:rsidR="002D173B" w:rsidRPr="00DF75F6">
        <w:t>.</w:t>
      </w:r>
    </w:p>
    <w:p w:rsidRDefault="002D173B" w:rsidP="002D173B" w:rsidR="002D173B" w:rsidRPr="00DF75F6">
      <w:pPr>
        <w:pStyle w:val="Tijeloteksta"/>
      </w:pPr>
    </w:p>
    <w:p w:rsidRDefault="002D173B" w:rsidP="002D173B" w:rsidR="002D173B" w:rsidRPr="00DF75F6">
      <w:pPr>
        <w:pStyle w:val="Tijeloteksta"/>
        <w:ind w:firstLine="720"/>
      </w:pPr>
      <w:r w:rsidRPr="00DF75F6">
        <w:t>II. Ako predlagatelj ne postupi po točki I. ovog</w:t>
      </w:r>
      <w:r w:rsidR="008D2138">
        <w:t xml:space="preserve"> zaključka</w:t>
      </w:r>
      <w:r w:rsidRPr="00DF75F6">
        <w:t>, sud će odbaciti prijedlog za otvaranje stečajnog postupka.</w:t>
      </w:r>
    </w:p>
    <w:p w:rsidRDefault="002D173B" w:rsidP="002D173B" w:rsidR="002D173B" w:rsidRPr="00DF75F6">
      <w:pPr>
        <w:pStyle w:val="Tijeloteksta"/>
        <w:ind w:firstLine="720"/>
      </w:pPr>
    </w:p>
    <w:p w:rsidRDefault="002D173B" w:rsidP="002D173B" w:rsidR="002D173B" w:rsidRPr="00DF75F6">
      <w:pPr>
        <w:pStyle w:val="Tijeloteksta"/>
        <w:jc w:val="center"/>
      </w:pPr>
      <w:r w:rsidRPr="00DF75F6">
        <w:t>Obrazloženje</w:t>
      </w:r>
    </w:p>
    <w:p w:rsidRDefault="002D173B" w:rsidP="002D173B" w:rsidR="002D173B" w:rsidRPr="00DF75F6">
      <w:pPr>
        <w:pStyle w:val="Tijeloteksta"/>
      </w:pPr>
    </w:p>
    <w:p w:rsidRDefault="002D173B" w:rsidP="002D173B" w:rsidR="002D173B" w:rsidRPr="00DF75F6">
      <w:pPr>
        <w:pStyle w:val="Tijeloteksta"/>
      </w:pPr>
      <w:r w:rsidRPr="00DF75F6">
        <w:tab/>
        <w:t xml:space="preserve">Predlagatelj je kao vjerovnik podnio prijedlog </w:t>
      </w:r>
      <w:r w:rsidR="00B00281">
        <w:t>za otvaranje stečajnog postupka</w:t>
      </w:r>
      <w:r w:rsidRPr="00DF75F6">
        <w:t xml:space="preserve"> nad društvom </w:t>
      </w:r>
      <w:r w:rsidR="00B00281">
        <w:rPr>
          <w:lang w:val="pt-BR"/>
        </w:rPr>
        <w:t>EUROELEKTRO d.o.o., OIB 89753417857, Zagreb, Lopatinečka 26</w:t>
      </w:r>
      <w:r w:rsidRPr="00DF75F6">
        <w:t xml:space="preserve">. U prijedlogu je naveo da ima tražbinu prema dužniku </w:t>
      </w:r>
      <w:r w:rsidR="00344AA4">
        <w:t>po osnovi obračuna plaće u iznosu od 1.228,42 kn</w:t>
      </w:r>
      <w:r w:rsidRPr="00DF75F6">
        <w:t xml:space="preserve"> </w:t>
      </w:r>
      <w:r w:rsidR="00344AA4">
        <w:t>te da</w:t>
      </w:r>
      <w:r w:rsidRPr="00DF75F6">
        <w:t xml:space="preserve"> u odnosu na dužnika </w:t>
      </w:r>
      <w:r w:rsidR="00344AA4">
        <w:t>postoji</w:t>
      </w:r>
      <w:r w:rsidRPr="00DF75F6">
        <w:t xml:space="preserve"> stečajni razlog </w:t>
      </w:r>
      <w:r w:rsidR="00344AA4">
        <w:t xml:space="preserve">neisplate plaće odnosno </w:t>
      </w:r>
      <w:r w:rsidRPr="00DF75F6">
        <w:t>nesposobnost</w:t>
      </w:r>
      <w:r w:rsidR="00344AA4">
        <w:t>i</w:t>
      </w:r>
      <w:r w:rsidRPr="00DF75F6">
        <w:t xml:space="preserve"> za plaćanje. </w:t>
      </w:r>
      <w:r w:rsidR="00B3015A">
        <w:t xml:space="preserve">Uz prijedlog je dostavio obrazac JOPPD te dva primjerka istog obračuna neisplaćene plaće za siječanj 2019. iz kojeg proizlazi </w:t>
      </w:r>
      <w:r w:rsidR="000938C8">
        <w:t>da predlagatelju nije isplaćen iznos od 614,21 kn po osnovi plaće/naknade plaće.</w:t>
      </w:r>
    </w:p>
    <w:p w:rsidRDefault="002D173B" w:rsidP="002D173B" w:rsidR="002D173B" w:rsidRPr="00DF75F6">
      <w:pPr>
        <w:pStyle w:val="Tijeloteksta"/>
      </w:pPr>
    </w:p>
    <w:p w:rsidRDefault="00005260" w:rsidP="001A40D4" w:rsidR="001A40D4">
      <w:pPr>
        <w:pStyle w:val="Tijeloteksta"/>
        <w:ind w:firstLine="720"/>
      </w:pPr>
      <w:r>
        <w:t>Sukladno odredbi čl. 109.</w:t>
      </w:r>
      <w:r w:rsidR="002D173B" w:rsidRPr="00DF75F6">
        <w:t xml:space="preserve"> Stečajnog zakona („Narodne novine“ broj 71/15</w:t>
      </w:r>
      <w:r w:rsidR="00EA6C73">
        <w:t xml:space="preserve"> i 104/17; dalje:</w:t>
      </w:r>
      <w:r>
        <w:t xml:space="preserve"> </w:t>
      </w:r>
      <w:r w:rsidR="00EA6C73">
        <w:t>SZ</w:t>
      </w:r>
      <w:r w:rsidR="002D173B" w:rsidRPr="00DF75F6">
        <w:t xml:space="preserve">), </w:t>
      </w:r>
      <w:r>
        <w:t>prijedlog za otvaranje stečajnog postupka ovlašten je podnijeti vjerovnik ili dužnik (st. 1.), vjerovnik je ovlašten podnijeti prijedlog za otvaranje stečajnog postupka ako učini vjerojatnim postojanje svoje tražbine i stečajnog razloga (st. 2.).</w:t>
      </w:r>
    </w:p>
    <w:p w:rsidRDefault="001A40D4" w:rsidP="001A40D4" w:rsidR="001A40D4" w:rsidRPr="001A40D4">
      <w:pPr>
        <w:spacing w:afterAutospacing="true" w:after="100" w:beforeAutospacing="true" w:before="100"/>
        <w:ind w:firstLine="720"/>
        <w:jc w:val="both"/>
        <w:rPr>
          <w:sz w:val="24"/>
          <w:szCs w:val="24"/>
        </w:rPr>
      </w:pPr>
      <w:r w:rsidRPr="001A40D4">
        <w:rPr>
          <w:sz w:val="24"/>
          <w:szCs w:val="24"/>
        </w:rPr>
        <w:lastRenderedPageBreak/>
        <w:t>Stečajni postupak može se otvoriti ako sud utvrdi postojanje stečajnoga razloga</w:t>
      </w:r>
      <w:r>
        <w:rPr>
          <w:sz w:val="24"/>
          <w:szCs w:val="24"/>
        </w:rPr>
        <w:t xml:space="preserve"> (čl. 5. st. 1. SZ-a).</w:t>
      </w:r>
      <w:r w:rsidRPr="001A40D4">
        <w:rPr>
          <w:sz w:val="24"/>
          <w:szCs w:val="24"/>
        </w:rPr>
        <w:t xml:space="preserve"> Stečajni razlozi su nesposobnost za plaćanje i prezaduženost</w:t>
      </w:r>
      <w:r>
        <w:rPr>
          <w:sz w:val="24"/>
          <w:szCs w:val="24"/>
        </w:rPr>
        <w:t xml:space="preserve"> (čl. 5. st. 2. SZ-a)</w:t>
      </w:r>
      <w:r w:rsidRPr="001A40D4">
        <w:rPr>
          <w:sz w:val="24"/>
          <w:szCs w:val="24"/>
        </w:rPr>
        <w:t>.</w:t>
      </w:r>
    </w:p>
    <w:p w:rsidRDefault="000B4D7E" w:rsidP="00100E66" w:rsidR="00005260" w:rsidRPr="00DF75F6">
      <w:pPr>
        <w:spacing w:afterAutospacing="true" w:after="100" w:beforeAutospacing="true" w:before="10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Sukladno odredbi čl. 6. SZ-a n</w:t>
      </w:r>
      <w:r w:rsidR="001A40D4" w:rsidRPr="001A40D4">
        <w:rPr>
          <w:sz w:val="24"/>
          <w:szCs w:val="24"/>
        </w:rPr>
        <w:t>esposobnost za plaćanje postoji ako dužnik ne može trajnije ispunjavati</w:t>
      </w:r>
      <w:r w:rsidR="00100E66">
        <w:rPr>
          <w:sz w:val="24"/>
          <w:szCs w:val="24"/>
        </w:rPr>
        <w:t xml:space="preserve"> svoje dospjele novčane obveze </w:t>
      </w:r>
      <w:r>
        <w:rPr>
          <w:sz w:val="24"/>
          <w:szCs w:val="24"/>
        </w:rPr>
        <w:t>(st. 1.)</w:t>
      </w:r>
      <w:r w:rsidR="001A40D4" w:rsidRPr="001A40D4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1A40D4" w:rsidRPr="001A40D4">
        <w:rPr>
          <w:sz w:val="24"/>
          <w:szCs w:val="24"/>
        </w:rPr>
        <w:t>Smatrat će se da j</w:t>
      </w:r>
      <w:r w:rsidR="00100E66">
        <w:rPr>
          <w:sz w:val="24"/>
          <w:szCs w:val="24"/>
        </w:rPr>
        <w:t xml:space="preserve">e dužnik nesposoban za plaćanje, između ostalog, </w:t>
      </w:r>
      <w:r w:rsidR="001A40D4" w:rsidRPr="001A40D4">
        <w:rPr>
          <w:sz w:val="24"/>
          <w:szCs w:val="24"/>
        </w:rPr>
        <w:t>ako nije isplatio tri uzastopne plaće koje radniku pripadaju prema ugovoru o radu, pravilniku o radu, kolektivnom ugovoru ili posebnom propisu odnosno prema drugom aktu kojim se uređuju obveze poslodavca prema radniku</w:t>
      </w:r>
      <w:r>
        <w:rPr>
          <w:sz w:val="24"/>
          <w:szCs w:val="24"/>
        </w:rPr>
        <w:t xml:space="preserve"> (st. 2.)</w:t>
      </w:r>
      <w:r w:rsidR="001A40D4" w:rsidRPr="001A40D4">
        <w:rPr>
          <w:sz w:val="24"/>
          <w:szCs w:val="24"/>
        </w:rPr>
        <w:t>.</w:t>
      </w:r>
      <w:r w:rsidR="00100E66">
        <w:rPr>
          <w:sz w:val="24"/>
          <w:szCs w:val="24"/>
        </w:rPr>
        <w:t xml:space="preserve"> </w:t>
      </w:r>
      <w:r w:rsidR="001A40D4" w:rsidRPr="001A40D4">
        <w:rPr>
          <w:sz w:val="24"/>
          <w:szCs w:val="24"/>
        </w:rPr>
        <w:t xml:space="preserve">Postojanje </w:t>
      </w:r>
      <w:r w:rsidR="00100E66">
        <w:rPr>
          <w:sz w:val="24"/>
          <w:szCs w:val="24"/>
        </w:rPr>
        <w:t xml:space="preserve">ove </w:t>
      </w:r>
      <w:r w:rsidR="001A40D4" w:rsidRPr="001A40D4">
        <w:rPr>
          <w:sz w:val="24"/>
          <w:szCs w:val="24"/>
        </w:rPr>
        <w:t>okolnosti dokazuje se obračunom neisplaćene plaće koji je sastavljen u skladu s propisima. Uz obračun podnositelj prijedloga dužan je dostaviti potvrdu Ministarstva financija</w:t>
      </w:r>
      <w:r w:rsidR="003A4D1E">
        <w:rPr>
          <w:sz w:val="24"/>
          <w:szCs w:val="24"/>
        </w:rPr>
        <w:t xml:space="preserve"> </w:t>
      </w:r>
      <w:r w:rsidR="00100E66" w:rsidRPr="00100E66">
        <w:rPr>
          <w:sz w:val="24"/>
          <w:szCs w:val="24"/>
        </w:rPr>
        <w:t xml:space="preserve">− Porezne uprave kojom se potvrđuje da je dostavljeni obračun o neisplati plaće </w:t>
      </w:r>
      <w:r w:rsidR="00100E66">
        <w:rPr>
          <w:sz w:val="24"/>
          <w:szCs w:val="24"/>
        </w:rPr>
        <w:t>sastavljen u skladu s propisima (st. 5.).</w:t>
      </w:r>
    </w:p>
    <w:p w:rsidRDefault="002D173B" w:rsidP="00E91D2C" w:rsidR="005D1B69" w:rsidRPr="00177632">
      <w:pPr>
        <w:pStyle w:val="Tijeloteksta"/>
        <w:ind w:firstLine="720"/>
      </w:pPr>
      <w:r w:rsidRPr="00177632">
        <w:t xml:space="preserve">S obzirom na to da predlagatelj u konkretnom slučaju </w:t>
      </w:r>
      <w:r w:rsidR="000938C8" w:rsidRPr="00177632">
        <w:t xml:space="preserve">dostavio dva </w:t>
      </w:r>
      <w:r w:rsidR="0052125A" w:rsidRPr="00177632">
        <w:t>primjerka istog obračuna neisplaćene plaće za siječanj 2019. iz kojeg proizlazi da predlagatelju nije isplaćen iznos od 614,21 kn po osnovi plaće/naknade plaće</w:t>
      </w:r>
      <w:r w:rsidR="005D1B69" w:rsidRPr="00177632">
        <w:t xml:space="preserve"> (z</w:t>
      </w:r>
      <w:r w:rsidR="00DD1B00" w:rsidRPr="00177632">
        <w:t>broj</w:t>
      </w:r>
      <w:r w:rsidR="0052125A" w:rsidRPr="00177632">
        <w:t xml:space="preserve"> kojeg iznosi 1.228,42 kn – za kojeg predlagatelj u prijedlogu navodi da predstavlja njegovu tražbinu, iako nije dostavio dokaz o postojanju tražbine upravo u tom iznosu, nego samo u iznosu od 614,21 kn)</w:t>
      </w:r>
      <w:r w:rsidR="00DD1B00" w:rsidRPr="00177632">
        <w:t>,</w:t>
      </w:r>
      <w:r w:rsidR="00E91D2C" w:rsidRPr="00177632">
        <w:t xml:space="preserve"> a</w:t>
      </w:r>
      <w:r w:rsidR="00DD1B00" w:rsidRPr="00177632">
        <w:t xml:space="preserve"> nije dostavio potvrdu Ministarstva financija</w:t>
      </w:r>
      <w:r w:rsidR="00E91D2C" w:rsidRPr="00177632">
        <w:t xml:space="preserve"> </w:t>
      </w:r>
      <w:r w:rsidR="00DD1B00" w:rsidRPr="00177632">
        <w:t xml:space="preserve">− Porezne uprave kojom se potvrđuje da je dostavljeni obračun o neisplati plaće sastavljen u skladu s propisima (a što je dužan dostaviti uz obračun sukladno odredbi čl. 6. st. 5. SZ-a), </w:t>
      </w:r>
      <w:r w:rsidR="00163F54" w:rsidRPr="00177632">
        <w:t>niti je dostavio dokaz o postojanju stečajnog razloga i</w:t>
      </w:r>
      <w:r w:rsidR="005D1B69" w:rsidRPr="00177632">
        <w:t>z čl. 6. st. 2. podst. 2. SZ-a (</w:t>
      </w:r>
      <w:r w:rsidR="00163F54" w:rsidRPr="00177632">
        <w:t xml:space="preserve">odnosno da dužnik nije isplatio tri uzastopne plaće koje radniku pripadaju), </w:t>
      </w:r>
      <w:r w:rsidR="00E91D2C" w:rsidRPr="00177632">
        <w:t xml:space="preserve">to </w:t>
      </w:r>
      <w:r w:rsidRPr="00177632">
        <w:t xml:space="preserve">prijedlog za otvaranje </w:t>
      </w:r>
      <w:r w:rsidR="005D1B69" w:rsidRPr="00177632">
        <w:t>stečajnog postupka nije uredan.</w:t>
      </w:r>
    </w:p>
    <w:p w:rsidRDefault="005D1B69" w:rsidP="00E91D2C" w:rsidR="005D1B69" w:rsidRPr="00177632">
      <w:pPr>
        <w:pStyle w:val="Tijeloteksta"/>
        <w:ind w:firstLine="720"/>
      </w:pPr>
    </w:p>
    <w:p w:rsidRDefault="005D1B69" w:rsidP="00E91D2C" w:rsidR="002D173B" w:rsidRPr="00177632">
      <w:pPr>
        <w:pStyle w:val="Tijeloteksta"/>
        <w:ind w:firstLine="720"/>
      </w:pPr>
      <w:r w:rsidRPr="00177632">
        <w:t xml:space="preserve">Stoga je predlagatelj pozvan na dopunu prijedloga za otvaranje stečajnog postupka </w:t>
      </w:r>
      <w:r w:rsidR="002D173B" w:rsidRPr="00177632">
        <w:t>(točka I. izreke), uz upozorenje na pravne posljedice ako ne postupi po ovom zaključku (točka II. izreke).</w:t>
      </w:r>
    </w:p>
    <w:p w:rsidRDefault="00AA3916" w:rsidP="002535AD" w:rsidR="00AA3916" w:rsidRPr="00DF75F6">
      <w:pPr>
        <w:jc w:val="both"/>
        <w:rPr>
          <w:sz w:val="24"/>
          <w:szCs w:val="24"/>
        </w:rPr>
      </w:pPr>
    </w:p>
    <w:p w:rsidRDefault="00805DC2" w:rsidP="00E0216F" w:rsidR="00805DC2" w:rsidRPr="00DF75F6">
      <w:pPr>
        <w:jc w:val="center"/>
        <w:rPr>
          <w:sz w:val="24"/>
          <w:szCs w:val="24"/>
        </w:rPr>
      </w:pPr>
      <w:r w:rsidRPr="00DF75F6">
        <w:rPr>
          <w:sz w:val="24"/>
          <w:szCs w:val="24"/>
        </w:rPr>
        <w:t xml:space="preserve">Zagreb, </w:t>
      </w:r>
      <w:r w:rsidR="00177632">
        <w:rPr>
          <w:sz w:val="24"/>
          <w:szCs w:val="24"/>
        </w:rPr>
        <w:t>22</w:t>
      </w:r>
      <w:r w:rsidR="00E0216F" w:rsidRPr="00DF75F6">
        <w:rPr>
          <w:sz w:val="24"/>
          <w:szCs w:val="24"/>
        </w:rPr>
        <w:t>. ožujka</w:t>
      </w:r>
      <w:r w:rsidRPr="00DF75F6">
        <w:rPr>
          <w:sz w:val="24"/>
          <w:szCs w:val="24"/>
        </w:rPr>
        <w:t xml:space="preserve"> 2019.</w:t>
      </w:r>
    </w:p>
    <w:p w:rsidRDefault="00805DC2" w:rsidP="00805DC2" w:rsidR="00805DC2" w:rsidRPr="00DF75F6">
      <w:pPr>
        <w:jc w:val="both"/>
        <w:rPr>
          <w:sz w:val="24"/>
          <w:szCs w:val="24"/>
        </w:rPr>
      </w:pPr>
    </w:p>
    <w:p w:rsidRDefault="00805DC2" w:rsidP="00E0216F" w:rsidR="00805DC2" w:rsidRPr="00DF75F6">
      <w:pPr>
        <w:ind w:firstLine="708" w:left="5052"/>
        <w:jc w:val="both"/>
        <w:rPr>
          <w:sz w:val="24"/>
          <w:szCs w:val="24"/>
        </w:rPr>
      </w:pPr>
      <w:r w:rsidRPr="00DF75F6">
        <w:rPr>
          <w:sz w:val="24"/>
          <w:szCs w:val="24"/>
        </w:rPr>
        <w:t>Sudac</w:t>
      </w:r>
    </w:p>
    <w:p w:rsidRDefault="00805DC2" w:rsidP="00805DC2" w:rsidR="00805DC2" w:rsidRPr="00DF75F6">
      <w:pPr>
        <w:jc w:val="both"/>
        <w:rPr>
          <w:sz w:val="24"/>
          <w:szCs w:val="24"/>
        </w:rPr>
      </w:pPr>
      <w:r w:rsidRPr="00DF75F6">
        <w:rPr>
          <w:sz w:val="24"/>
          <w:szCs w:val="24"/>
        </w:rPr>
        <w:t xml:space="preserve"> </w:t>
      </w:r>
      <w:r w:rsidRPr="00DF75F6">
        <w:rPr>
          <w:sz w:val="24"/>
          <w:szCs w:val="24"/>
        </w:rPr>
        <w:tab/>
      </w:r>
      <w:r w:rsidRPr="00DF75F6">
        <w:rPr>
          <w:sz w:val="24"/>
          <w:szCs w:val="24"/>
        </w:rPr>
        <w:tab/>
      </w:r>
      <w:r w:rsidRPr="00DF75F6">
        <w:rPr>
          <w:sz w:val="24"/>
          <w:szCs w:val="24"/>
        </w:rPr>
        <w:tab/>
      </w:r>
      <w:r w:rsidRPr="00DF75F6">
        <w:rPr>
          <w:sz w:val="24"/>
          <w:szCs w:val="24"/>
        </w:rPr>
        <w:tab/>
      </w:r>
      <w:r w:rsidRPr="00DF75F6">
        <w:rPr>
          <w:sz w:val="24"/>
          <w:szCs w:val="24"/>
        </w:rPr>
        <w:tab/>
      </w:r>
      <w:r w:rsidRPr="00DF75F6">
        <w:rPr>
          <w:sz w:val="24"/>
          <w:szCs w:val="24"/>
        </w:rPr>
        <w:tab/>
      </w:r>
      <w:r w:rsidRPr="00DF75F6">
        <w:rPr>
          <w:sz w:val="24"/>
          <w:szCs w:val="24"/>
        </w:rPr>
        <w:tab/>
      </w:r>
      <w:r w:rsidRPr="00DF75F6">
        <w:rPr>
          <w:sz w:val="24"/>
          <w:szCs w:val="24"/>
        </w:rPr>
        <w:tab/>
        <w:t>Marija Bakula Vugrinec</w:t>
      </w:r>
    </w:p>
    <w:p w:rsidRDefault="00805DC2" w:rsidP="00805DC2" w:rsidR="00805DC2" w:rsidRPr="00DF75F6">
      <w:pPr>
        <w:jc w:val="both"/>
        <w:rPr>
          <w:sz w:val="24"/>
          <w:szCs w:val="24"/>
        </w:rPr>
      </w:pPr>
    </w:p>
    <w:p w:rsidRDefault="00E0216F" w:rsidP="00805DC2" w:rsidR="00E0216F" w:rsidRPr="00DF75F6">
      <w:pPr>
        <w:jc w:val="both"/>
        <w:rPr>
          <w:sz w:val="24"/>
          <w:szCs w:val="24"/>
        </w:rPr>
      </w:pPr>
    </w:p>
    <w:p w:rsidRDefault="00805DC2" w:rsidP="00805DC2" w:rsidR="00805DC2" w:rsidRPr="00DF75F6">
      <w:pPr>
        <w:jc w:val="both"/>
        <w:rPr>
          <w:sz w:val="24"/>
          <w:szCs w:val="24"/>
        </w:rPr>
      </w:pPr>
      <w:r w:rsidRPr="00DF75F6">
        <w:rPr>
          <w:sz w:val="24"/>
          <w:szCs w:val="24"/>
        </w:rPr>
        <w:t>Uputa o pravnom lijeku:</w:t>
      </w:r>
    </w:p>
    <w:p w:rsidRDefault="00805DC2" w:rsidP="00805DC2" w:rsidR="00805DC2" w:rsidRPr="00DF75F6">
      <w:pPr>
        <w:jc w:val="both"/>
        <w:rPr>
          <w:sz w:val="24"/>
          <w:szCs w:val="24"/>
        </w:rPr>
      </w:pPr>
      <w:r w:rsidRPr="00DF75F6">
        <w:rPr>
          <w:sz w:val="24"/>
          <w:szCs w:val="24"/>
        </w:rPr>
        <w:t>Protiv ovog zaključka nije dopušten pravni lijek (čl. 19. st. 7. SZ-a).</w:t>
      </w:r>
    </w:p>
    <w:p w:rsidRDefault="00805DC2" w:rsidP="00805DC2" w:rsidR="00805DC2" w:rsidRPr="00DF75F6">
      <w:pPr>
        <w:jc w:val="both"/>
        <w:rPr>
          <w:sz w:val="24"/>
          <w:szCs w:val="24"/>
        </w:rPr>
      </w:pPr>
    </w:p>
    <w:p w:rsidRDefault="00E0216F" w:rsidP="00805DC2" w:rsidR="00E0216F" w:rsidRPr="00DF75F6">
      <w:pPr>
        <w:jc w:val="both"/>
        <w:rPr>
          <w:sz w:val="24"/>
          <w:szCs w:val="24"/>
        </w:rPr>
      </w:pPr>
    </w:p>
    <w:p w:rsidRDefault="00E0216F" w:rsidP="00805DC2" w:rsidR="00E0216F" w:rsidRPr="00DF75F6">
      <w:pPr>
        <w:jc w:val="both"/>
        <w:rPr>
          <w:sz w:val="24"/>
          <w:szCs w:val="24"/>
        </w:rPr>
      </w:pPr>
    </w:p>
    <w:p w:rsidRDefault="00CE4727" w:rsidP="00805DC2" w:rsidR="00AA3916" w:rsidRPr="00DF75F6">
      <w:pPr>
        <w:rPr>
          <w:sz w:val="24"/>
          <w:szCs w:val="24"/>
        </w:rPr>
      </w:pPr>
      <w:r w:rsidRPr="00DF75F6">
        <w:rPr>
          <w:sz w:val="24"/>
          <w:szCs w:val="24"/>
        </w:rPr>
        <w:t>DNA</w:t>
      </w:r>
      <w:r w:rsidR="00E0216F" w:rsidRPr="00DF75F6">
        <w:rPr>
          <w:sz w:val="24"/>
          <w:szCs w:val="24"/>
        </w:rPr>
        <w:t>:</w:t>
      </w:r>
    </w:p>
    <w:p w:rsidRDefault="00AA3916" w:rsidP="00DF75F6" w:rsidR="00CE4727" w:rsidRPr="00DF75F6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DF75F6">
        <w:rPr>
          <w:sz w:val="24"/>
          <w:szCs w:val="24"/>
        </w:rPr>
        <w:t>e-oglasn</w:t>
      </w:r>
      <w:r w:rsidR="00B67470" w:rsidRPr="00DF75F6">
        <w:rPr>
          <w:sz w:val="24"/>
          <w:szCs w:val="24"/>
        </w:rPr>
        <w:t>a</w:t>
      </w:r>
      <w:r w:rsidRPr="00DF75F6">
        <w:rPr>
          <w:sz w:val="24"/>
          <w:szCs w:val="24"/>
        </w:rPr>
        <w:t xml:space="preserve"> ploč</w:t>
      </w:r>
      <w:r w:rsidR="00B67470" w:rsidRPr="00DF75F6">
        <w:rPr>
          <w:sz w:val="24"/>
          <w:szCs w:val="24"/>
        </w:rPr>
        <w:t>a</w:t>
      </w:r>
    </w:p>
    <w:p w:rsidRDefault="001E7DFF" w:rsidP="00AA3916" w:rsidR="001E7DFF" w:rsidRPr="00DF75F6">
      <w:pPr>
        <w:pStyle w:val="Odlomakpopisa"/>
        <w:rPr>
          <w:sz w:val="24"/>
          <w:szCs w:val="24"/>
        </w:rPr>
      </w:pPr>
    </w:p>
    <w:p w:rsidRDefault="00B639DE" w:rsidR="00B639DE" w:rsidRPr="00DF75F6">
      <w:pPr>
        <w:rPr>
          <w:sz w:val="24"/>
          <w:szCs w:val="24"/>
        </w:rPr>
      </w:pPr>
    </w:p>
    <w:sectPr w:rsidSect="002D173B" w:rsidR="00B639DE" w:rsidRPr="00DF75F6">
      <w:headerReference w:type="default" r:id="rId9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73B" w:rsidP="002D173B" w:rsidR="002D173B">
      <w:r>
        <w:separator/>
      </w:r>
    </w:p>
  </w:endnote>
  <w:endnote w:id="0" w:type="continuationSeparator">
    <w:p w:rsidRDefault="002D173B" w:rsidP="002D173B" w:rsidR="002D1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73B" w:rsidP="002D173B" w:rsidR="002D173B">
      <w:r>
        <w:separator/>
      </w:r>
    </w:p>
  </w:footnote>
  <w:footnote w:id="0" w:type="continuationSeparator">
    <w:p w:rsidRDefault="002D173B" w:rsidP="002D173B" w:rsidR="002D17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378581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D173B" w:rsidR="002D173B" w:rsidRPr="002D173B">
        <w:pPr>
          <w:pStyle w:val="Zaglavlje"/>
          <w:jc w:val="center"/>
          <w:rPr>
            <w:sz w:val="24"/>
            <w:szCs w:val="24"/>
          </w:rPr>
        </w:pPr>
        <w:r w:rsidRPr="002D173B">
          <w:rPr>
            <w:sz w:val="24"/>
            <w:szCs w:val="24"/>
          </w:rPr>
          <w:fldChar w:fldCharType="begin"/>
        </w:r>
        <w:r w:rsidRPr="002D173B">
          <w:rPr>
            <w:sz w:val="24"/>
            <w:szCs w:val="24"/>
          </w:rPr>
          <w:instrText>PAGE   \* MERGEFORMAT</w:instrText>
        </w:r>
        <w:r w:rsidRPr="002D173B">
          <w:rPr>
            <w:sz w:val="24"/>
            <w:szCs w:val="24"/>
          </w:rPr>
          <w:fldChar w:fldCharType="separate"/>
        </w:r>
        <w:r w:rsidR="00FA6C9E">
          <w:rPr>
            <w:noProof/>
            <w:sz w:val="24"/>
            <w:szCs w:val="24"/>
          </w:rPr>
          <w:t>2</w:t>
        </w:r>
        <w:r w:rsidRPr="002D173B">
          <w:rPr>
            <w:sz w:val="24"/>
            <w:szCs w:val="24"/>
          </w:rPr>
          <w:fldChar w:fldCharType="end"/>
        </w:r>
      </w:p>
    </w:sdtContent>
  </w:sdt>
  <w:p w:rsidRDefault="002D173B" w:rsidR="002D173B">
    <w:pPr>
      <w:pStyle w:val="Zaglavlje"/>
    </w:pPr>
  </w:p>
  <w:p w:rsidRDefault="000938C8" w:rsidP="002D173B" w:rsidR="002D173B" w:rsidRPr="00805DC2">
    <w:pPr>
      <w:jc w:val="right"/>
      <w:rPr>
        <w:sz w:val="24"/>
        <w:szCs w:val="24"/>
      </w:rPr>
    </w:pPr>
    <w:r>
      <w:rPr>
        <w:sz w:val="24"/>
        <w:szCs w:val="24"/>
      </w:rPr>
      <w:t xml:space="preserve">   87. St-704/2019</w:t>
    </w:r>
  </w:p>
  <w:p w:rsidRDefault="002D173B" w:rsidR="002D173B">
    <w:pPr>
      <w:pStyle w:val="Zaglavlje"/>
    </w:pPr>
  </w:p>
  <w:p w:rsidRDefault="002D173B" w:rsidR="002D173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8F7AB1"/>
    <w:multiLevelType w:val="hybridMultilevel"/>
    <w:tmpl w:val="6FC42F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05260"/>
    <w:rsid w:val="0001716D"/>
    <w:rsid w:val="0002605F"/>
    <w:rsid w:val="0003411C"/>
    <w:rsid w:val="00036A31"/>
    <w:rsid w:val="00071DD3"/>
    <w:rsid w:val="000938C8"/>
    <w:rsid w:val="00097E91"/>
    <w:rsid w:val="000B262B"/>
    <w:rsid w:val="000B4D7E"/>
    <w:rsid w:val="000D338B"/>
    <w:rsid w:val="000F3FBC"/>
    <w:rsid w:val="000F5DBA"/>
    <w:rsid w:val="00100E66"/>
    <w:rsid w:val="00103F3D"/>
    <w:rsid w:val="00110860"/>
    <w:rsid w:val="00130EF6"/>
    <w:rsid w:val="0014428E"/>
    <w:rsid w:val="00146866"/>
    <w:rsid w:val="00163F54"/>
    <w:rsid w:val="00164A68"/>
    <w:rsid w:val="00166AE8"/>
    <w:rsid w:val="00177632"/>
    <w:rsid w:val="001911C6"/>
    <w:rsid w:val="001A0815"/>
    <w:rsid w:val="001A40D4"/>
    <w:rsid w:val="001D0E72"/>
    <w:rsid w:val="001D2511"/>
    <w:rsid w:val="001D4A32"/>
    <w:rsid w:val="001E7DFF"/>
    <w:rsid w:val="00202D62"/>
    <w:rsid w:val="00216892"/>
    <w:rsid w:val="00244029"/>
    <w:rsid w:val="002535AD"/>
    <w:rsid w:val="00271621"/>
    <w:rsid w:val="00275900"/>
    <w:rsid w:val="002A46D6"/>
    <w:rsid w:val="002B13AE"/>
    <w:rsid w:val="002B5611"/>
    <w:rsid w:val="002C0E29"/>
    <w:rsid w:val="002D0AE8"/>
    <w:rsid w:val="002D173B"/>
    <w:rsid w:val="0033459C"/>
    <w:rsid w:val="00344AA4"/>
    <w:rsid w:val="003A4D1E"/>
    <w:rsid w:val="003C320F"/>
    <w:rsid w:val="003D17CB"/>
    <w:rsid w:val="003D30FB"/>
    <w:rsid w:val="003E0B94"/>
    <w:rsid w:val="003E655F"/>
    <w:rsid w:val="003F091E"/>
    <w:rsid w:val="003F320D"/>
    <w:rsid w:val="00400F24"/>
    <w:rsid w:val="004371EE"/>
    <w:rsid w:val="00447B02"/>
    <w:rsid w:val="0047675D"/>
    <w:rsid w:val="00494BF5"/>
    <w:rsid w:val="004C6A58"/>
    <w:rsid w:val="004E5469"/>
    <w:rsid w:val="004F022B"/>
    <w:rsid w:val="004F68E8"/>
    <w:rsid w:val="00516A2C"/>
    <w:rsid w:val="0052125A"/>
    <w:rsid w:val="00547C09"/>
    <w:rsid w:val="005510FA"/>
    <w:rsid w:val="00564481"/>
    <w:rsid w:val="0056527A"/>
    <w:rsid w:val="00567F2D"/>
    <w:rsid w:val="005815F9"/>
    <w:rsid w:val="005B5B68"/>
    <w:rsid w:val="005D1B69"/>
    <w:rsid w:val="00604901"/>
    <w:rsid w:val="0064089D"/>
    <w:rsid w:val="0065484C"/>
    <w:rsid w:val="00661E98"/>
    <w:rsid w:val="006A03F6"/>
    <w:rsid w:val="006B4804"/>
    <w:rsid w:val="006F1EBD"/>
    <w:rsid w:val="00712637"/>
    <w:rsid w:val="00716B91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05DC2"/>
    <w:rsid w:val="00834A88"/>
    <w:rsid w:val="00850373"/>
    <w:rsid w:val="008B6E62"/>
    <w:rsid w:val="008C4205"/>
    <w:rsid w:val="008C4776"/>
    <w:rsid w:val="008C726E"/>
    <w:rsid w:val="008D2138"/>
    <w:rsid w:val="008E3410"/>
    <w:rsid w:val="009047CC"/>
    <w:rsid w:val="009457C8"/>
    <w:rsid w:val="00987E6B"/>
    <w:rsid w:val="009D46C8"/>
    <w:rsid w:val="009F122E"/>
    <w:rsid w:val="009F4837"/>
    <w:rsid w:val="00A834B2"/>
    <w:rsid w:val="00AA3916"/>
    <w:rsid w:val="00AD7C24"/>
    <w:rsid w:val="00B00281"/>
    <w:rsid w:val="00B07CEE"/>
    <w:rsid w:val="00B3015A"/>
    <w:rsid w:val="00B34DE7"/>
    <w:rsid w:val="00B40E95"/>
    <w:rsid w:val="00B51DCF"/>
    <w:rsid w:val="00B639DE"/>
    <w:rsid w:val="00B65424"/>
    <w:rsid w:val="00B67470"/>
    <w:rsid w:val="00BA24D2"/>
    <w:rsid w:val="00BA733F"/>
    <w:rsid w:val="00C00B05"/>
    <w:rsid w:val="00C10154"/>
    <w:rsid w:val="00C232EF"/>
    <w:rsid w:val="00C24AC7"/>
    <w:rsid w:val="00C40C56"/>
    <w:rsid w:val="00C4203D"/>
    <w:rsid w:val="00C64D2F"/>
    <w:rsid w:val="00CC0CA7"/>
    <w:rsid w:val="00CE4727"/>
    <w:rsid w:val="00CE4B15"/>
    <w:rsid w:val="00D13D51"/>
    <w:rsid w:val="00D3259F"/>
    <w:rsid w:val="00D51828"/>
    <w:rsid w:val="00D6062E"/>
    <w:rsid w:val="00D66367"/>
    <w:rsid w:val="00DB49B8"/>
    <w:rsid w:val="00DD1B00"/>
    <w:rsid w:val="00DD51C6"/>
    <w:rsid w:val="00DE6DBE"/>
    <w:rsid w:val="00DF75F6"/>
    <w:rsid w:val="00E0095C"/>
    <w:rsid w:val="00E0216F"/>
    <w:rsid w:val="00E26ADC"/>
    <w:rsid w:val="00E359B8"/>
    <w:rsid w:val="00E51E3B"/>
    <w:rsid w:val="00E560CF"/>
    <w:rsid w:val="00E67B91"/>
    <w:rsid w:val="00E72D2A"/>
    <w:rsid w:val="00E8435A"/>
    <w:rsid w:val="00E847D3"/>
    <w:rsid w:val="00E91D2C"/>
    <w:rsid w:val="00EA6C73"/>
    <w:rsid w:val="00EB168B"/>
    <w:rsid w:val="00EC7FC5"/>
    <w:rsid w:val="00F43AB1"/>
    <w:rsid w:val="00F45DD2"/>
    <w:rsid w:val="00F53774"/>
    <w:rsid w:val="00F56166"/>
    <w:rsid w:val="00FA32B0"/>
    <w:rsid w:val="00FA6C9E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5777082-2979-4123-89A7-BB75A1C4FED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customStyle="true" w:styleId="TijelotekstaChar" w:type="character">
    <w:name w:val="Tijelo teksta Char"/>
    <w:link w:val="Tijeloteksta"/>
    <w:locked/>
    <w:rsid w:val="002D173B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2D17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173B"/>
  </w:style>
  <w:style w:styleId="Podnoje" w:type="paragraph">
    <w:name w:val="footer"/>
    <w:basedOn w:val="Normal"/>
    <w:link w:val="PodnojeChar"/>
    <w:unhideWhenUsed/>
    <w:rsid w:val="002D1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D173B"/>
  </w:style>
  <w:style w:customStyle="true" w:styleId="broj-d" w:type="paragraph">
    <w:name w:val="broj-d"/>
    <w:basedOn w:val="Normal"/>
    <w:rsid w:val="001A40D4"/>
    <w:pPr>
      <w:spacing w:afterAutospacing="true" w:after="100" w:beforeAutospacing="true" w:before="100"/>
    </w:pPr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A6C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C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C9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C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C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2019.</izvorni_sadrzaj>
    <derivirana_varijabla naziv="DomainObject.Predmet.DatumOsnivanja_1">18.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St-704/2019</izvorni_sadrzaj>
    <derivirana_varijabla naziv="DomainObject.Predmet.OznakaBroj_1">St-704/2019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EUROELEKTRO d.o.o.</izvorni_sadrzaj>
    <derivirana_varijabla naziv="DomainObject.Predmet.ProtustrankaFormated_1">  EUROELEKTRO d.o.o.</derivirana_varijabla>
  </DomainObject.Predmet.ProtustrankaFormated>
  <DomainObject.Predmet.ProtustrankaFormatedOIB>
    <izvorni_sadrzaj>  EUROELEKTRO d.o.o., OIB 89753417857</izvorni_sadrzaj>
    <derivirana_varijabla naziv="DomainObject.Predmet.ProtustrankaFormatedOIB_1">  EUROELEKTRO d.o.o., OIB 89753417857</derivirana_varijabla>
  </DomainObject.Predmet.ProtustrankaFormatedOIB>
  <DomainObject.Predmet.ProtustrankaFormatedWithAdress>
    <izvorni_sadrzaj> EUROELEKTRO d.o.o., Lopatinečka 26, 10000 Zagreb</izvorni_sadrzaj>
    <derivirana_varijabla naziv="DomainObject.Predmet.ProtustrankaFormatedWithAdress_1"> EUROELEKTRO d.o.o., Lopatinečka 26, 10000 Zagreb</derivirana_varijabla>
  </DomainObject.Predmet.ProtustrankaFormatedWithAdress>
  <DomainObject.Predmet.ProtustrankaFormatedWithAdressOIB>
    <izvorni_sadrzaj> EUROELEKTRO d.o.o., OIB 89753417857, Lopatinečka 26, 10000 Zagreb</izvorni_sadrzaj>
    <derivirana_varijabla naziv="DomainObject.Predmet.ProtustrankaFormatedWithAdressOIB_1"> EUROELEKTRO d.o.o., OIB 89753417857, Lopatinečka 26, 10000 Zagreb</derivirana_varijabla>
  </DomainObject.Predmet.ProtustrankaFormatedWithAdressOIB>
  <DomainObject.Predmet.ProtustrankaWithAdress>
    <izvorni_sadrzaj>EUROELEKTRO d.o.o. Lopatinečka 26, 10000 Zagreb</izvorni_sadrzaj>
    <derivirana_varijabla naziv="DomainObject.Predmet.ProtustrankaWithAdress_1">EUROELEKTRO d.o.o. Lopatinečka 26, 10000 Zagreb</derivirana_varijabla>
  </DomainObject.Predmet.ProtustrankaWithAdress>
  <DomainObject.Predmet.ProtustrankaWithAdressOIB>
    <izvorni_sadrzaj>EUROELEKTRO d.o.o., OIB 89753417857, Lopatinečka 26, 10000 Zagreb</izvorni_sadrzaj>
    <derivirana_varijabla naziv="DomainObject.Predmet.ProtustrankaWithAdressOIB_1">EUROELEKTRO d.o.o., OIB 89753417857, Lopatinečka 26, 10000 Zagreb</derivirana_varijabla>
  </DomainObject.Predmet.ProtustrankaWithAdressOIB>
  <DomainObject.Predmet.ProtustrankaNazivFormated>
    <izvorni_sadrzaj>EUROELEKTRO d.o.o.</izvorni_sadrzaj>
    <derivirana_varijabla naziv="DomainObject.Predmet.ProtustrankaNazivFormated_1">EUROELEKTRO d.o.o.</derivirana_varijabla>
  </DomainObject.Predmet.ProtustrankaNazivFormated>
  <DomainObject.Predmet.ProtustrankaNazivFormatedOIB>
    <izvorni_sadrzaj>EUROELEKTRO d.o.o., OIB 89753417857</izvorni_sadrzaj>
    <derivirana_varijabla naziv="DomainObject.Predmet.ProtustrankaNazivFormatedOIB_1">EUROELEKTRO d.o.o., OIB 89753417857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EUROELEKTRO d.o.o.</izvorni_sadrzaj>
    <derivirana_varijabla naziv="DomainObject.Predmet.StrankaFormated_1">  EUROELEKTRO d.o.o.</derivirana_varijabla>
  </DomainObject.Predmet.StrankaFormated>
  <DomainObject.Predmet.StrankaFormatedOIB>
    <izvorni_sadrzaj>  EUROELEKTRO d.o.o., OIB 89753417857</izvorni_sadrzaj>
    <derivirana_varijabla naziv="DomainObject.Predmet.StrankaFormatedOIB_1">  EUROELEKTRO d.o.o., OIB 89753417857</derivirana_varijabla>
  </DomainObject.Predmet.StrankaFormatedOIB>
  <DomainObject.Predmet.StrankaFormatedWithAdress>
    <izvorni_sadrzaj> EUROELEKTRO d.o.o., Lopatinečka 26, 10000 Zagreb</izvorni_sadrzaj>
    <derivirana_varijabla naziv="DomainObject.Predmet.StrankaFormatedWithAdress_1"> EUROELEKTRO d.o.o., Lopatinečka 26, 10000 Zagreb</derivirana_varijabla>
  </DomainObject.Predmet.StrankaFormatedWithAdress>
  <DomainObject.Predmet.StrankaFormatedWithAdressOIB>
    <izvorni_sadrzaj> EUROELEKTRO d.o.o., OIB 89753417857, Lopatinečka 26, 10000 Zagreb</izvorni_sadrzaj>
    <derivirana_varijabla naziv="DomainObject.Predmet.StrankaFormatedWithAdressOIB_1"> EUROELEKTRO d.o.o., OIB 89753417857, Lopatinečka 26, 10000 Zagreb</derivirana_varijabla>
  </DomainObject.Predmet.StrankaFormatedWithAdressOIB>
  <DomainObject.Predmet.StrankaWithAdress>
    <izvorni_sadrzaj>EUROELEKTRO d.o.o. Lopatinečka 26,10000 Zagreb</izvorni_sadrzaj>
    <derivirana_varijabla naziv="DomainObject.Predmet.StrankaWithAdress_1">EUROELEKTRO d.o.o. Lopatinečka 26,10000 Zagreb</derivirana_varijabla>
  </DomainObject.Predmet.StrankaWithAdress>
  <DomainObject.Predmet.StrankaWithAdressOIB>
    <izvorni_sadrzaj>EUROELEKTRO d.o.o., OIB 89753417857, Lopatinečka 26,10000 Zagreb</izvorni_sadrzaj>
    <derivirana_varijabla naziv="DomainObject.Predmet.StrankaWithAdressOIB_1">EUROELEKTRO d.o.o., OIB 89753417857, Lopatinečka 26,10000 Zagreb</derivirana_varijabla>
  </DomainObject.Predmet.StrankaWithAdressOIB>
  <DomainObject.Predmet.StrankaNazivFormated>
    <izvorni_sadrzaj>EUROELEKTRO d.o.o.</izvorni_sadrzaj>
    <derivirana_varijabla naziv="DomainObject.Predmet.StrankaNazivFormated_1">EUROELEKTRO d.o.o.</derivirana_varijabla>
  </DomainObject.Predmet.StrankaNazivFormated>
  <DomainObject.Predmet.StrankaNazivFormatedOIB>
    <izvorni_sadrzaj>EUROELEKTRO d.o.o., OIB 89753417857</izvorni_sadrzaj>
    <derivirana_varijabla naziv="DomainObject.Predmet.StrankaNazivFormatedOIB_1">EUROELEKTRO d.o.o., OIB 89753417857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EUROELEKTRO d.o.o.</item>
    </izvorni_sadrzaj>
    <derivirana_varijabla naziv="DomainObject.Predmet.StrankaListFormated_1">
      <item>EUROELEKTRO d.o.o.</item>
    </derivirana_varijabla>
  </DomainObject.Predmet.StrankaListFormated>
  <DomainObject.Predmet.StrankaListFormatedOIB>
    <izvorni_sadrzaj>
      <item>EUROELEKTRO d.o.o., OIB 89753417857</item>
    </izvorni_sadrzaj>
    <derivirana_varijabla naziv="DomainObject.Predmet.StrankaListFormatedOIB_1">
      <item>EUROELEKTRO d.o.o., OIB 89753417857</item>
    </derivirana_varijabla>
  </DomainObject.Predmet.StrankaListFormatedOIB>
  <DomainObject.Predmet.StrankaListFormatedWithAdress>
    <izvorni_sadrzaj>
      <item>EUROELEKTRO d.o.o., Lopatinečka 26, 10000 Zagreb</item>
    </izvorni_sadrzaj>
    <derivirana_varijabla naziv="DomainObject.Predmet.StrankaListFormatedWithAdress_1">
      <item>EUROELEKTRO d.o.o., Lopatinečka 26, 10000 Zagreb</item>
    </derivirana_varijabla>
  </DomainObject.Predmet.StrankaListFormatedWithAdress>
  <DomainObject.Predmet.StrankaListFormatedWithAdressOIB>
    <izvorni_sadrzaj>
      <item>EUROELEKTRO d.o.o., OIB 89753417857, Lopatinečka 26, 10000 Zagreb</item>
    </izvorni_sadrzaj>
    <derivirana_varijabla naziv="DomainObject.Predmet.StrankaListFormatedWithAdressOIB_1">
      <item>EUROELEKTRO d.o.o., OIB 89753417857, Lopatinečka 26, 10000 Zagreb</item>
    </derivirana_varijabla>
  </DomainObject.Predmet.StrankaListFormatedWithAdressOIB>
  <DomainObject.Predmet.StrankaListNazivFormated>
    <izvorni_sadrzaj>
      <item>EUROELEKTRO d.o.o.</item>
    </izvorni_sadrzaj>
    <derivirana_varijabla naziv="DomainObject.Predmet.StrankaListNazivFormated_1">
      <item>EUROELEKTRO d.o.o.</item>
    </derivirana_varijabla>
  </DomainObject.Predmet.StrankaListNazivFormated>
  <DomainObject.Predmet.StrankaListNazivFormatedOIB>
    <izvorni_sadrzaj>
      <item>EUROELEKTRO d.o.o., OIB 89753417857</item>
    </izvorni_sadrzaj>
    <derivirana_varijabla naziv="DomainObject.Predmet.StrankaListNazivFormatedOIB_1">
      <item>EUROELEKTRO d.o.o., OIB 89753417857</item>
    </derivirana_varijabla>
  </DomainObject.Predmet.StrankaListNazivFormatedOIB>
  <DomainObject.Predmet.ProtuStrankaListFormated>
    <izvorni_sadrzaj>
      <item>EUROELEKTRO d.o.o.</item>
    </izvorni_sadrzaj>
    <derivirana_varijabla naziv="DomainObject.Predmet.ProtuStrankaListFormated_1">
      <item>EUROELEKTRO d.o.o.</item>
    </derivirana_varijabla>
  </DomainObject.Predmet.ProtuStrankaListFormated>
  <DomainObject.Predmet.ProtuStrankaListFormatedOIB>
    <izvorni_sadrzaj>
      <item>EUROELEKTRO d.o.o., OIB 89753417857</item>
    </izvorni_sadrzaj>
    <derivirana_varijabla naziv="DomainObject.Predmet.ProtuStrankaListFormatedOIB_1">
      <item>EUROELEKTRO d.o.o., OIB 89753417857</item>
    </derivirana_varijabla>
  </DomainObject.Predmet.ProtuStrankaListFormatedOIB>
  <DomainObject.Predmet.ProtuStrankaListFormatedWithAdress>
    <izvorni_sadrzaj>
      <item>EUROELEKTRO d.o.o., Lopatinečka 26, 10000 Zagreb</item>
    </izvorni_sadrzaj>
    <derivirana_varijabla naziv="DomainObject.Predmet.ProtuStrankaListFormatedWithAdress_1">
      <item>EUROELEKTRO d.o.o., Lopatinečka 26, 10000 Zagreb</item>
    </derivirana_varijabla>
  </DomainObject.Predmet.ProtuStrankaListFormatedWithAdress>
  <DomainObject.Predmet.ProtuStrankaListFormatedWithAdressOIB>
    <izvorni_sadrzaj>
      <item>EUROELEKTRO d.o.o., OIB 89753417857, Lopatinečka 26, 10000 Zagreb</item>
    </izvorni_sadrzaj>
    <derivirana_varijabla naziv="DomainObject.Predmet.ProtuStrankaListFormatedWithAdressOIB_1">
      <item>EUROELEKTRO d.o.o., OIB 89753417857, Lopatinečka 26, 10000 Zagreb</item>
    </derivirana_varijabla>
  </DomainObject.Predmet.ProtuStrankaListFormatedWithAdressOIB>
  <DomainObject.Predmet.ProtuStrankaListNazivFormated>
    <izvorni_sadrzaj>
      <item>EUROELEKTRO d.o.o.</item>
    </izvorni_sadrzaj>
    <derivirana_varijabla naziv="DomainObject.Predmet.ProtuStrankaListNazivFormated_1">
      <item>EUROELEKTRO d.o.o.</item>
    </derivirana_varijabla>
  </DomainObject.Predmet.ProtuStrankaListNazivFormated>
  <DomainObject.Predmet.ProtuStrankaListNazivFormatedOIB>
    <izvorni_sadrzaj>
      <item>EUROELEKTRO d.o.o., OIB 89753417857</item>
    </izvorni_sadrzaj>
    <derivirana_varijabla naziv="DomainObject.Predmet.ProtuStrankaListNazivFormatedOIB_1">
      <item>EUROELEKTRO d.o.o., OIB 89753417857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EUROELEKTRO d.o.o.</izvorni_sadrzaj>
    <derivirana_varijabla naziv="DomainObject.Predmet.StrankaIDrugi_1">EUROELEKTRO d.o.o.</derivirana_varijabla>
  </DomainObject.Predmet.StrankaIDrugi>
  <DomainObject.Predmet.ProtustrankaIDrugi>
    <izvorni_sadrzaj>EUROELEKTRO d.o.o.</izvorni_sadrzaj>
    <derivirana_varijabla naziv="DomainObject.Predmet.ProtustrankaIDrugi_1">EUROELEKTRO d.o.o.</derivirana_varijabla>
  </DomainObject.Predmet.ProtustrankaIDrugi>
  <DomainObject.Predmet.StrankaIDrugiAdressOIB>
    <izvorni_sadrzaj>EUROELEKTRO d.o.o., OIB 89753417857, Lopatinečka 26, 10000 Zagreb</izvorni_sadrzaj>
    <derivirana_varijabla naziv="DomainObject.Predmet.StrankaIDrugiAdressOIB_1">EUROELEKTRO d.o.o., OIB 89753417857, Lopatinečka 26, 10000 Zagreb</derivirana_varijabla>
  </DomainObject.Predmet.StrankaIDrugiAdressOIB>
  <DomainObject.Predmet.ProtustrankaIDrugiAdressOIB>
    <izvorni_sadrzaj>EUROELEKTRO d.o.o., OIB 89753417857, Lopatinečka 26, 10000 Zagreb</izvorni_sadrzaj>
    <derivirana_varijabla naziv="DomainObject.Predmet.ProtustrankaIDrugiAdressOIB_1">EUROELEKTRO d.o.o., OIB 89753417857, Lopatinečka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EUROELEKTRO d.o.o.</item>
      <item>EUROELEKTRO d.o.o.</item>
    </izvorni_sadrzaj>
    <derivirana_varijabla naziv="DomainObject.Predmet.SudioniciListNaziv_1">
      <item>EUROELEKTRO d.o.o.</item>
      <item>EUROELEKTRO d.o.o.</item>
    </derivirana_varijabla>
  </DomainObject.Predmet.SudioniciListNaziv>
  <DomainObject.Predmet.SudioniciListAdressOIB>
    <izvorni_sadrzaj>
      <item>EUROELEKTRO d.o.o., OIB 89753417857, Lopatinečka 26,10000 Zagreb</item>
      <item>EUROELEKTRO d.o.o., OIB 89753417857, Lopatinečka 26,10000 Zagreb</item>
    </izvorni_sadrzaj>
    <derivirana_varijabla naziv="DomainObject.Predmet.SudioniciListAdressOIB_1">
      <item>EUROELEKTRO d.o.o., OIB 89753417857, Lopatinečka 26,10000 Zagreb</item>
      <item>EUROELEKTRO d.o.o., OIB 89753417857, Lopatinečka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89753417857</item>
      <item>, OIB 89753417857</item>
    </izvorni_sadrzaj>
    <derivirana_varijabla naziv="DomainObject.Predmet.SudioniciListNazivOIB_1">
      <item>, OIB 89753417857</item>
      <item>, OIB 89753417857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617</properties:Words>
  <properties:Characters>3430</properties:Characters>
  <properties:Lines>83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4073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2019-03-22T11:28:00Z</dcterms:created>
  <dc:creator>nmarkovic</dc:creator>
  <cp:lastModifiedBy>Marija Bakula Vugrinec</cp:lastModifiedBy>
  <cp:lastPrinted>2017-03-03T10:53:00Z</cp:lastPrinted>
  <dcterms:modified xmlns:xsi="http://www.w3.org/2001/XMLSchema-instance" xsi:type="dcterms:W3CDTF">2019-03-22T11:28:00Z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dopuna prijedloga za otvaranje - potvrda Ministarstva, stečajni razlog.docx)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