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8d4a" w14:paraId="25e8d4a" w:rsidRDefault="009B1C7C" w:rsidP="009B1C7C" w:rsidR="009B1C7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C7C" w:rsidP="009B1C7C" w:rsidR="009B1C7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B1C7C" w:rsidP="009B1C7C" w:rsidR="009B1C7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B1C7C" w:rsidP="009B1C7C" w:rsidR="009B1C7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B1C7C" w:rsidP="009B1C7C" w:rsidR="009B1C7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B1C7C" w:rsidP="009B1C7C" w:rsidR="009B1C7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B1C7C" w:rsidP="009B1C7C" w:rsidR="009B1C7C" w:rsidRPr="005D578C">
      <w:pPr>
        <w:jc w:val="center"/>
        <w:rPr>
          <w:rFonts w:cs="Times New Roman" w:eastAsia="Times New Roman"/>
          <w:szCs w:val="24"/>
        </w:rPr>
      </w:pPr>
    </w:p>
    <w:p w:rsidRDefault="009B1C7C" w:rsidP="009B1C7C" w:rsidR="009B1C7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B1C7C" w:rsidP="009B1C7C" w:rsidR="009B1C7C" w:rsidRPr="005D578C">
      <w:pPr>
        <w:rPr>
          <w:rFonts w:cs="Times New Roman" w:eastAsia="Times New Roman"/>
          <w:szCs w:val="24"/>
        </w:rPr>
      </w:pPr>
    </w:p>
    <w:p w:rsidRDefault="009B1C7C" w:rsidP="009B1C7C" w:rsidR="009B1C7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VOLAREVIĆ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Trg Ulika 16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63588501437, MBS 130017604,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21. ožujka 2016.</w:t>
      </w:r>
    </w:p>
    <w:p w:rsidRDefault="009B1C7C" w:rsidP="009B1C7C" w:rsidR="009B1C7C" w:rsidRPr="005D578C">
      <w:pPr>
        <w:rPr>
          <w:rFonts w:cs="Times New Roman" w:eastAsia="Times New Roman"/>
          <w:szCs w:val="24"/>
        </w:rPr>
      </w:pPr>
    </w:p>
    <w:p w:rsidRDefault="009B1C7C" w:rsidP="009B1C7C" w:rsidR="009B1C7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B1C7C" w:rsidP="009B1C7C" w:rsidR="009B1C7C" w:rsidRPr="005D578C">
      <w:pPr>
        <w:rPr>
          <w:rFonts w:cs="Times New Roman" w:eastAsia="Times New Roman"/>
          <w:szCs w:val="24"/>
        </w:rPr>
      </w:pPr>
    </w:p>
    <w:p w:rsidRDefault="009B1C7C" w:rsidP="009B1C7C" w:rsidR="009B1C7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VOLAREVIĆ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Trg Ulika 16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63588501437, MBS 130017604,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21.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9B1C7C" w:rsidP="009B1C7C" w:rsidR="009B1C7C" w:rsidRPr="005D578C">
      <w:pPr>
        <w:rPr>
          <w:rFonts w:cs="Times New Roman" w:eastAsia="Times New Roman"/>
          <w:szCs w:val="24"/>
        </w:rPr>
      </w:pPr>
    </w:p>
    <w:p w:rsidRDefault="009B1C7C" w:rsidP="009B1C7C" w:rsidR="009B1C7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9B1C7C">
        <w:rPr>
          <w:rFonts w:cs="Times New Roman" w:eastAsia="Times New Roman"/>
          <w:szCs w:val="20"/>
        </w:rPr>
        <w:t>Nikola Delić iz Pule, Kranjčevićeva 1</w:t>
      </w:r>
      <w:r>
        <w:rPr>
          <w:rFonts w:cs="Times New Roman" w:eastAsia="Times New Roman"/>
          <w:szCs w:val="20"/>
        </w:rPr>
        <w:t>6, OIB 58474163165.</w:t>
      </w:r>
    </w:p>
    <w:p w:rsidRDefault="009B1C7C" w:rsidP="009B1C7C" w:rsidR="009B1C7C">
      <w:pPr>
        <w:ind w:firstLine="708"/>
        <w:rPr>
          <w:rFonts w:cs="Times New Roman" w:eastAsia="Times New Roman"/>
          <w:szCs w:val="20"/>
        </w:rPr>
      </w:pPr>
    </w:p>
    <w:p w:rsidRDefault="009B1C7C" w:rsidP="009B1C7C" w:rsidR="009B1C7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VOLAREVIĆ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Trg Ulika 16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63588501437, MBS 130017604.</w:t>
      </w:r>
    </w:p>
    <w:p w:rsidRDefault="009B1C7C" w:rsidP="009B1C7C" w:rsidR="009B1C7C">
      <w:pPr>
        <w:ind w:firstLine="709"/>
        <w:rPr>
          <w:rFonts w:cs="Times New Roman" w:eastAsia="Times New Roman"/>
          <w:szCs w:val="24"/>
        </w:rPr>
      </w:pPr>
    </w:p>
    <w:p w:rsidRDefault="009B1C7C" w:rsidP="009B1C7C" w:rsidR="009B1C7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VOLAREVIĆ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Trg Ulika 16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63588501437, MBS 130017604.</w:t>
      </w:r>
    </w:p>
    <w:p w:rsidRDefault="009B1C7C" w:rsidP="009B1C7C" w:rsidR="009B1C7C">
      <w:pPr>
        <w:ind w:firstLine="709"/>
        <w:rPr>
          <w:rFonts w:cs="Times New Roman" w:eastAsia="Times New Roman"/>
          <w:szCs w:val="24"/>
        </w:rPr>
      </w:pPr>
    </w:p>
    <w:p w:rsidRDefault="009B1C7C" w:rsidP="009B1C7C" w:rsidR="009B1C7C" w:rsidRPr="005D578C">
      <w:pPr>
        <w:ind w:firstLine="709"/>
        <w:rPr>
          <w:rFonts w:cs="Times New Roman" w:eastAsia="Times New Roman"/>
          <w:szCs w:val="24"/>
        </w:rPr>
      </w:pPr>
    </w:p>
    <w:p w:rsidRDefault="009B1C7C" w:rsidP="009B1C7C" w:rsidR="009B1C7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B1C7C" w:rsidP="009B1C7C" w:rsidR="009B1C7C">
      <w:pPr>
        <w:ind w:firstLine="708"/>
        <w:rPr>
          <w:rFonts w:cs="Times New Roman" w:eastAsia="Times New Roman"/>
          <w:szCs w:val="24"/>
        </w:rPr>
      </w:pPr>
    </w:p>
    <w:p w:rsidRDefault="009B1C7C" w:rsidP="009B1C7C" w:rsidR="009B1C7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VOLAREVIĆ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St-1115/2015-3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B1C7C" w:rsidP="009B1C7C" w:rsidR="009B1C7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B1C7C" w:rsidP="009B1C7C" w:rsidR="009B1C7C" w:rsidRPr="005D578C">
      <w:pPr>
        <w:rPr>
          <w:rFonts w:cs="Times New Roman" w:eastAsia="Times New Roman"/>
          <w:szCs w:val="24"/>
        </w:rPr>
      </w:pPr>
    </w:p>
    <w:p w:rsidRDefault="009B1C7C" w:rsidP="009B1C7C" w:rsidR="009B1C7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B1C7C" w:rsidP="009B1C7C" w:rsidR="009B1C7C">
      <w:pPr>
        <w:rPr>
          <w:rFonts w:cs="Times New Roman" w:eastAsia="Times New Roman"/>
          <w:szCs w:val="24"/>
        </w:rPr>
      </w:pPr>
    </w:p>
    <w:p w:rsidRDefault="009B1C7C" w:rsidP="001E6D4E" w:rsidR="009B1C7C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B1C7C" w:rsidP="001E6D4E" w:rsidR="009B1C7C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1E6D4E">
        <w:rPr>
          <w:rFonts w:cs="Times New Roman" w:eastAsia="Times New Roman"/>
          <w:szCs w:val="24"/>
        </w:rPr>
        <w:t>, v. r.</w:t>
      </w:r>
    </w:p>
    <w:p w:rsidRDefault="009B1C7C" w:rsidP="009B1C7C" w:rsidR="009B1C7C">
      <w:pPr>
        <w:jc w:val="left"/>
        <w:rPr>
          <w:rFonts w:cs="Times New Roman" w:eastAsia="Times New Roman"/>
          <w:szCs w:val="24"/>
        </w:rPr>
      </w:pPr>
    </w:p>
    <w:p w:rsidRDefault="009B1C7C" w:rsidP="009B1C7C" w:rsidR="009B1C7C" w:rsidRPr="005D578C">
      <w:pPr>
        <w:jc w:val="left"/>
        <w:rPr>
          <w:rFonts w:cs="Times New Roman" w:eastAsia="Times New Roman"/>
          <w:szCs w:val="24"/>
        </w:rPr>
      </w:pPr>
    </w:p>
    <w:p w:rsidRDefault="009B1C7C" w:rsidP="009B1C7C" w:rsidR="009B1C7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B1C7C" w:rsidP="009B1C7C" w:rsidR="009B1C7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9B1C7C" w:rsidP="009B1C7C" w:rsidR="009B1C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B1C7C" w:rsidP="009B1C7C" w:rsidR="009B1C7C">
      <w:pPr>
        <w:rPr>
          <w:rFonts w:cs="Times New Roman" w:eastAsia="Times New Roman"/>
          <w:szCs w:val="24"/>
        </w:rPr>
      </w:pPr>
    </w:p>
    <w:p w:rsidRDefault="009B1C7C" w:rsidP="009B1C7C" w:rsidR="009B1C7C" w:rsidRPr="005D578C">
      <w:pPr>
        <w:rPr>
          <w:rFonts w:cs="Times New Roman" w:eastAsia="Times New Roman"/>
          <w:szCs w:val="24"/>
        </w:rPr>
      </w:pPr>
    </w:p>
    <w:p w:rsidRDefault="009B1C7C" w:rsidP="009B1C7C" w:rsidR="009B1C7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B1C7C" w:rsidP="009B1C7C" w:rsidR="009B1C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B1C7C" w:rsidP="009B1C7C" w:rsidR="009B1C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VOLAREVIĆ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Trg Ulika 16</w:t>
      </w:r>
      <w:r w:rsidRPr="00F10AAD">
        <w:rPr>
          <w:rFonts w:cs="Times New Roman" w:eastAsia="Times New Roman"/>
          <w:szCs w:val="24"/>
        </w:rPr>
        <w:t>,</w:t>
      </w:r>
    </w:p>
    <w:p w:rsidRDefault="009B1C7C" w:rsidP="009B1C7C" w:rsidR="009B1C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Goran Volarević iz Rovinja, M. Marulića 15,</w:t>
      </w:r>
    </w:p>
    <w:p w:rsidRDefault="009B1C7C" w:rsidP="009B1C7C" w:rsidR="009B1C7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9B1C7C" w:rsidP="009B1C7C" w:rsidR="009B1C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B1C7C" w:rsidP="009B1C7C" w:rsidR="009B1C7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Nikola Delić iz Pule, Kranjčevićeva 16, OIB 58474163165,</w:t>
      </w:r>
    </w:p>
    <w:p w:rsidRDefault="009B1C7C" w:rsidP="009B1C7C" w:rsidR="009B1C7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B1C7C" w:rsidP="009B1C7C" w:rsidR="009B1C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B1C7C" w:rsidP="009B1C7C" w:rsidR="009B1C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B1C7C" w:rsidP="009B1C7C" w:rsidR="009B1C7C"/>
    <w:p w:rsidRDefault="009B1C7C" w:rsidP="009B1C7C" w:rsidR="009B1C7C"/>
    <w:p w:rsidRDefault="009B1C7C" w:rsidP="009B1C7C" w:rsidR="009B1C7C"/>
    <w:p w:rsidRDefault="009B1C7C" w:rsidP="009B1C7C" w:rsidR="009B1C7C"/>
    <w:p w:rsidRDefault="009B1C7C" w:rsidP="009B1C7C" w:rsidR="009B1C7C"/>
    <w:p w:rsidRDefault="009B1C7C" w:rsidP="009B1C7C" w:rsidR="009B1C7C"/>
    <w:p w:rsidRDefault="009B1C7C" w:rsidP="009B1C7C" w:rsidR="009B1C7C"/>
    <w:p w:rsidRDefault="009B1C7C" w:rsidP="009B1C7C" w:rsidR="009B1C7C"/>
    <w:p w:rsidRDefault="009B1C7C" w:rsidP="009B1C7C" w:rsidR="009B1C7C"/>
    <w:p w:rsidRDefault="009B1C7C" w:rsidP="009B1C7C" w:rsidR="009B1C7C"/>
    <w:p w:rsidRDefault="009B1C7C" w:rsidP="009B1C7C" w:rsidR="009B1C7C"/>
    <w:p w:rsidRDefault="009B1C7C" w:rsidP="009B1C7C" w:rsidR="009B1C7C"/>
    <w:p w:rsidRDefault="009B1C7C" w:rsidP="009B1C7C" w:rsidR="009B1C7C"/>
    <w:p w:rsidRDefault="009B1C7C" w:rsidP="009B1C7C" w:rsidR="009B1C7C"/>
    <w:p w:rsidRDefault="009B1C7C" w:rsidP="009B1C7C" w:rsidR="009B1C7C"/>
    <w:p w:rsidRDefault="009B1C7C" w:rsidP="009B1C7C" w:rsidR="009B1C7C"/>
    <w:p w:rsidRDefault="009B1C7C" w:rsidP="009B1C7C" w:rsidR="009B1C7C"/>
    <w:p w:rsidRDefault="009B1C7C" w:rsidP="009B1C7C" w:rsidR="009B1C7C"/>
    <w:p w:rsidRDefault="009B1C7C" w:rsidP="009B1C7C" w:rsidR="009B1C7C"/>
    <w:p w:rsidRDefault="004F5027" w:rsidR="004F5027"/>
    <w:sectPr w:rsidSect="00B94DA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1C7C" w:rsidP="009B1C7C" w:rsidR="009B1C7C">
      <w:r>
        <w:separator/>
      </w:r>
    </w:p>
  </w:endnote>
  <w:endnote w:id="0" w:type="continuationSeparator">
    <w:p w:rsidRDefault="009B1C7C" w:rsidP="009B1C7C" w:rsidR="009B1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1C7C" w:rsidP="009B1C7C" w:rsidR="009B1C7C">
      <w:r>
        <w:separator/>
      </w:r>
    </w:p>
  </w:footnote>
  <w:footnote w:id="0" w:type="continuationSeparator">
    <w:p w:rsidRDefault="009B1C7C" w:rsidP="009B1C7C" w:rsidR="009B1C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C7C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E6D4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St-1115/2015-5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C7C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4 St-1115/2015-5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7D29"/>
    <w:rsid w:val="001E6D4E"/>
    <w:rsid w:val="003B7D29"/>
    <w:rsid w:val="004F5027"/>
    <w:rsid w:val="009B1C7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C7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1C7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B1C7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C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1C7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1C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1C7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6D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D4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E6D4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E6D4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E6D4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C7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1C7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B1C7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C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1C7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1C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1C7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6D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D4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6D4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6D4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6D4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St-1115/2015</izvorni_sadrzaj>
    <derivirana_varijabla naziv="DomainObject.Predmet.OznakaBroj_1">St-1115/2015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VOLAREVIĆ d.o.o. ROVINJ</izvorni_sadrzaj>
    <derivirana_varijabla naziv="DomainObject.Predmet.ProtustrankaFormated_1">  VOLAREVIĆ d.o.o. ROVINJ</derivirana_varijabla>
  </DomainObject.Predmet.ProtustrankaFormated>
  <DomainObject.Predmet.ProtustrankaFormatedOIB>
    <izvorni_sadrzaj>  VOLAREVIĆ d.o.o. ROVINJ, OIB 63588501437</izvorni_sadrzaj>
    <derivirana_varijabla naziv="DomainObject.Predmet.ProtustrankaFormatedOIB_1">  VOLAREVIĆ d.o.o. ROVINJ, OIB 63588501437</derivirana_varijabla>
  </DomainObject.Predmet.ProtustrankaFormatedOIB>
  <DomainObject.Predmet.ProtustrankaFormatedWithAdress>
    <izvorni_sadrzaj> VOLAREVIĆ d.o.o. ROVINJ, Trg Ulika 16, 52210 Rovinj</izvorni_sadrzaj>
    <derivirana_varijabla naziv="DomainObject.Predmet.ProtustrankaFormatedWithAdress_1"> VOLAREVIĆ d.o.o. ROVINJ, Trg Ulika 16, 52210 Rovinj</derivirana_varijabla>
  </DomainObject.Predmet.ProtustrankaFormatedWithAdress>
  <DomainObject.Predmet.ProtustrankaFormatedWithAdressOIB>
    <izvorni_sadrzaj> VOLAREVIĆ d.o.o. ROVINJ, OIB 63588501437, Trg Ulika 16, 52210 Rovinj</izvorni_sadrzaj>
    <derivirana_varijabla naziv="DomainObject.Predmet.ProtustrankaFormatedWithAdressOIB_1"> VOLAREVIĆ d.o.o. ROVINJ, OIB 63588501437, Trg Ulika 16, 52210 Rovinj</derivirana_varijabla>
  </DomainObject.Predmet.ProtustrankaFormatedWithAdressOIB>
  <DomainObject.Predmet.ProtustrankaWithAdress>
    <izvorni_sadrzaj>VOLAREVIĆ d.o.o. ROVINJ Trg Ulika 16, 52210 Rovinj</izvorni_sadrzaj>
    <derivirana_varijabla naziv="DomainObject.Predmet.ProtustrankaWithAdress_1">VOLAREVIĆ d.o.o. ROVINJ Trg Ulika 16, 52210 Rovinj</derivirana_varijabla>
  </DomainObject.Predmet.ProtustrankaWithAdress>
  <DomainObject.Predmet.ProtustrankaWithAdressOIB>
    <izvorni_sadrzaj>VOLAREVIĆ d.o.o. ROVINJ, OIB 63588501437, Trg Ulika 16, 52210 Rovinj</izvorni_sadrzaj>
    <derivirana_varijabla naziv="DomainObject.Predmet.ProtustrankaWithAdressOIB_1">VOLAREVIĆ d.o.o. ROVINJ, OIB 63588501437, Trg Ulika 16, 52210 Rovinj</derivirana_varijabla>
  </DomainObject.Predmet.ProtustrankaWithAdressOIB>
  <DomainObject.Predmet.ProtustrankaNazivFormated>
    <izvorni_sadrzaj>VOLAREVIĆ d.o.o. ROVINJ</izvorni_sadrzaj>
    <derivirana_varijabla naziv="DomainObject.Predmet.ProtustrankaNazivFormated_1">VOLAREVIĆ d.o.o. ROVINJ</derivirana_varijabla>
  </DomainObject.Predmet.ProtustrankaNazivFormated>
  <DomainObject.Predmet.ProtustrankaNazivFormatedOIB>
    <izvorni_sadrzaj>VOLAREVIĆ d.o.o. ROVINJ, OIB 63588501437</izvorni_sadrzaj>
    <derivirana_varijabla naziv="DomainObject.Predmet.ProtustrankaNazivFormatedOIB_1">VOLAREVIĆ d.o.o. ROVINJ, OIB 63588501437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30622.01</izvorni_sadrzaj>
    <derivirana_varijabla naziv="DomainObject.Predmet.TrenutnaVrijednost_1">30622.01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VOLAREVIĆ d.o.o. ROVINJ</item>
    </izvorni_sadrzaj>
    <derivirana_varijabla naziv="DomainObject.Predmet.ProtuStrankaListFormated_1">
      <item>VOLAREVIĆ d.o.o. ROVINJ</item>
    </derivirana_varijabla>
  </DomainObject.Predmet.ProtuStrankaListFormated>
  <DomainObject.Predmet.ProtuStrankaListFormatedOIB>
    <izvorni_sadrzaj>
      <item>VOLAREVIĆ d.o.o. ROVINJ, OIB 63588501437</item>
    </izvorni_sadrzaj>
    <derivirana_varijabla naziv="DomainObject.Predmet.ProtuStrankaListFormatedOIB_1">
      <item>VOLAREVIĆ d.o.o. ROVINJ, OIB 63588501437</item>
    </derivirana_varijabla>
  </DomainObject.Predmet.ProtuStrankaListFormatedOIB>
  <DomainObject.Predmet.ProtuStrankaListFormatedWithAdress>
    <izvorni_sadrzaj>
      <item>VOLAREVIĆ d.o.o. ROVINJ, Trg Ulika 16, 52210 Rovinj</item>
    </izvorni_sadrzaj>
    <derivirana_varijabla naziv="DomainObject.Predmet.ProtuStrankaListFormatedWithAdress_1">
      <item>VOLAREVIĆ d.o.o. ROVINJ, Trg Ulika 16, 52210 Rovinj</item>
    </derivirana_varijabla>
  </DomainObject.Predmet.ProtuStrankaListFormatedWithAdress>
  <DomainObject.Predmet.ProtuStrankaListFormatedWithAdressOIB>
    <izvorni_sadrzaj>
      <item>VOLAREVIĆ d.o.o. ROVINJ, OIB 63588501437, Trg Ulika 16, 52210 Rovinj</item>
    </izvorni_sadrzaj>
    <derivirana_varijabla naziv="DomainObject.Predmet.ProtuStrankaListFormatedWithAdressOIB_1">
      <item>VOLAREVIĆ d.o.o. ROVINJ, OIB 63588501437, Trg Ulika 16, 52210 Rovinj</item>
    </derivirana_varijabla>
  </DomainObject.Predmet.ProtuStrankaListFormatedWithAdressOIB>
  <DomainObject.Predmet.ProtuStrankaListNazivFormated>
    <izvorni_sadrzaj>
      <item>VOLAREVIĆ d.o.o. ROVINJ</item>
    </izvorni_sadrzaj>
    <derivirana_varijabla naziv="DomainObject.Predmet.ProtuStrankaListNazivFormated_1">
      <item>VOLAREVIĆ d.o.o. ROVINJ</item>
    </derivirana_varijabla>
  </DomainObject.Predmet.ProtuStrankaListNazivFormated>
  <DomainObject.Predmet.ProtuStrankaListNazivFormatedOIB>
    <izvorni_sadrzaj>
      <item>VOLAREVIĆ d.o.o. ROVINJ, OIB 63588501437</item>
    </izvorni_sadrzaj>
    <derivirana_varijabla naziv="DomainObject.Predmet.ProtuStrankaListNazivFormatedOIB_1">
      <item>VOLAREVIĆ d.o.o. ROVINJ, OIB 63588501437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VOLAREVIĆ d.o.o. ROVINJ</izvorni_sadrzaj>
    <derivirana_varijabla naziv="DomainObject.Predmet.ProtustrankaIDrugi_1">VOLAREVIĆ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VOLAREVIĆ d.o.o. ROVINJ, OIB 63588501437, Trg Ulika 16, 52210 Rovinj</izvorni_sadrzaj>
    <derivirana_varijabla naziv="DomainObject.Predmet.ProtustrankaIDrugiAdressOIB_1">VOLAREVIĆ d.o.o. ROVINJ, OIB 63588501437, Trg Ulika 16,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VOLAREVIĆ d.o.o. ROVINJ</item>
    </izvorni_sadrzaj>
    <derivirana_varijabla naziv="DomainObject.Predmet.SudioniciListNaziv_1">
      <item>FINANCIJSKA AGENCIJA, RC RIJEKA, PODRUŽNICA PULA, PULA</item>
      <item>VOLAREVIĆ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VOLAREVIĆ d.o.o. ROVINJ, OIB 63588501437, Trg Ulika 16,52210 Rovinj</item>
    </izvorni_sadrzaj>
    <derivirana_varijabla naziv="DomainObject.Predmet.SudioniciListAdressOIB_1">
      <item>FINANCIJSKA AGENCIJA, RC RIJEKA, PODRUŽNICA PULA, PULA, OIB 85821130368, Giardini 5,52100 Pula</item>
      <item>VOLAREVIĆ d.o.o. ROVINJ, OIB 63588501437, Trg Ulika 16,52210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63588501437</item>
    </izvorni_sadrzaj>
    <derivirana_varijabla naziv="DomainObject.Predmet.SudioniciListNazivOIB_1">
      <item>, OIB 85821130368</item>
      <item>, OIB 63588501437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3046</properties:Characters>
  <properties:Lines>94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2016-03-17T10:57:00Z</dcterms:created>
  <dc:creator>Mihaela Kaligari</dc:creator>
  <dc:description/>
  <cp:keywords/>
  <cp:lastModifiedBy>Sanja Prodan</cp:lastModifiedBy>
  <cp:lastPrinted>2016-03-21T07:47:00Z</cp:lastPrinted>
  <dcterms:modified xmlns:xsi="http://www.w3.org/2001/XMLSchema-instance" xsi:type="dcterms:W3CDTF">2016-03-21T07:47:00Z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