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0c36" w14:paraId="1dc0c3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25D72">
        <w:rPr>
          <w:sz w:val="24"/>
        </w:rPr>
        <w:t>3972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E77AD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25D72">
        <w:rPr>
          <w:sz w:val="24"/>
          <w:szCs w:val="24"/>
          <w:lang w:val="pt-BR"/>
        </w:rPr>
        <w:t xml:space="preserve">V.A.LP. MIŠKOVIĆ j.d.o.o., </w:t>
      </w:r>
      <w:r w:rsidR="00A14727">
        <w:rPr>
          <w:sz w:val="24"/>
          <w:szCs w:val="24"/>
          <w:lang w:val="pt-BR"/>
        </w:rPr>
        <w:t xml:space="preserve">Voloder, </w:t>
      </w:r>
      <w:r w:rsidR="0063456A">
        <w:rPr>
          <w:sz w:val="24"/>
          <w:szCs w:val="24"/>
          <w:lang w:val="pt-BR"/>
        </w:rPr>
        <w:t xml:space="preserve">Sv. Barabare 69, OIB: </w:t>
      </w:r>
      <w:proofErr w:type="spellStart"/>
      <w:r w:rsidR="00D401C1" w:rsidRPr="00D401C1">
        <w:rPr>
          <w:sz w:val="24"/>
          <w:szCs w:val="24"/>
        </w:rPr>
        <w:t>46829260337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1757B">
        <w:rPr>
          <w:sz w:val="24"/>
          <w:szCs w:val="24"/>
        </w:rPr>
        <w:t>15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C7B64" w:rsidP="00CF56FE" w:rsidR="00FC7B6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D401C1">
        <w:rPr>
          <w:sz w:val="24"/>
          <w:szCs w:val="24"/>
          <w:lang w:val="pt-BR"/>
        </w:rPr>
        <w:t xml:space="preserve">V.A.LP. MIŠKOVIĆ j.d.o.o., Voloder, Sv. Barabare 69, OIB: </w:t>
      </w:r>
      <w:proofErr w:type="spellStart"/>
      <w:r w:rsidR="00D401C1" w:rsidRPr="00D401C1">
        <w:rPr>
          <w:sz w:val="24"/>
          <w:szCs w:val="24"/>
        </w:rPr>
        <w:t>46829260337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32B0">
        <w:rPr>
          <w:sz w:val="24"/>
          <w:szCs w:val="24"/>
        </w:rPr>
        <w:t>15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E77A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E77AD" w:rsidP="00EE77AD" w:rsidR="00EE77A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E77AD" w:rsidP="00EE77AD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3C3B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737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25E8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456A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5D72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A4C"/>
    <w:rsid w:val="00A13997"/>
    <w:rsid w:val="00A1472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52C2"/>
    <w:rsid w:val="00A67265"/>
    <w:rsid w:val="00A67396"/>
    <w:rsid w:val="00A722A9"/>
    <w:rsid w:val="00A742FA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B758E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01C1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E77AD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C7B64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St-3972/2016-2</izvorni_sadrzaj>
    <derivirana_varijabla naziv="DomainObject.Oznaka_1">St-3972/2016-2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3972</izvorni_sadrzaj>
    <derivirana_varijabla naziv="DomainObject.Predmet.Broj_1">3972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St-3972/2016</izvorni_sadrzaj>
    <derivirana_varijabla naziv="DomainObject.Predmet.OznakaBroj_1">St-3972/2016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V.A.L.P. MIŠKOVIĆ j.d.o.o.</izvorni_sadrzaj>
    <derivirana_varijabla naziv="DomainObject.Predmet.ProtustrankaFormated_1">  V.A.L.P. MIŠKOVIĆ j.d.o.o.</derivirana_varijabla>
  </DomainObject.Predmet.ProtustrankaFormated>
  <DomainObject.Predmet.ProtustrankaFormatedOIB>
    <izvorni_sadrzaj>  V.A.L.P. MIŠKOVIĆ j.d.o.o., OIB 46829260337</izvorni_sadrzaj>
    <derivirana_varijabla naziv="DomainObject.Predmet.ProtustrankaFormatedOIB_1">  V.A.L.P. MIŠKOVIĆ j.d.o.o., OIB 46829260337</derivirana_varijabla>
  </DomainObject.Predmet.ProtustrankaFormatedOIB>
  <DomainObject.Predmet.ProtustrankaFormatedWithAdress>
    <izvorni_sadrzaj> V.A.L.P. MIŠKOVIĆ j.d.o.o., Sv. Barbare 69, 44317 Voloder</izvorni_sadrzaj>
    <derivirana_varijabla naziv="DomainObject.Predmet.ProtustrankaFormatedWithAdress_1"> V.A.L.P. MIŠKOVIĆ j.d.o.o., Sv. Barbare 69, 44317 Voloder</derivirana_varijabla>
  </DomainObject.Predmet.ProtustrankaFormatedWithAdress>
  <DomainObject.Predmet.ProtustrankaFormatedWithAdressOIB>
    <izvorni_sadrzaj> V.A.L.P. MIŠKOVIĆ j.d.o.o., OIB 46829260337, Sv. Barbare 69, 44317 Voloder</izvorni_sadrzaj>
    <derivirana_varijabla naziv="DomainObject.Predmet.ProtustrankaFormatedWithAdressOIB_1"> V.A.L.P. MIŠKOVIĆ j.d.o.o., OIB 46829260337, Sv. Barbare 69, 44317 Voloder</derivirana_varijabla>
  </DomainObject.Predmet.ProtustrankaFormatedWithAdressOIB>
  <DomainObject.Predmet.ProtustrankaWithAdress>
    <izvorni_sadrzaj>V.A.L.P. MIŠKOVIĆ j.d.o.o. Sv. Barbare 69, 44317 Voloder</izvorni_sadrzaj>
    <derivirana_varijabla naziv="DomainObject.Predmet.ProtustrankaWithAdress_1">V.A.L.P. MIŠKOVIĆ j.d.o.o. Sv. Barbare 69, 44317 Voloder</derivirana_varijabla>
  </DomainObject.Predmet.ProtustrankaWithAdress>
  <DomainObject.Predmet.ProtustrankaWithAdressOIB>
    <izvorni_sadrzaj>V.A.L.P. MIŠKOVIĆ j.d.o.o., OIB 46829260337, Sv. Barbare 69, 44317 Voloder</izvorni_sadrzaj>
    <derivirana_varijabla naziv="DomainObject.Predmet.ProtustrankaWithAdressOIB_1">V.A.L.P. MIŠKOVIĆ j.d.o.o., OIB 46829260337, Sv. Barbare 69, 44317 Voloder</derivirana_varijabla>
  </DomainObject.Predmet.ProtustrankaWithAdressOIB>
  <DomainObject.Predmet.ProtustrankaNazivFormated>
    <izvorni_sadrzaj>V.A.L.P. MIŠKOVIĆ j.d.o.o.</izvorni_sadrzaj>
    <derivirana_varijabla naziv="DomainObject.Predmet.ProtustrankaNazivFormated_1">V.A.L.P. MIŠKOVIĆ j.d.o.o.</derivirana_varijabla>
  </DomainObject.Predmet.ProtustrankaNazivFormated>
  <DomainObject.Predmet.ProtustrankaNazivFormatedOIB>
    <izvorni_sadrzaj>V.A.L.P. MIŠKOVIĆ j.d.o.o., OIB 46829260337</izvorni_sadrzaj>
    <derivirana_varijabla naziv="DomainObject.Predmet.ProtustrankaNazivFormatedOIB_1">V.A.L.P. MIŠKOVIĆ j.d.o.o., OIB 46829260337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V.A.L.P. MIŠKOVIĆ j.d.o.o.</item>
    </izvorni_sadrzaj>
    <derivirana_varijabla naziv="DomainObject.Predmet.ProtuStrankaListFormated_1">
      <item>V.A.L.P. MIŠKOVIĆ j.d.o.o.</item>
    </derivirana_varijabla>
  </DomainObject.Predmet.ProtuStrankaListFormated>
  <DomainObject.Predmet.ProtuStrankaListFormatedOIB>
    <izvorni_sadrzaj>
      <item>V.A.L.P. MIŠKOVIĆ j.d.o.o., OIB 46829260337</item>
    </izvorni_sadrzaj>
    <derivirana_varijabla naziv="DomainObject.Predmet.ProtuStrankaListFormatedOIB_1">
      <item>V.A.L.P. MIŠKOVIĆ j.d.o.o., OIB 46829260337</item>
    </derivirana_varijabla>
  </DomainObject.Predmet.ProtuStrankaListFormatedOIB>
  <DomainObject.Predmet.ProtuStrankaListFormatedWithAdress>
    <izvorni_sadrzaj>
      <item>V.A.L.P. MIŠKOVIĆ j.d.o.o., Sv. Barbare 69, 44317 Voloder</item>
    </izvorni_sadrzaj>
    <derivirana_varijabla naziv="DomainObject.Predmet.ProtuStrankaListFormatedWithAdress_1">
      <item>V.A.L.P. MIŠKOVIĆ j.d.o.o., Sv. Barbare 69, 44317 Voloder</item>
    </derivirana_varijabla>
  </DomainObject.Predmet.ProtuStrankaListFormatedWithAdress>
  <DomainObject.Predmet.ProtuStrankaListFormatedWithAdressOIB>
    <izvorni_sadrzaj>
      <item>V.A.L.P. MIŠKOVIĆ j.d.o.o., OIB 46829260337, Sv. Barbare 69, 44317 Voloder</item>
    </izvorni_sadrzaj>
    <derivirana_varijabla naziv="DomainObject.Predmet.ProtuStrankaListFormatedWithAdressOIB_1">
      <item>V.A.L.P. MIŠKOVIĆ j.d.o.o., OIB 46829260337, Sv. Barbare 69, 44317 Voloder</item>
    </derivirana_varijabla>
  </DomainObject.Predmet.ProtuStrankaListFormatedWithAdressOIB>
  <DomainObject.Predmet.ProtuStrankaListNazivFormated>
    <izvorni_sadrzaj>
      <item>V.A.L.P. MIŠKOVIĆ j.d.o.o.</item>
    </izvorni_sadrzaj>
    <derivirana_varijabla naziv="DomainObject.Predmet.ProtuStrankaListNazivFormated_1">
      <item>V.A.L.P. MIŠKOVIĆ j.d.o.o.</item>
    </derivirana_varijabla>
  </DomainObject.Predmet.ProtuStrankaListNazivFormated>
  <DomainObject.Predmet.ProtuStrankaListNazivFormatedOIB>
    <izvorni_sadrzaj>
      <item>V.A.L.P. MIŠKOVIĆ j.d.o.o., OIB 46829260337</item>
    </izvorni_sadrzaj>
    <derivirana_varijabla naziv="DomainObject.Predmet.ProtuStrankaListNazivFormatedOIB_1">
      <item>V.A.L.P. MIŠKOVIĆ j.d.o.o., OIB 46829260337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St-3972/2016-2</izvorni_sadrzaj>
    <derivirana_varijabla naziv="DomainObject.PoslovniBrojDokumenta_1">St-3972/2016-2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V.A.L.P. MIŠKOVIĆ j.d.o.o.</izvorni_sadrzaj>
    <derivirana_varijabla naziv="DomainObject.Predmet.ProtustrankaIDrugi_1">V.A.L.P. MIŠKOVIĆ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V.A.L.P. MIŠKOVIĆ j.d.o.o., OIB 46829260337, Sv. Barbare 69, 44317 Voloder</izvorni_sadrzaj>
    <derivirana_varijabla naziv="DomainObject.Predmet.ProtustrankaIDrugiAdressOIB_1">V.A.L.P. MIŠKOVIĆ j.d.o.o., OIB 46829260337, Sv. Barbare 69,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V.A.L.P. MIŠKOVIĆ j.d.o.o.</item>
    </izvorni_sadrzaj>
    <derivirana_varijabla naziv="DomainObject.Predmet.SudioniciListNaziv_1">
      <item>FINA Regionalni centar Zagreb</item>
      <item>V.A.L.P. MIŠKOVIĆ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V.A.L.P. MIŠKOVIĆ j.d.o.o., OIB 46829260337, Sv. Barbare 69,44317 Voloder</item>
    </izvorni_sadrzaj>
    <derivirana_varijabla naziv="DomainObject.Predmet.SudioniciListAdressOIB_1">
      <item>FINA Regionalni centar Zagreb, OIB 85821130368, Trg svibanjskih žrtava 1995. 1,10000 Zagreb</item>
      <item>V.A.L.P. MIŠKOVIĆ j.d.o.o., OIB 46829260337, Sv. Barbare 69,44317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46829260337</item>
    </izvorni_sadrzaj>
    <derivirana_varijabla naziv="DomainObject.Predmet.SudioniciListNazivOIB_1">
      <item>, OIB 85821130368</item>
      <item>, OIB 46829260337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1113</properties:Characters>
  <properties:Lines>39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2017-02-16T07:36:00Z</cp:lastPrinted>
  <dcterms:modified xmlns:xsi="http://www.w3.org/2001/XMLSchema-instance" xsi:type="dcterms:W3CDTF">2017-02-16T07:37:00Z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