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ba6d" w14:paraId="199ba6d" w:rsidRDefault="004B68D8" w:rsidP="004B68D8" w:rsidR="004B68D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B68D8" w:rsidP="004B68D8" w:rsidR="004B68D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4B68D8" w:rsidP="004B68D8" w:rsidR="004B68D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B68D8" w:rsidP="004B68D8" w:rsidR="004B68D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4B68D8" w:rsidP="004B68D8" w:rsidR="004B68D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St-6695/2015</w:t>
      </w:r>
    </w:p>
    <w:p w:rsidRDefault="004B68D8" w:rsidP="004B68D8" w:rsidR="004B68D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B68D8" w:rsidP="004B68D8" w:rsidR="004B68D8">
      <w:pPr>
        <w:jc w:val="center"/>
        <w:rPr>
          <w:rFonts w:hAnsi="Times New Roman" w:ascii="Times New Roman"/>
          <w:szCs w:val="24"/>
          <w:lang w:val="hr-HR"/>
        </w:rPr>
      </w:pPr>
    </w:p>
    <w:p w:rsidRDefault="004B68D8" w:rsidP="004B68D8" w:rsidR="004B68D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B68D8" w:rsidP="004B68D8" w:rsidR="004B68D8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4B68D8" w:rsidP="004B68D8" w:rsidR="004B68D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B68D8" w:rsidP="004B68D8" w:rsidR="004B68D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4B68D8" w:rsidP="004B68D8" w:rsidR="004B68D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NOSTRUM LOCUS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35097448085, Zagreb, </w:t>
      </w:r>
      <w:proofErr w:type="spellStart"/>
      <w:r>
        <w:rPr>
          <w:rFonts w:hAnsi="Times New Roman" w:ascii="Times New Roman"/>
          <w:szCs w:val="24"/>
        </w:rPr>
        <w:t>Donje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Svetice</w:t>
      </w:r>
      <w:proofErr w:type="spellEnd"/>
      <w:r>
        <w:rPr>
          <w:rFonts w:hAnsi="Times New Roman" w:ascii="Times New Roman"/>
          <w:szCs w:val="24"/>
        </w:rPr>
        <w:t xml:space="preserve"> 46 c,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4B68D8" w:rsidP="004B68D8" w:rsidR="004B68D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B68D8" w:rsidP="004B68D8" w:rsidR="004B68D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4B68D8" w:rsidP="004B68D8" w:rsidR="004B68D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4B68D8" w:rsidP="004B68D8" w:rsidR="004B68D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NOSTRUM LOCUS d.o.o., OIB: 35097448085, Zagreb, Donje Svetice 46 c.</w:t>
      </w:r>
    </w:p>
    <w:p w:rsidRDefault="004B68D8" w:rsidP="004B68D8" w:rsidR="004B68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68D8" w:rsidP="004B68D8" w:rsidR="004B68D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4B68D8" w:rsidP="004B68D8" w:rsidR="004B68D8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B68D8" w:rsidP="004B68D8" w:rsidR="004B68D8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Renato Sabljić , OIB: 74644810692, iz Zagreba, Zdenački zavoj 14.</w:t>
      </w:r>
    </w:p>
    <w:p w:rsidRDefault="004B68D8" w:rsidP="004B68D8" w:rsidR="004B68D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B68D8" w:rsidP="004B68D8" w:rsidR="004B68D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NOSTRUM LOCUS d.o.o., OIB: 35097448085, Zagreb, Donje Svetice 46 c.</w:t>
      </w:r>
    </w:p>
    <w:p w:rsidRDefault="004B68D8" w:rsidP="004B68D8" w:rsidR="004B68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68D8" w:rsidP="004B68D8" w:rsidR="004B68D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4B68D8" w:rsidP="004B68D8" w:rsidR="004B68D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4B68D8" w:rsidP="004B68D8" w:rsidR="004B68D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B68D8" w:rsidP="004B68D8" w:rsidR="004B68D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B68D8" w:rsidP="004B68D8" w:rsidR="004B68D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4B68D8" w:rsidP="004B68D8" w:rsidR="004B68D8">
      <w:pPr>
        <w:jc w:val="both"/>
        <w:rPr>
          <w:rFonts w:hAnsi="Times New Roman" w:ascii="Times New Roman"/>
          <w:lang w:val="hr-HR"/>
        </w:rPr>
      </w:pPr>
    </w:p>
    <w:p w:rsidRDefault="004B68D8" w:rsidP="004B68D8" w:rsidR="004B68D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4B68D8" w:rsidP="004B68D8" w:rsidR="004B68D8">
      <w:pPr>
        <w:jc w:val="both"/>
        <w:rPr>
          <w:rFonts w:hAnsi="Times New Roman" w:ascii="Times New Roman"/>
        </w:rPr>
      </w:pPr>
    </w:p>
    <w:p w:rsidRDefault="004B68D8" w:rsidP="004B68D8" w:rsidR="004B68D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4B68D8" w:rsidP="004B68D8" w:rsidR="004B68D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B68D8" w:rsidP="004B68D8" w:rsidR="004B68D8">
      <w:pPr>
        <w:jc w:val="both"/>
        <w:rPr>
          <w:rFonts w:hAnsi="Times New Roman" w:ascii="Times New Roman"/>
          <w:lang w:val="hr-HR"/>
        </w:rPr>
      </w:pPr>
    </w:p>
    <w:p w:rsidRDefault="004B68D8" w:rsidP="004B68D8" w:rsidR="004B68D8">
      <w:pPr>
        <w:jc w:val="both"/>
        <w:rPr>
          <w:rFonts w:hAnsi="Times New Roman" w:ascii="Times New Roman"/>
          <w:lang w:val="hr-HR"/>
        </w:rPr>
      </w:pPr>
    </w:p>
    <w:p w:rsidRDefault="004B68D8" w:rsidP="004B68D8" w:rsidR="004B68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4B68D8" w:rsidP="004B68D8" w:rsidR="004B68D8">
      <w:pPr>
        <w:jc w:val="center"/>
        <w:rPr>
          <w:rFonts w:hAnsi="Times New Roman" w:ascii="Times New Roman"/>
          <w:lang w:val="hr-HR"/>
        </w:rPr>
      </w:pPr>
    </w:p>
    <w:p w:rsidRDefault="004B68D8" w:rsidP="004B68D8" w:rsidR="004B68D8">
      <w:pPr>
        <w:jc w:val="center"/>
        <w:rPr>
          <w:rFonts w:hAnsi="Times New Roman" w:ascii="Times New Roman"/>
          <w:lang w:val="hr-HR"/>
        </w:rPr>
      </w:pPr>
    </w:p>
    <w:p w:rsidRDefault="004B68D8" w:rsidP="004B68D8" w:rsidR="004B68D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B68D8" w:rsidP="004B68D8" w:rsidR="004B68D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4B68D8" w:rsidP="004B68D8" w:rsidR="004B68D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4B68D8" w:rsidP="004B68D8" w:rsidR="004B68D8">
      <w:pPr>
        <w:jc w:val="both"/>
        <w:rPr>
          <w:rFonts w:hAnsi="Times New Roman" w:ascii="Times New Roman"/>
          <w:szCs w:val="24"/>
          <w:lang w:val="hr-HR"/>
        </w:rPr>
      </w:pPr>
    </w:p>
    <w:p w:rsidRDefault="004B68D8" w:rsidP="004B68D8" w:rsidR="004B68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4B68D8" w:rsidP="004B68D8" w:rsidR="004B68D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B68D8" w:rsidP="004B68D8" w:rsidR="004B68D8" w:rsidRPr="00371BBF">
      <w:pPr>
        <w:jc w:val="both"/>
        <w:rPr>
          <w:rFonts w:hAnsi="Times New Roman" w:ascii="Times New Roman"/>
        </w:rPr>
      </w:pPr>
    </w:p>
    <w:p w:rsidRDefault="004B68D8" w:rsidP="004B68D8" w:rsidR="004B68D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68D8" w:rsidP="004B68D8" w:rsidR="004B68D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4B68D8" w:rsidP="004B68D8" w:rsidR="004B68D8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4B68D8" w:rsidP="004B68D8" w:rsidR="004B68D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B68D8" w:rsidP="004B68D8" w:rsidR="004B68D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B68D8" w:rsidP="004B68D8" w:rsidR="004B68D8" w:rsidRPr="00D44D4F">
      <w:pPr>
        <w:jc w:val="center"/>
        <w:rPr>
          <w:sz w:val="32"/>
          <w:u w:val="single"/>
          <w:lang w:val="hr-HR"/>
        </w:rPr>
      </w:pPr>
    </w:p>
    <w:p w:rsidRDefault="004B68D8" w:rsidP="004B68D8" w:rsidR="004B68D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B69" w:rsidR="00000000">
      <w:r>
        <w:separator/>
      </w:r>
    </w:p>
  </w:endnote>
  <w:endnote w:id="0" w:type="continuationSeparator">
    <w:p w:rsidRDefault="00BB1B6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B69" w:rsidR="00000000">
      <w:r>
        <w:separator/>
      </w:r>
    </w:p>
  </w:footnote>
  <w:footnote w:id="0" w:type="continuationSeparator">
    <w:p w:rsidRDefault="00BB1B6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B68D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St-6695/2015</w:t>
        </w:r>
      </w:p>
    </w:sdtContent>
  </w:sdt>
  <w:p w:rsidRDefault="004B68D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8D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B1B69" w:rsidP="00840E3D" w:rsidR="00840E3D">
    <w:pPr>
      <w:pStyle w:val="Zaglavlje"/>
      <w:rPr>
        <w:lang w:val="hr-HR"/>
      </w:rPr>
    </w:pPr>
  </w:p>
  <w:p w:rsidRDefault="004B68D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4B68D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E81"/>
    <w:rsid w:val="00135025"/>
    <w:rsid w:val="00181F4E"/>
    <w:rsid w:val="004B68D8"/>
    <w:rsid w:val="00BB1B69"/>
    <w:rsid w:val="00C95241"/>
    <w:rsid w:val="00FE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8D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B68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68D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B68D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8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8D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1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B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8D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B68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68D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B68D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8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8D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1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B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6695</izvorni_sadrzaj>
    <derivirana_varijabla naziv="DomainObject.Predmet.Broj_1">6695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St-6695/2015</izvorni_sadrzaj>
    <derivirana_varijabla naziv="DomainObject.Predmet.OznakaBroj_1">St-6695/2015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NOSTRUM LOCUS d.o.o. zastupanog po punomoćniku Alen Macinić</izvorni_sadrzaj>
    <derivirana_varijabla naziv="DomainObject.Predmet.ProtustrankaFormated_1">  NOSTRUM LOCUS d.o.o. zastupanog po punomoćniku Alen Macinić</derivirana_varijabla>
  </DomainObject.Predmet.ProtustrankaFormated>
  <DomainObject.Predmet.ProtustrankaFormatedOIB>
    <izvorni_sadrzaj>  NOSTRUM LOCUS d.o.o., OIB 35097448085 zastupanog po punomoćniku Alen Macinić</izvorni_sadrzaj>
    <derivirana_varijabla naziv="DomainObject.Predmet.ProtustrankaFormatedOIB_1">  NOSTRUM LOCUS d.o.o., OIB 35097448085 zastupanog po punomoćniku Alen Macinić</derivirana_varijabla>
  </DomainObject.Predmet.ProtustrankaFormatedOIB>
  <DomainObject.Predmet.ProtustrankaFormatedWithAdress>
    <izvorni_sadrzaj> NOSTRUM LOCUS d.o.o., Donje Svetice 46 c, 10000 Zagreb zastupanog po punomoćniku Alen Macinić</izvorni_sadrzaj>
    <derivirana_varijabla naziv="DomainObject.Predmet.ProtustrankaFormatedWithAdress_1"> NOSTRUM LOCUS d.o.o., Donje Svetice 46 c, 10000 Zagreb zastupanog po punomoćniku Alen Macinić</derivirana_varijabla>
  </DomainObject.Predmet.ProtustrankaFormatedWithAdress>
  <DomainObject.Predmet.ProtustrankaFormatedWithAdressOIB>
    <izvorni_sadrzaj> NOSTRUM LOCUS d.o.o., OIB 35097448085, Donje Svetice 46 c, 10000 Zagreb zastupanog po punomoćniku Alen Macinić</izvorni_sadrzaj>
    <derivirana_varijabla naziv="DomainObject.Predmet.ProtustrankaFormatedWithAdressOIB_1"> NOSTRUM LOCUS d.o.o., OIB 35097448085, Donje Svetice 46 c, 10000 Zagreb zastupanog po punomoćniku Alen Macinić</derivirana_varijabla>
  </DomainObject.Predmet.ProtustrankaFormatedWithAdressOIB>
  <DomainObject.Predmet.ProtustrankaWithAdress>
    <izvorni_sadrzaj>NOSTRUM LOCUS d.o.o. Donje Svetice 46 c, 10000 Zagreb</izvorni_sadrzaj>
    <derivirana_varijabla naziv="DomainObject.Predmet.ProtustrankaWithAdress_1">NOSTRUM LOCUS d.o.o. Donje Svetice 46 c, 10000 Zagreb</derivirana_varijabla>
  </DomainObject.Predmet.ProtustrankaWithAdress>
  <DomainObject.Predmet.ProtustrankaWithAdressOIB>
    <izvorni_sadrzaj>NOSTRUM LOCUS d.o.o., OIB 35097448085, Donje Svetice 46 c, 10000 Zagreb</izvorni_sadrzaj>
    <derivirana_varijabla naziv="DomainObject.Predmet.ProtustrankaWithAdressOIB_1">NOSTRUM LOCUS d.o.o., OIB 35097448085, Donje Svetice 46 c, 10000 Zagreb</derivirana_varijabla>
  </DomainObject.Predmet.ProtustrankaWithAdressOIB>
  <DomainObject.Predmet.ProtustrankaNazivFormated>
    <izvorni_sadrzaj>NOSTRUM LOCUS d.o.o.</izvorni_sadrzaj>
    <derivirana_varijabla naziv="DomainObject.Predmet.ProtustrankaNazivFormated_1">NOSTRUM LOCUS d.o.o.</derivirana_varijabla>
  </DomainObject.Predmet.ProtustrankaNazivFormated>
  <DomainObject.Predmet.ProtustrankaNazivFormatedOIB>
    <izvorni_sadrzaj>NOSTRUM LOCUS d.o.o., OIB 35097448085</izvorni_sadrzaj>
    <derivirana_varijabla naziv="DomainObject.Predmet.ProtustrankaNazivFormatedOIB_1">NOSTRUM LOCUS d.o.o., OIB 35097448085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NOSTRUM LOCUS d.o.o. zastupanog po punomoćniku Alen Macinić</item>
    </izvorni_sadrzaj>
    <derivirana_varijabla naziv="DomainObject.Predmet.ProtuStrankaListFormated_1">
      <item>NOSTRUM LOCUS d.o.o. zastupanog po punomoćniku Alen Macinić</item>
    </derivirana_varijabla>
  </DomainObject.Predmet.ProtuStrankaListFormated>
  <DomainObject.Predmet.ProtuStrankaListFormatedOIB>
    <izvorni_sadrzaj>
      <item>NOSTRUM LOCUS d.o.o., OIB 35097448085 zastupanog po punomoćniku Alen Macinić</item>
    </izvorni_sadrzaj>
    <derivirana_varijabla naziv="DomainObject.Predmet.ProtuStrankaListFormatedOIB_1">
      <item>NOSTRUM LOCUS d.o.o., OIB 35097448085 zastupanog po punomoćniku Alen Macinić</item>
    </derivirana_varijabla>
  </DomainObject.Predmet.ProtuStrankaListFormatedOIB>
  <DomainObject.Predmet.ProtuStrankaListFormatedWithAdress>
    <izvorni_sadrzaj>
      <item>NOSTRUM LOCUS d.o.o., Donje Svetice 46 c, 10000 Zagreb zastupanog po punomoćniku Alen Macinić</item>
    </izvorni_sadrzaj>
    <derivirana_varijabla naziv="DomainObject.Predmet.ProtuStrankaListFormatedWithAdress_1">
      <item>NOSTRUM LOCUS d.o.o., Donje Svetice 46 c, 10000 Zagreb zastupanog po punomoćniku Alen Macinić</item>
    </derivirana_varijabla>
  </DomainObject.Predmet.ProtuStrankaListFormatedWithAdress>
  <DomainObject.Predmet.ProtuStrankaListFormatedWithAdressOIB>
    <izvorni_sadrzaj>
      <item>NOSTRUM LOCUS d.o.o., OIB 35097448085, Donje Svetice 46 c, 10000 Zagreb zastupanog po punomoćniku Alen Macinić</item>
    </izvorni_sadrzaj>
    <derivirana_varijabla naziv="DomainObject.Predmet.ProtuStrankaListFormatedWithAdressOIB_1">
      <item>NOSTRUM LOCUS d.o.o., OIB 35097448085, Donje Svetice 46 c, 10000 Zagreb zastupanog po punomoćniku Alen Macinić</item>
    </derivirana_varijabla>
  </DomainObject.Predmet.ProtuStrankaListFormatedWithAdressOIB>
  <DomainObject.Predmet.ProtuStrankaListNazivFormated>
    <izvorni_sadrzaj>
      <item>NOSTRUM LOCUS d.o.o.</item>
    </izvorni_sadrzaj>
    <derivirana_varijabla naziv="DomainObject.Predmet.ProtuStrankaListNazivFormated_1">
      <item>NOSTRUM LOCUS d.o.o.</item>
    </derivirana_varijabla>
  </DomainObject.Predmet.ProtuStrankaListNazivFormated>
  <DomainObject.Predmet.ProtuStrankaListNazivFormatedOIB>
    <izvorni_sadrzaj>
      <item>NOSTRUM LOCUS d.o.o., OIB 35097448085</item>
    </izvorni_sadrzaj>
    <derivirana_varijabla naziv="DomainObject.Predmet.ProtuStrankaListNazivFormatedOIB_1">
      <item>NOSTRUM LOCUS d.o.o., OIB 35097448085</item>
    </derivirana_varijabla>
  </DomainObject.Predmet.ProtuStrankaListNazivFormatedOIB>
  <DomainObject.Predmet.OstaliListFormated>
    <izvorni_sadrzaj>
      <item>Alen Macinić punomoćnik sudionika u postupku NOSTRUM LOCUS d.o.o.</item>
    </izvorni_sadrzaj>
    <derivirana_varijabla naziv="DomainObject.Predmet.OstaliListFormated_1">
      <item>Alen Macinić punomoćnik sudionika u postupku NOSTRUM LOCUS d.o.o.</item>
    </derivirana_varijabla>
  </DomainObject.Predmet.OstaliListFormated>
  <DomainObject.Predmet.OstaliListFormatedOIB>
    <izvorni_sadrzaj>
      <item>Alen Macinić, OIB 08130666347 punomoćnik sudionika u postupku NOSTRUM LOCUS d.o.o.</item>
    </izvorni_sadrzaj>
    <derivirana_varijabla naziv="DomainObject.Predmet.OstaliListFormatedOIB_1">
      <item>Alen Macinić, OIB 08130666347 punomoćnik sudionika u postupku NOSTRUM LOCUS d.o.o.</item>
    </derivirana_varijabla>
  </DomainObject.Predmet.OstaliListFormatedOIB>
  <DomainObject.Predmet.OstaliListFormatedWithAdress>
    <izvorni_sadrzaj>
      <item>Alen Macinić, Istarskih narodnjaka 3, 52000 Pazin punomoćnik sudionika u postupku NOSTRUM LOCUS d.o.o.</item>
    </izvorni_sadrzaj>
    <derivirana_varijabla naziv="DomainObject.Predmet.OstaliListFormatedWithAdress_1">
      <item>Alen Macinić, Istarskih narodnjaka 3, 52000 Pazin punomoćnik sudionika u postupku NOSTRUM LOCUS d.o.o.</item>
    </derivirana_varijabla>
  </DomainObject.Predmet.OstaliListFormatedWithAdress>
  <DomainObject.Predmet.OstaliListFormatedWithAdressOIB>
    <izvorni_sadrzaj>
      <item>Alen Macinić, OIB 08130666347, Istarskih narodnjaka 3, 52000 Pazin punomoćnik sudionika u postupku NOSTRUM LOCUS d.o.o.</item>
    </izvorni_sadrzaj>
    <derivirana_varijabla naziv="DomainObject.Predmet.OstaliListFormatedWithAdressOIB_1">
      <item>Alen Macinić, OIB 08130666347, Istarskih narodnjaka 3, 52000 Pazin punomoćnik sudionika u postupku NOSTRUM LOCUS d.o.o.</item>
    </derivirana_varijabla>
  </DomainObject.Predmet.OstaliListFormatedWithAdressOIB>
  <DomainObject.Predmet.OstaliListNazivFormated>
    <izvorni_sadrzaj>
      <item>Alen Macinić</item>
    </izvorni_sadrzaj>
    <derivirana_varijabla naziv="DomainObject.Predmet.OstaliListNazivFormated_1">
      <item>Alen Macinić</item>
    </derivirana_varijabla>
  </DomainObject.Predmet.OstaliListNazivFormated>
  <DomainObject.Predmet.OstaliListNazivFormatedOIB>
    <izvorni_sadrzaj>
      <item>Alen Macinić, OIB 08130666347</item>
    </izvorni_sadrzaj>
    <derivirana_varijabla naziv="DomainObject.Predmet.OstaliListNazivFormatedOIB_1">
      <item>Alen Macinić, OIB 08130666347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NOSTRUM LOCUS d.o.o.</izvorni_sadrzaj>
    <derivirana_varijabla naziv="DomainObject.Predmet.ProtustrankaIDrugi_1">NOSTRUM LOCUS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NOSTRUM LOCUS d.o.o., OIB 35097448085, Donje Svetice 46 c, 10000 Zagreb</izvorni_sadrzaj>
    <derivirana_varijabla naziv="DomainObject.Predmet.ProtustrankaIDrugiAdressOIB_1">NOSTRUM LOCUS d.o.o., OIB 35097448085, Donje Svetice 46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NOSTRUM LOCUS d.o.o.</item>
      <item>Alen Macinić</item>
    </izvorni_sadrzaj>
    <derivirana_varijabla naziv="DomainObject.Predmet.SudioniciListNaziv_1">
      <item>FINA Regionalni centar Zagreb</item>
      <item>NOSTRUM LOCUS d.o.o.</item>
      <item>Alen Macinić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NOSTRUM LOCUS d.o.o., OIB 35097448085, Donje Svetice 46 c,10000 Zagreb</item>
      <item>Alen Macinić, OIB 08130666347, Istarskih narodnjaka 3,52000 Pazin</item>
    </izvorni_sadrzaj>
    <derivirana_varijabla naziv="DomainObject.Predmet.SudioniciListAdressOIB_1">
      <item>FINA Regionalni centar Zagreb, OIB 85821130368, Trg svibanjskih žrtava 1995. 1,10000 Zagreb</item>
      <item>NOSTRUM LOCUS d.o.o., OIB 35097448085, Donje Svetice 46 c,10000 Zagreb</item>
      <item>Alen Macinić, OIB 08130666347, Istarskih narodnjaka 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35097448085</item>
      <item>, OIB 08130666347</item>
    </izvorni_sadrzaj>
    <derivirana_varijabla naziv="DomainObject.Predmet.SudioniciListNazivOIB_1">
      <item>, OIB 85821130368</item>
      <item>, OIB 35097448085</item>
      <item>, OIB 08130666347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1891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2016-04-29T11:34:00Z</dcterms:created>
  <dc:creator>Marija Lukić</dc:creator>
  <dc:description/>
  <cp:keywords/>
  <cp:lastModifiedBy>Marija Lukić</cp:lastModifiedBy>
  <cp:lastPrinted>2016-04-29T11:35:00Z</cp:lastPrinted>
  <dcterms:modified xmlns:xsi="http://www.w3.org/2001/XMLSchema-instance" xsi:type="dcterms:W3CDTF">2016-04-29T11:35:00Z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